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61183" w:rsidRDefault="00D5095B" w:rsidP="00F61183">
      <w:pPr>
        <w:jc w:val="center"/>
        <w:rPr>
          <w:color w:val="800000"/>
          <w:sz w:val="32"/>
        </w:rPr>
      </w:pPr>
      <w:r>
        <w:rPr>
          <w:rStyle w:val="berschrift1Zchn"/>
        </w:rPr>
        <w:fldChar w:fldCharType="begin"/>
      </w:r>
      <w:r>
        <w:rPr>
          <w:rStyle w:val="berschrift1Zchn"/>
        </w:rPr>
        <w:instrText xml:space="preserve">  </w:instrText>
      </w:r>
      <w:r>
        <w:rPr>
          <w:rStyle w:val="berschrift1Zchn"/>
        </w:rPr>
        <w:fldChar w:fldCharType="end"/>
      </w:r>
      <w:proofErr w:type="spellStart"/>
      <w:r w:rsidR="00F61183" w:rsidRPr="00E2291A">
        <w:rPr>
          <w:rStyle w:val="berschrift1Zchn"/>
        </w:rPr>
        <w:t>Pittys</w:t>
      </w:r>
      <w:proofErr w:type="spellEnd"/>
      <w:r w:rsidR="00F61183" w:rsidRPr="00E2291A">
        <w:rPr>
          <w:rStyle w:val="berschrift1Zchn"/>
        </w:rPr>
        <w:t xml:space="preserve"> Physikaufgaben - Astronomie</w:t>
      </w:r>
      <w:r w:rsidR="00F61183">
        <w:rPr>
          <w:color w:val="808080"/>
          <w:sz w:val="32"/>
        </w:rPr>
        <w:br/>
      </w:r>
      <w:hyperlink r:id="rId7" w:history="1">
        <w:r w:rsidR="00F61183">
          <w:rPr>
            <w:rStyle w:val="Hyperlink"/>
          </w:rPr>
          <w:t>zur</w:t>
        </w:r>
        <w:bookmarkStart w:id="0" w:name="_Hlt514570235"/>
        <w:r w:rsidR="00F61183">
          <w:rPr>
            <w:rStyle w:val="Hyperlink"/>
          </w:rPr>
          <w:t>ü</w:t>
        </w:r>
        <w:bookmarkEnd w:id="0"/>
        <w:r w:rsidR="00F61183">
          <w:rPr>
            <w:rStyle w:val="Hyperlink"/>
          </w:rPr>
          <w:t>ck zu</w:t>
        </w:r>
        <w:bookmarkStart w:id="1" w:name="_Hlt515441265"/>
        <w:r w:rsidR="00F61183">
          <w:rPr>
            <w:rStyle w:val="Hyperlink"/>
          </w:rPr>
          <w:t>r</w:t>
        </w:r>
        <w:bookmarkStart w:id="2" w:name="_Hlt1198922"/>
        <w:bookmarkEnd w:id="1"/>
        <w:r w:rsidR="00F61183">
          <w:rPr>
            <w:rStyle w:val="Hyperlink"/>
          </w:rPr>
          <w:t xml:space="preserve"> </w:t>
        </w:r>
        <w:bookmarkStart w:id="3" w:name="_Hlt514570200"/>
        <w:bookmarkEnd w:id="2"/>
        <w:r w:rsidR="00F61183">
          <w:rPr>
            <w:rStyle w:val="Hyperlink"/>
          </w:rPr>
          <w:t>S</w:t>
        </w:r>
        <w:bookmarkEnd w:id="3"/>
        <w:r w:rsidR="00F61183">
          <w:rPr>
            <w:rStyle w:val="Hyperlink"/>
          </w:rPr>
          <w:t>tartseite</w:t>
        </w:r>
      </w:hyperlink>
      <w:bookmarkStart w:id="4" w:name="_GoBack"/>
      <w:bookmarkEnd w:id="4"/>
    </w:p>
    <w:p w:rsidR="00E2291A" w:rsidRDefault="00E2291A" w:rsidP="00F61183">
      <w:pPr>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030"/>
        <w:gridCol w:w="5030"/>
      </w:tblGrid>
      <w:tr w:rsidR="00F61183" w:rsidTr="00F61183">
        <w:trPr>
          <w:trHeight w:val="2329"/>
        </w:trPr>
        <w:tc>
          <w:tcPr>
            <w:tcW w:w="5030" w:type="dxa"/>
          </w:tcPr>
          <w:bookmarkStart w:id="5" w:name="t0"/>
          <w:bookmarkEnd w:id="5"/>
          <w:p w:rsidR="00F61183" w:rsidRDefault="00F61183" w:rsidP="00E2291A">
            <w:pPr>
              <w:spacing w:line="360" w:lineRule="auto"/>
              <w:rPr>
                <w:rStyle w:val="Hyperlink"/>
              </w:rPr>
            </w:pPr>
            <w:r>
              <w:rPr>
                <w:rStyle w:val="Hyperlink"/>
              </w:rPr>
              <w:fldChar w:fldCharType="begin"/>
            </w:r>
            <w:r>
              <w:rPr>
                <w:rStyle w:val="Hyperlink"/>
              </w:rPr>
              <w:instrText xml:space="preserve"> HYPERLINK  \l "t8" </w:instrText>
            </w:r>
            <w:r>
              <w:rPr>
                <w:rStyle w:val="Hyperlink"/>
              </w:rPr>
              <w:fldChar w:fldCharType="separate"/>
            </w:r>
            <w:r>
              <w:rPr>
                <w:rStyle w:val="Hyperlink"/>
              </w:rPr>
              <w:t>Orie</w:t>
            </w:r>
            <w:bookmarkStart w:id="6" w:name="_Hlt514849044"/>
            <w:r>
              <w:rPr>
                <w:rStyle w:val="Hyperlink"/>
              </w:rPr>
              <w:t>n</w:t>
            </w:r>
            <w:bookmarkEnd w:id="6"/>
            <w:r>
              <w:rPr>
                <w:rStyle w:val="Hyperlink"/>
              </w:rPr>
              <w:t>ti</w:t>
            </w:r>
            <w:bookmarkStart w:id="7" w:name="_Hlt514682493"/>
            <w:r>
              <w:rPr>
                <w:rStyle w:val="Hyperlink"/>
              </w:rPr>
              <w:t>e</w:t>
            </w:r>
            <w:bookmarkStart w:id="8" w:name="_Hlt525394735"/>
            <w:bookmarkEnd w:id="7"/>
            <w:r>
              <w:rPr>
                <w:rStyle w:val="Hyperlink"/>
              </w:rPr>
              <w:t>r</w:t>
            </w:r>
            <w:bookmarkEnd w:id="8"/>
            <w:r>
              <w:rPr>
                <w:rStyle w:val="Hyperlink"/>
              </w:rPr>
              <w:t>u</w:t>
            </w:r>
            <w:bookmarkStart w:id="9" w:name="_Hlt514682657"/>
            <w:r>
              <w:rPr>
                <w:rStyle w:val="Hyperlink"/>
              </w:rPr>
              <w:t>n</w:t>
            </w:r>
            <w:bookmarkStart w:id="10" w:name="_Hlt525394679"/>
            <w:bookmarkEnd w:id="9"/>
            <w:r>
              <w:rPr>
                <w:rStyle w:val="Hyperlink"/>
              </w:rPr>
              <w:t>g</w:t>
            </w:r>
            <w:bookmarkStart w:id="11" w:name="_Hlt514849228"/>
            <w:bookmarkEnd w:id="10"/>
            <w:r>
              <w:rPr>
                <w:rStyle w:val="Hyperlink"/>
              </w:rPr>
              <w:t xml:space="preserve"> </w:t>
            </w:r>
            <w:bookmarkStart w:id="12" w:name="_Hlt514682620"/>
            <w:bookmarkEnd w:id="11"/>
            <w:r>
              <w:rPr>
                <w:rStyle w:val="Hyperlink"/>
              </w:rPr>
              <w:t>a</w:t>
            </w:r>
            <w:bookmarkStart w:id="13" w:name="_Hlt525567794"/>
            <w:bookmarkStart w:id="14" w:name="_Hlt525567047"/>
            <w:bookmarkEnd w:id="12"/>
            <w:bookmarkEnd w:id="13"/>
            <w:r>
              <w:rPr>
                <w:rStyle w:val="Hyperlink"/>
              </w:rPr>
              <w:t>m</w:t>
            </w:r>
            <w:bookmarkEnd w:id="14"/>
            <w:r>
              <w:rPr>
                <w:rStyle w:val="Hyperlink"/>
              </w:rPr>
              <w:t xml:space="preserve"> </w:t>
            </w:r>
            <w:bookmarkStart w:id="15" w:name="_Hlt525563922"/>
            <w:bookmarkStart w:id="16" w:name="_Hlt514849395"/>
            <w:bookmarkEnd w:id="15"/>
            <w:r>
              <w:rPr>
                <w:rStyle w:val="Hyperlink"/>
              </w:rPr>
              <w:t>S</w:t>
            </w:r>
            <w:bookmarkEnd w:id="16"/>
            <w:r>
              <w:rPr>
                <w:rStyle w:val="Hyperlink"/>
              </w:rPr>
              <w:t>ter</w:t>
            </w:r>
            <w:bookmarkStart w:id="17" w:name="_Hlt514849476"/>
            <w:r>
              <w:rPr>
                <w:rStyle w:val="Hyperlink"/>
              </w:rPr>
              <w:t>n</w:t>
            </w:r>
            <w:bookmarkEnd w:id="17"/>
            <w:r>
              <w:rPr>
                <w:rStyle w:val="Hyperlink"/>
              </w:rPr>
              <w:t>enhimmel</w:t>
            </w:r>
            <w:r>
              <w:rPr>
                <w:rStyle w:val="Hyperlink"/>
              </w:rPr>
              <w:fldChar w:fldCharType="end"/>
            </w:r>
            <w:r>
              <w:rPr>
                <w:rStyle w:val="Hyperlink"/>
              </w:rPr>
              <w:br/>
            </w:r>
            <w:hyperlink w:anchor="t11" w:history="1">
              <w:r>
                <w:rPr>
                  <w:rStyle w:val="Hyperlink"/>
                </w:rPr>
                <w:t>Beobac</w:t>
              </w:r>
              <w:bookmarkStart w:id="18" w:name="_Hlt525395337"/>
              <w:bookmarkStart w:id="19" w:name="_Hlt525394757"/>
              <w:bookmarkEnd w:id="18"/>
              <w:r>
                <w:rPr>
                  <w:rStyle w:val="Hyperlink"/>
                </w:rPr>
                <w:t>h</w:t>
              </w:r>
              <w:bookmarkEnd w:id="19"/>
              <w:r>
                <w:rPr>
                  <w:rStyle w:val="Hyperlink"/>
                </w:rPr>
                <w:t>tun</w:t>
              </w:r>
              <w:bookmarkStart w:id="20" w:name="_Hlt514849111"/>
              <w:r>
                <w:rPr>
                  <w:rStyle w:val="Hyperlink"/>
                </w:rPr>
                <w:t>g</w:t>
              </w:r>
              <w:bookmarkEnd w:id="20"/>
              <w:r>
                <w:rPr>
                  <w:rStyle w:val="Hyperlink"/>
                </w:rPr>
                <w:t>sgeräte</w:t>
              </w:r>
            </w:hyperlink>
            <w:r>
              <w:rPr>
                <w:rStyle w:val="Hyperlink"/>
              </w:rPr>
              <w:br/>
            </w:r>
            <w:hyperlink w:anchor="t13" w:history="1">
              <w:r>
                <w:rPr>
                  <w:rStyle w:val="Hyperlink"/>
                </w:rPr>
                <w:t>Him</w:t>
              </w:r>
              <w:bookmarkStart w:id="21" w:name="_Hlt514849443"/>
              <w:r>
                <w:rPr>
                  <w:rStyle w:val="Hyperlink"/>
                </w:rPr>
                <w:t>m</w:t>
              </w:r>
              <w:bookmarkStart w:id="22" w:name="_Hlt213806342"/>
              <w:bookmarkEnd w:id="21"/>
              <w:r>
                <w:rPr>
                  <w:rStyle w:val="Hyperlink"/>
                </w:rPr>
                <w:t>e</w:t>
              </w:r>
              <w:bookmarkEnd w:id="22"/>
              <w:r>
                <w:rPr>
                  <w:rStyle w:val="Hyperlink"/>
                </w:rPr>
                <w:t>l</w:t>
              </w:r>
              <w:bookmarkStart w:id="23" w:name="_Hlt514849117"/>
              <w:r>
                <w:rPr>
                  <w:rStyle w:val="Hyperlink"/>
                </w:rPr>
                <w:t>s</w:t>
              </w:r>
              <w:bookmarkStart w:id="24" w:name="_Hlt514849524"/>
              <w:bookmarkEnd w:id="23"/>
              <w:r>
                <w:rPr>
                  <w:rStyle w:val="Hyperlink"/>
                </w:rPr>
                <w:t>m</w:t>
              </w:r>
              <w:bookmarkEnd w:id="24"/>
              <w:r>
                <w:rPr>
                  <w:rStyle w:val="Hyperlink"/>
                </w:rPr>
                <w:t>ec</w:t>
              </w:r>
              <w:bookmarkStart w:id="25" w:name="_Hlt514849088"/>
              <w:r>
                <w:rPr>
                  <w:rStyle w:val="Hyperlink"/>
                </w:rPr>
                <w:t>h</w:t>
              </w:r>
              <w:bookmarkEnd w:id="25"/>
              <w:r>
                <w:rPr>
                  <w:rStyle w:val="Hyperlink"/>
                </w:rPr>
                <w:t>a</w:t>
              </w:r>
              <w:bookmarkStart w:id="26" w:name="_Hlt514849036"/>
              <w:r>
                <w:rPr>
                  <w:rStyle w:val="Hyperlink"/>
                </w:rPr>
                <w:t>n</w:t>
              </w:r>
              <w:bookmarkEnd w:id="26"/>
              <w:r>
                <w:rPr>
                  <w:rStyle w:val="Hyperlink"/>
                </w:rPr>
                <w:t>ik</w:t>
              </w:r>
            </w:hyperlink>
          </w:p>
          <w:p w:rsidR="00F61183" w:rsidRDefault="006C3A99" w:rsidP="00E2291A">
            <w:pPr>
              <w:spacing w:line="360" w:lineRule="auto"/>
              <w:rPr>
                <w:sz w:val="24"/>
              </w:rPr>
            </w:pPr>
            <w:hyperlink w:anchor="as18" w:history="1">
              <w:r w:rsidR="00F61183">
                <w:rPr>
                  <w:rStyle w:val="Hyperlink"/>
                </w:rPr>
                <w:t>Rau</w:t>
              </w:r>
              <w:bookmarkStart w:id="27" w:name="_Hlt213806345"/>
              <w:r w:rsidR="00F61183">
                <w:rPr>
                  <w:rStyle w:val="Hyperlink"/>
                </w:rPr>
                <w:t>m</w:t>
              </w:r>
              <w:bookmarkStart w:id="28" w:name="_Hlt213806352"/>
              <w:bookmarkEnd w:id="27"/>
              <w:r w:rsidR="00F61183">
                <w:rPr>
                  <w:rStyle w:val="Hyperlink"/>
                </w:rPr>
                <w:t>f</w:t>
              </w:r>
              <w:bookmarkEnd w:id="28"/>
              <w:r w:rsidR="00F61183">
                <w:rPr>
                  <w:rStyle w:val="Hyperlink"/>
                </w:rPr>
                <w:t>ahrt</w:t>
              </w:r>
            </w:hyperlink>
            <w:r w:rsidR="00F61183">
              <w:rPr>
                <w:rStyle w:val="Hyperlink"/>
              </w:rPr>
              <w:br/>
            </w:r>
            <w:hyperlink w:anchor="t12" w:history="1">
              <w:r w:rsidR="00F61183">
                <w:rPr>
                  <w:rStyle w:val="Hyperlink"/>
                </w:rPr>
                <w:t>Gesc</w:t>
              </w:r>
              <w:bookmarkStart w:id="29" w:name="_Hlt213806263"/>
              <w:r w:rsidR="00F61183">
                <w:rPr>
                  <w:rStyle w:val="Hyperlink"/>
                </w:rPr>
                <w:t>h</w:t>
              </w:r>
              <w:bookmarkEnd w:id="29"/>
              <w:r w:rsidR="00F61183">
                <w:rPr>
                  <w:rStyle w:val="Hyperlink"/>
                </w:rPr>
                <w:t>icht</w:t>
              </w:r>
              <w:bookmarkStart w:id="30" w:name="_Hlt213806348"/>
              <w:r w:rsidR="00F61183">
                <w:rPr>
                  <w:rStyle w:val="Hyperlink"/>
                </w:rPr>
                <w:t>e</w:t>
              </w:r>
              <w:bookmarkEnd w:id="30"/>
              <w:r w:rsidR="00F61183">
                <w:rPr>
                  <w:rStyle w:val="Hyperlink"/>
                </w:rPr>
                <w:t xml:space="preserve"> d</w:t>
              </w:r>
              <w:bookmarkStart w:id="31" w:name="_Hlt514849655"/>
              <w:r w:rsidR="00F61183">
                <w:rPr>
                  <w:rStyle w:val="Hyperlink"/>
                </w:rPr>
                <w:t>e</w:t>
              </w:r>
              <w:bookmarkEnd w:id="31"/>
              <w:r w:rsidR="00F61183">
                <w:rPr>
                  <w:rStyle w:val="Hyperlink"/>
                </w:rPr>
                <w:t>r Astronomie</w:t>
              </w:r>
            </w:hyperlink>
            <w:r w:rsidR="00F61183">
              <w:rPr>
                <w:rStyle w:val="Hyperlink"/>
              </w:rPr>
              <w:br/>
            </w:r>
            <w:hyperlink w:anchor="t6" w:history="1">
              <w:r w:rsidR="00F61183">
                <w:rPr>
                  <w:rStyle w:val="Hyperlink"/>
                </w:rPr>
                <w:t>Die Erde</w:t>
              </w:r>
              <w:bookmarkStart w:id="32" w:name="_Hlt514682649"/>
              <w:r w:rsidR="00F61183">
                <w:rPr>
                  <w:rStyle w:val="Hyperlink"/>
                </w:rPr>
                <w:t xml:space="preserve"> </w:t>
              </w:r>
              <w:bookmarkEnd w:id="32"/>
              <w:r w:rsidR="00F61183">
                <w:rPr>
                  <w:rStyle w:val="Hyperlink"/>
                </w:rPr>
                <w:t xml:space="preserve">im </w:t>
              </w:r>
              <w:bookmarkStart w:id="33" w:name="_Hlt514682613"/>
              <w:r w:rsidR="00F61183">
                <w:rPr>
                  <w:rStyle w:val="Hyperlink"/>
                </w:rPr>
                <w:t>W</w:t>
              </w:r>
              <w:bookmarkStart w:id="34" w:name="_Hlt514849593"/>
              <w:bookmarkEnd w:id="33"/>
              <w:r w:rsidR="00F61183">
                <w:rPr>
                  <w:rStyle w:val="Hyperlink"/>
                </w:rPr>
                <w:t>e</w:t>
              </w:r>
              <w:bookmarkEnd w:id="34"/>
              <w:r w:rsidR="00F61183">
                <w:rPr>
                  <w:rStyle w:val="Hyperlink"/>
                </w:rPr>
                <w:t>ltall</w:t>
              </w:r>
            </w:hyperlink>
            <w:r w:rsidR="00F61183">
              <w:rPr>
                <w:rStyle w:val="Hyperlink"/>
              </w:rPr>
              <w:br/>
            </w:r>
            <w:hyperlink w:anchor="t9" w:history="1">
              <w:r w:rsidR="00F61183">
                <w:rPr>
                  <w:rStyle w:val="Hyperlink"/>
                </w:rPr>
                <w:t>Pla</w:t>
              </w:r>
              <w:bookmarkStart w:id="35" w:name="_Hlt514849490"/>
              <w:r w:rsidR="00F61183">
                <w:rPr>
                  <w:rStyle w:val="Hyperlink"/>
                </w:rPr>
                <w:t>n</w:t>
              </w:r>
              <w:bookmarkStart w:id="36" w:name="_Hlt514682625"/>
              <w:bookmarkEnd w:id="35"/>
              <w:r w:rsidR="00F61183">
                <w:rPr>
                  <w:rStyle w:val="Hyperlink"/>
                </w:rPr>
                <w:t>e</w:t>
              </w:r>
              <w:bookmarkStart w:id="37" w:name="_Hlt514849950"/>
              <w:bookmarkEnd w:id="36"/>
              <w:r w:rsidR="00F61183">
                <w:rPr>
                  <w:rStyle w:val="Hyperlink"/>
                </w:rPr>
                <w:t>t</w:t>
              </w:r>
              <w:bookmarkStart w:id="38" w:name="_Hlt514681673"/>
              <w:bookmarkEnd w:id="37"/>
              <w:r w:rsidR="00F61183">
                <w:rPr>
                  <w:rStyle w:val="Hyperlink"/>
                </w:rPr>
                <w:t>e</w:t>
              </w:r>
              <w:bookmarkEnd w:id="38"/>
              <w:r w:rsidR="00F61183">
                <w:rPr>
                  <w:rStyle w:val="Hyperlink"/>
                </w:rPr>
                <w:t>n</w:t>
              </w:r>
            </w:hyperlink>
            <w:bookmarkStart w:id="39" w:name="_Hlt499252402"/>
            <w:r w:rsidR="00F61183">
              <w:rPr>
                <w:rStyle w:val="Hyperlink"/>
              </w:rPr>
              <w:br/>
            </w:r>
            <w:bookmarkStart w:id="40" w:name="_Hlt514681693"/>
            <w:r w:rsidR="00F61183">
              <w:rPr>
                <w:rStyle w:val="Hyperlink"/>
              </w:rPr>
              <w:fldChar w:fldCharType="begin"/>
            </w:r>
            <w:r w:rsidR="00F61183">
              <w:rPr>
                <w:rStyle w:val="Hyperlink"/>
              </w:rPr>
              <w:instrText xml:space="preserve"> HYPERLINK  \l "t3" </w:instrText>
            </w:r>
            <w:r w:rsidR="00F61183">
              <w:rPr>
                <w:rStyle w:val="Hyperlink"/>
              </w:rPr>
              <w:fldChar w:fldCharType="separate"/>
            </w:r>
            <w:proofErr w:type="spellStart"/>
            <w:r w:rsidR="00F61183">
              <w:rPr>
                <w:rStyle w:val="Hyperlink"/>
              </w:rPr>
              <w:t>E</w:t>
            </w:r>
            <w:bookmarkStart w:id="41" w:name="_Hlt19943157"/>
            <w:r w:rsidR="00F61183">
              <w:rPr>
                <w:rStyle w:val="Hyperlink"/>
              </w:rPr>
              <w:t>r</w:t>
            </w:r>
            <w:bookmarkEnd w:id="41"/>
            <w:r w:rsidR="00F61183">
              <w:rPr>
                <w:rStyle w:val="Hyperlink"/>
              </w:rPr>
              <w:t>d</w:t>
            </w:r>
            <w:bookmarkStart w:id="42" w:name="_Hlt514681711"/>
            <w:r w:rsidR="00F61183">
              <w:rPr>
                <w:rStyle w:val="Hyperlink"/>
              </w:rPr>
              <w:t>m</w:t>
            </w:r>
            <w:bookmarkEnd w:id="42"/>
            <w:r w:rsidR="00F61183">
              <w:rPr>
                <w:rStyle w:val="Hyperlink"/>
              </w:rPr>
              <w:t>ond</w:t>
            </w:r>
            <w:proofErr w:type="spellEnd"/>
            <w:r w:rsidR="00F61183">
              <w:rPr>
                <w:rStyle w:val="Hyperlink"/>
              </w:rPr>
              <w:fldChar w:fldCharType="end"/>
            </w:r>
            <w:bookmarkEnd w:id="39"/>
            <w:bookmarkEnd w:id="40"/>
            <w:r w:rsidR="00F61183">
              <w:rPr>
                <w:rStyle w:val="Hyperlink"/>
              </w:rPr>
              <w:br/>
            </w:r>
            <w:hyperlink w:anchor="t4" w:history="1">
              <w:r w:rsidR="00F61183">
                <w:rPr>
                  <w:rStyle w:val="Hyperlink"/>
                </w:rPr>
                <w:t>Kle</w:t>
              </w:r>
              <w:bookmarkStart w:id="43" w:name="_Hlt514681740"/>
              <w:r w:rsidR="00F61183">
                <w:rPr>
                  <w:rStyle w:val="Hyperlink"/>
                </w:rPr>
                <w:t>i</w:t>
              </w:r>
              <w:bookmarkEnd w:id="43"/>
              <w:r w:rsidR="00F61183">
                <w:rPr>
                  <w:rStyle w:val="Hyperlink"/>
                </w:rPr>
                <w:t>n</w:t>
              </w:r>
              <w:bookmarkStart w:id="44" w:name="_Hlt514681705"/>
              <w:r w:rsidR="00F61183">
                <w:rPr>
                  <w:rStyle w:val="Hyperlink"/>
                </w:rPr>
                <w:t>k</w:t>
              </w:r>
              <w:bookmarkEnd w:id="44"/>
              <w:r w:rsidR="00F61183">
                <w:rPr>
                  <w:rStyle w:val="Hyperlink"/>
                </w:rPr>
                <w:t>ör</w:t>
              </w:r>
              <w:bookmarkStart w:id="45" w:name="_Hlt186849162"/>
              <w:bookmarkEnd w:id="45"/>
              <w:r w:rsidR="00F61183">
                <w:rPr>
                  <w:rStyle w:val="Hyperlink"/>
                </w:rPr>
                <w:t>p</w:t>
              </w:r>
              <w:bookmarkStart w:id="46" w:name="_Hlt514681748"/>
              <w:r w:rsidR="00F61183">
                <w:rPr>
                  <w:rStyle w:val="Hyperlink"/>
                </w:rPr>
                <w:t>e</w:t>
              </w:r>
              <w:bookmarkEnd w:id="46"/>
              <w:r w:rsidR="00F61183">
                <w:rPr>
                  <w:rStyle w:val="Hyperlink"/>
                </w:rPr>
                <w:t xml:space="preserve">r im </w:t>
              </w:r>
              <w:bookmarkStart w:id="47" w:name="_Hlt19943568"/>
              <w:r w:rsidR="00F61183">
                <w:rPr>
                  <w:rStyle w:val="Hyperlink"/>
                </w:rPr>
                <w:t>P</w:t>
              </w:r>
              <w:bookmarkEnd w:id="47"/>
              <w:r w:rsidR="00F61183">
                <w:rPr>
                  <w:rStyle w:val="Hyperlink"/>
                </w:rPr>
                <w:t>lanetensystem</w:t>
              </w:r>
            </w:hyperlink>
            <w:r w:rsidR="00F61183">
              <w:rPr>
                <w:rStyle w:val="Hyperlink"/>
              </w:rPr>
              <w:br/>
              <w:t xml:space="preserve"> </w:t>
            </w:r>
          </w:p>
        </w:tc>
        <w:bookmarkStart w:id="48" w:name="_Hlt514934526"/>
        <w:bookmarkStart w:id="49" w:name="_Hlt496876495"/>
        <w:tc>
          <w:tcPr>
            <w:tcW w:w="5030" w:type="dxa"/>
          </w:tcPr>
          <w:p w:rsidR="00F61183" w:rsidRDefault="00F61183" w:rsidP="00E2291A">
            <w:pPr>
              <w:spacing w:line="360" w:lineRule="auto"/>
              <w:rPr>
                <w:rStyle w:val="Hyperlink"/>
              </w:rPr>
            </w:pPr>
            <w:r>
              <w:rPr>
                <w:rStyle w:val="Hyperlink"/>
              </w:rPr>
              <w:fldChar w:fldCharType="begin"/>
            </w:r>
            <w:r>
              <w:rPr>
                <w:rStyle w:val="Hyperlink"/>
              </w:rPr>
              <w:instrText xml:space="preserve"> HYPERLINK  \l "t5" </w:instrText>
            </w:r>
            <w:r>
              <w:rPr>
                <w:rStyle w:val="Hyperlink"/>
              </w:rPr>
              <w:fldChar w:fldCharType="separate"/>
            </w:r>
            <w:r>
              <w:rPr>
                <w:rStyle w:val="Hyperlink"/>
              </w:rPr>
              <w:t>S</w:t>
            </w:r>
            <w:bookmarkStart w:id="50" w:name="_Hlt514682292"/>
            <w:r>
              <w:rPr>
                <w:rStyle w:val="Hyperlink"/>
              </w:rPr>
              <w:t>o</w:t>
            </w:r>
            <w:bookmarkStart w:id="51" w:name="_Hlt514934666"/>
            <w:bookmarkEnd w:id="50"/>
            <w:r>
              <w:rPr>
                <w:rStyle w:val="Hyperlink"/>
              </w:rPr>
              <w:t>n</w:t>
            </w:r>
            <w:bookmarkStart w:id="52" w:name="_Hlt514681827"/>
            <w:bookmarkEnd w:id="51"/>
            <w:r>
              <w:rPr>
                <w:rStyle w:val="Hyperlink"/>
              </w:rPr>
              <w:t>n</w:t>
            </w:r>
            <w:bookmarkEnd w:id="52"/>
            <w:r>
              <w:rPr>
                <w:rStyle w:val="Hyperlink"/>
              </w:rPr>
              <w:t>e</w:t>
            </w:r>
            <w:r>
              <w:rPr>
                <w:rStyle w:val="Hyperlink"/>
              </w:rPr>
              <w:fldChar w:fldCharType="end"/>
            </w:r>
            <w:bookmarkEnd w:id="48"/>
            <w:r>
              <w:rPr>
                <w:rStyle w:val="Hyperlink"/>
              </w:rPr>
              <w:br/>
            </w:r>
            <w:hyperlink w:anchor="t7" w:history="1">
              <w:r>
                <w:rPr>
                  <w:rStyle w:val="Hyperlink"/>
                </w:rPr>
                <w:t>Ste</w:t>
              </w:r>
              <w:bookmarkStart w:id="53" w:name="_Hlt514934727"/>
              <w:r>
                <w:rPr>
                  <w:rStyle w:val="Hyperlink"/>
                </w:rPr>
                <w:t>r</w:t>
              </w:r>
              <w:bookmarkStart w:id="54" w:name="_Hlt514681850"/>
              <w:bookmarkEnd w:id="53"/>
              <w:r>
                <w:rPr>
                  <w:rStyle w:val="Hyperlink"/>
                </w:rPr>
                <w:t>n</w:t>
              </w:r>
              <w:bookmarkStart w:id="55" w:name="_Hlt200179061"/>
              <w:bookmarkEnd w:id="54"/>
              <w:r>
                <w:rPr>
                  <w:rStyle w:val="Hyperlink"/>
                </w:rPr>
                <w:t>e</w:t>
              </w:r>
              <w:bookmarkStart w:id="56" w:name="_Hlt530836772"/>
              <w:bookmarkStart w:id="57" w:name="_Hlt530830023"/>
              <w:bookmarkEnd w:id="55"/>
              <w:bookmarkEnd w:id="56"/>
              <w:r>
                <w:rPr>
                  <w:rStyle w:val="Hyperlink"/>
                </w:rPr>
                <w:t>-</w:t>
              </w:r>
              <w:bookmarkStart w:id="58" w:name="_Hlt529252288"/>
              <w:bookmarkEnd w:id="57"/>
              <w:r>
                <w:rPr>
                  <w:rStyle w:val="Hyperlink"/>
                </w:rPr>
                <w:t>Z</w:t>
              </w:r>
              <w:bookmarkStart w:id="59" w:name="_Hlt530829801"/>
              <w:bookmarkEnd w:id="58"/>
              <w:r>
                <w:rPr>
                  <w:rStyle w:val="Hyperlink"/>
                </w:rPr>
                <w:t>u</w:t>
              </w:r>
              <w:bookmarkEnd w:id="59"/>
              <w:r>
                <w:rPr>
                  <w:rStyle w:val="Hyperlink"/>
                </w:rPr>
                <w:t>standsgrößen</w:t>
              </w:r>
            </w:hyperlink>
            <w:r>
              <w:rPr>
                <w:rStyle w:val="Hyperlink"/>
              </w:rPr>
              <w:br/>
            </w:r>
            <w:hyperlink w:anchor="t1" w:history="1">
              <w:r>
                <w:rPr>
                  <w:rStyle w:val="Hyperlink"/>
                </w:rPr>
                <w:t>Ster</w:t>
              </w:r>
              <w:bookmarkStart w:id="60" w:name="_Hlt200179065"/>
              <w:r>
                <w:rPr>
                  <w:rStyle w:val="Hyperlink"/>
                </w:rPr>
                <w:t>n</w:t>
              </w:r>
              <w:bookmarkStart w:id="61" w:name="_Hlt531781312"/>
              <w:bookmarkEnd w:id="60"/>
              <w:bookmarkEnd w:id="61"/>
              <w:r>
                <w:rPr>
                  <w:rStyle w:val="Hyperlink"/>
                </w:rPr>
                <w:t>e</w:t>
              </w:r>
              <w:bookmarkStart w:id="62" w:name="_Hlt530830025"/>
              <w:r>
                <w:rPr>
                  <w:rStyle w:val="Hyperlink"/>
                </w:rPr>
                <w:t>-</w:t>
              </w:r>
              <w:bookmarkStart w:id="63" w:name="_Hlt514681931"/>
              <w:bookmarkEnd w:id="62"/>
              <w:r>
                <w:rPr>
                  <w:rStyle w:val="Hyperlink"/>
                </w:rPr>
                <w:t>E</w:t>
              </w:r>
              <w:bookmarkEnd w:id="63"/>
              <w:r>
                <w:rPr>
                  <w:rStyle w:val="Hyperlink"/>
                </w:rPr>
                <w:t>ntwi</w:t>
              </w:r>
              <w:bookmarkStart w:id="64" w:name="_Hlt514681901"/>
              <w:r>
                <w:rPr>
                  <w:rStyle w:val="Hyperlink"/>
                </w:rPr>
                <w:t>c</w:t>
              </w:r>
              <w:bookmarkStart w:id="65" w:name="_Hlt514934575"/>
              <w:bookmarkEnd w:id="64"/>
              <w:r>
                <w:rPr>
                  <w:rStyle w:val="Hyperlink"/>
                </w:rPr>
                <w:t>k</w:t>
              </w:r>
              <w:bookmarkEnd w:id="65"/>
              <w:r>
                <w:rPr>
                  <w:rStyle w:val="Hyperlink"/>
                </w:rPr>
                <w:t>l</w:t>
              </w:r>
              <w:bookmarkStart w:id="66" w:name="_Hlt514681888"/>
              <w:r>
                <w:rPr>
                  <w:rStyle w:val="Hyperlink"/>
                </w:rPr>
                <w:t>u</w:t>
              </w:r>
              <w:bookmarkEnd w:id="66"/>
              <w:r>
                <w:rPr>
                  <w:rStyle w:val="Hyperlink"/>
                </w:rPr>
                <w:t>ng</w:t>
              </w:r>
            </w:hyperlink>
            <w:r>
              <w:rPr>
                <w:rStyle w:val="Hyperlink"/>
              </w:rPr>
              <w:br/>
            </w:r>
            <w:hyperlink w:anchor="t2" w:history="1">
              <w:r>
                <w:rPr>
                  <w:rStyle w:val="Hyperlink"/>
                </w:rPr>
                <w:t>Sterns</w:t>
              </w:r>
              <w:bookmarkStart w:id="67" w:name="_Hlt533378908"/>
              <w:bookmarkStart w:id="68" w:name="_Hlt533378891"/>
              <w:bookmarkEnd w:id="67"/>
              <w:r>
                <w:rPr>
                  <w:rStyle w:val="Hyperlink"/>
                </w:rPr>
                <w:t>y</w:t>
              </w:r>
              <w:bookmarkEnd w:id="68"/>
              <w:r>
                <w:rPr>
                  <w:rStyle w:val="Hyperlink"/>
                </w:rPr>
                <w:t>s</w:t>
              </w:r>
              <w:bookmarkStart w:id="69" w:name="_Hlt514681919"/>
              <w:r>
                <w:rPr>
                  <w:rStyle w:val="Hyperlink"/>
                </w:rPr>
                <w:t>t</w:t>
              </w:r>
              <w:bookmarkEnd w:id="69"/>
              <w:r>
                <w:rPr>
                  <w:rStyle w:val="Hyperlink"/>
                </w:rPr>
                <w:t>eme</w:t>
              </w:r>
            </w:hyperlink>
            <w:r>
              <w:rPr>
                <w:rStyle w:val="Hyperlink"/>
              </w:rPr>
              <w:br/>
            </w:r>
            <w:hyperlink w:anchor="t14" w:history="1">
              <w:bookmarkEnd w:id="49"/>
              <w:r>
                <w:rPr>
                  <w:rStyle w:val="Hyperlink"/>
                </w:rPr>
                <w:t>K</w:t>
              </w:r>
              <w:bookmarkStart w:id="70" w:name="_Hlt514928096"/>
              <w:r>
                <w:rPr>
                  <w:rStyle w:val="Hyperlink"/>
                </w:rPr>
                <w:t>o</w:t>
              </w:r>
              <w:bookmarkEnd w:id="70"/>
              <w:r>
                <w:rPr>
                  <w:rStyle w:val="Hyperlink"/>
                </w:rPr>
                <w:t>s</w:t>
              </w:r>
              <w:bookmarkStart w:id="71" w:name="_Hlt514927302"/>
              <w:r>
                <w:rPr>
                  <w:rStyle w:val="Hyperlink"/>
                </w:rPr>
                <w:t>m</w:t>
              </w:r>
              <w:bookmarkEnd w:id="71"/>
              <w:r>
                <w:rPr>
                  <w:rStyle w:val="Hyperlink"/>
                </w:rPr>
                <w:t>ologie</w:t>
              </w:r>
            </w:hyperlink>
            <w:r>
              <w:rPr>
                <w:rStyle w:val="Hyperlink"/>
              </w:rPr>
              <w:br/>
            </w:r>
            <w:hyperlink w:anchor="t10" w:history="1">
              <w:r>
                <w:rPr>
                  <w:rStyle w:val="Hyperlink"/>
                </w:rPr>
                <w:t>k</w:t>
              </w:r>
              <w:bookmarkStart w:id="72" w:name="_Hlt499679161"/>
              <w:r>
                <w:rPr>
                  <w:rStyle w:val="Hyperlink"/>
                </w:rPr>
                <w:t>o</w:t>
              </w:r>
              <w:bookmarkStart w:id="73" w:name="_Hlt499679237"/>
              <w:bookmarkEnd w:id="72"/>
              <w:r>
                <w:rPr>
                  <w:rStyle w:val="Hyperlink"/>
                </w:rPr>
                <w:t>m</w:t>
              </w:r>
              <w:bookmarkStart w:id="74" w:name="_Hlt500940962"/>
              <w:bookmarkEnd w:id="73"/>
              <w:r>
                <w:rPr>
                  <w:rStyle w:val="Hyperlink"/>
                </w:rPr>
                <w:t>p</w:t>
              </w:r>
              <w:bookmarkEnd w:id="74"/>
              <w:r>
                <w:rPr>
                  <w:rStyle w:val="Hyperlink"/>
                </w:rPr>
                <w:t>l</w:t>
              </w:r>
              <w:bookmarkStart w:id="75" w:name="_Hlt124171304"/>
              <w:bookmarkStart w:id="76" w:name="_Hlt496875508"/>
              <w:bookmarkEnd w:id="75"/>
              <w:r>
                <w:rPr>
                  <w:rStyle w:val="Hyperlink"/>
                </w:rPr>
                <w:t>e</w:t>
              </w:r>
              <w:bookmarkEnd w:id="76"/>
              <w:r>
                <w:rPr>
                  <w:rStyle w:val="Hyperlink"/>
                </w:rPr>
                <w:t>x</w:t>
              </w:r>
              <w:bookmarkStart w:id="77" w:name="_Hlt496840493"/>
              <w:r>
                <w:rPr>
                  <w:rStyle w:val="Hyperlink"/>
                </w:rPr>
                <w:t>e</w:t>
              </w:r>
              <w:bookmarkStart w:id="78" w:name="_Hlt123711087"/>
              <w:bookmarkEnd w:id="77"/>
              <w:bookmarkEnd w:id="78"/>
              <w:r>
                <w:rPr>
                  <w:rStyle w:val="Hyperlink"/>
                </w:rPr>
                <w:t xml:space="preserve"> </w:t>
              </w:r>
              <w:bookmarkStart w:id="79" w:name="_Hlt123712351"/>
              <w:bookmarkStart w:id="80" w:name="_Hlt513361044"/>
              <w:bookmarkEnd w:id="79"/>
              <w:r>
                <w:rPr>
                  <w:rStyle w:val="Hyperlink"/>
                </w:rPr>
                <w:t>A</w:t>
              </w:r>
              <w:bookmarkStart w:id="81" w:name="_Hlt496840452"/>
              <w:bookmarkEnd w:id="80"/>
              <w:r>
                <w:rPr>
                  <w:rStyle w:val="Hyperlink"/>
                </w:rPr>
                <w:t>u</w:t>
              </w:r>
              <w:bookmarkStart w:id="82" w:name="_Hlt514934356"/>
              <w:bookmarkEnd w:id="81"/>
              <w:r>
                <w:rPr>
                  <w:rStyle w:val="Hyperlink"/>
                </w:rPr>
                <w:t>f</w:t>
              </w:r>
              <w:bookmarkEnd w:id="82"/>
              <w:r>
                <w:rPr>
                  <w:rStyle w:val="Hyperlink"/>
                </w:rPr>
                <w:t>gaben</w:t>
              </w:r>
            </w:hyperlink>
            <w:r>
              <w:rPr>
                <w:rStyle w:val="Hyperlink"/>
              </w:rPr>
              <w:t xml:space="preserve"> </w:t>
            </w:r>
            <w:r>
              <w:rPr>
                <w:rStyle w:val="Hyperlink"/>
              </w:rPr>
              <w:br/>
            </w:r>
            <w:hyperlink w:anchor="t15" w:history="1">
              <w:r>
                <w:rPr>
                  <w:rStyle w:val="Hyperlink"/>
                </w:rPr>
                <w:t>Beob</w:t>
              </w:r>
              <w:bookmarkStart w:id="83" w:name="_Hlt514934430"/>
              <w:r>
                <w:rPr>
                  <w:rStyle w:val="Hyperlink"/>
                </w:rPr>
                <w:t>a</w:t>
              </w:r>
              <w:bookmarkStart w:id="84" w:name="_Hlt190908893"/>
              <w:bookmarkEnd w:id="83"/>
              <w:r>
                <w:rPr>
                  <w:rStyle w:val="Hyperlink"/>
                </w:rPr>
                <w:t>c</w:t>
              </w:r>
              <w:bookmarkEnd w:id="84"/>
              <w:r>
                <w:rPr>
                  <w:rStyle w:val="Hyperlink"/>
                </w:rPr>
                <w:t>h</w:t>
              </w:r>
              <w:bookmarkStart w:id="85" w:name="_Hlt514934586"/>
              <w:r>
                <w:rPr>
                  <w:rStyle w:val="Hyperlink"/>
                </w:rPr>
                <w:t>t</w:t>
              </w:r>
              <w:bookmarkEnd w:id="85"/>
              <w:r>
                <w:rPr>
                  <w:rStyle w:val="Hyperlink"/>
                </w:rPr>
                <w:t>ungen</w:t>
              </w:r>
            </w:hyperlink>
          </w:p>
          <w:p w:rsidR="00F61183" w:rsidRDefault="006C3A99" w:rsidP="00E2291A">
            <w:pPr>
              <w:spacing w:line="360" w:lineRule="auto"/>
              <w:rPr>
                <w:rStyle w:val="Hyperlink"/>
              </w:rPr>
            </w:pPr>
            <w:hyperlink w:anchor="t16" w:history="1">
              <w:r w:rsidR="00F61183">
                <w:rPr>
                  <w:rStyle w:val="Hyperlink"/>
                </w:rPr>
                <w:t>ABC-</w:t>
              </w:r>
              <w:bookmarkStart w:id="86" w:name="_Hlt190910411"/>
              <w:r w:rsidR="00F61183">
                <w:rPr>
                  <w:rStyle w:val="Hyperlink"/>
                </w:rPr>
                <w:t>A</w:t>
              </w:r>
              <w:bookmarkEnd w:id="86"/>
              <w:r w:rsidR="00F61183">
                <w:rPr>
                  <w:rStyle w:val="Hyperlink"/>
                </w:rPr>
                <w:t>u</w:t>
              </w:r>
              <w:bookmarkStart w:id="87" w:name="_Hlt190908942"/>
              <w:r w:rsidR="00F61183">
                <w:rPr>
                  <w:rStyle w:val="Hyperlink"/>
                </w:rPr>
                <w:t>f</w:t>
              </w:r>
              <w:bookmarkEnd w:id="87"/>
              <w:r w:rsidR="00F61183">
                <w:rPr>
                  <w:rStyle w:val="Hyperlink"/>
                </w:rPr>
                <w:t>gaben</w:t>
              </w:r>
            </w:hyperlink>
          </w:p>
        </w:tc>
      </w:tr>
    </w:tbl>
    <w:p w:rsidR="00F61183" w:rsidRDefault="00F61183" w:rsidP="00F61183"/>
    <w:p w:rsidR="00F61183" w:rsidRDefault="00F61183" w:rsidP="00F61183">
      <w:pPr>
        <w:outlineLvl w:val="0"/>
        <w:rPr>
          <w:sz w:val="24"/>
        </w:rPr>
      </w:pPr>
      <w:r>
        <w:rPr>
          <w:sz w:val="24"/>
        </w:rPr>
        <w:t>Nummer der letzten Aufgabe: 19</w:t>
      </w:r>
      <w:r w:rsidR="0020126F">
        <w:rPr>
          <w:sz w:val="24"/>
        </w:rPr>
        <w:t>5</w:t>
      </w:r>
    </w:p>
    <w:p w:rsidR="00F61183" w:rsidRDefault="00F61183" w:rsidP="00F61183">
      <w:r>
        <w:rPr>
          <w:color w:val="FF00FF"/>
          <w:sz w:val="28"/>
          <w:u w:val="single"/>
        </w:rPr>
        <w:br w:type="page"/>
      </w: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F61183">
        <w:tc>
          <w:tcPr>
            <w:tcW w:w="5030" w:type="dxa"/>
          </w:tcPr>
          <w:p w:rsidR="00F61183" w:rsidRDefault="00F61183" w:rsidP="00E2291A">
            <w:pPr>
              <w:pStyle w:val="berschrift4"/>
              <w:rPr>
                <w:sz w:val="28"/>
                <w:u w:val="single"/>
              </w:rPr>
            </w:pPr>
            <w:bookmarkStart w:id="88" w:name="t8"/>
            <w:bookmarkEnd w:id="88"/>
            <w:r>
              <w:t>Orientierung am Sternenhimmel</w:t>
            </w:r>
          </w:p>
        </w:tc>
        <w:tc>
          <w:tcPr>
            <w:tcW w:w="5031" w:type="dxa"/>
          </w:tcPr>
          <w:p w:rsidR="00F61183" w:rsidRDefault="006C3A99" w:rsidP="00E2291A">
            <w:pPr>
              <w:pStyle w:val="Hyperlinkzentriert"/>
              <w:rPr>
                <w:rStyle w:val="Hyperlink"/>
              </w:rPr>
            </w:pPr>
            <w:hyperlink w:anchor="t0" w:history="1">
              <w:r w:rsidR="00F61183">
                <w:rPr>
                  <w:rStyle w:val="Hyperlink"/>
                </w:rPr>
                <w:t>(</w:t>
              </w:r>
              <w:bookmarkStart w:id="89" w:name="_Hlt510666663"/>
              <w:r w:rsidR="00F61183">
                <w:rPr>
                  <w:rStyle w:val="Hyperlink"/>
                </w:rPr>
                <w:t>z</w:t>
              </w:r>
              <w:bookmarkStart w:id="90" w:name="_Hlt525394734"/>
              <w:bookmarkEnd w:id="89"/>
              <w:r w:rsidR="00F61183">
                <w:rPr>
                  <w:rStyle w:val="Hyperlink"/>
                </w:rPr>
                <w:t>u</w:t>
              </w:r>
              <w:bookmarkStart w:id="91" w:name="_Hlt499253808"/>
              <w:bookmarkEnd w:id="90"/>
              <w:r w:rsidR="00F61183">
                <w:rPr>
                  <w:rStyle w:val="Hyperlink"/>
                </w:rPr>
                <w:t>m</w:t>
              </w:r>
              <w:bookmarkEnd w:id="91"/>
              <w:r w:rsidR="00F61183">
                <w:rPr>
                  <w:rStyle w:val="Hyperlink"/>
                </w:rPr>
                <w:t xml:space="preserve"> </w:t>
              </w:r>
              <w:bookmarkStart w:id="92" w:name="_Hlt514682648"/>
              <w:r w:rsidR="00F61183">
                <w:rPr>
                  <w:rStyle w:val="Hyperlink"/>
                </w:rPr>
                <w:t>I</w:t>
              </w:r>
              <w:bookmarkStart w:id="93" w:name="_Hlt499253710"/>
              <w:bookmarkEnd w:id="92"/>
              <w:r w:rsidR="00F61183">
                <w:rPr>
                  <w:rStyle w:val="Hyperlink"/>
                </w:rPr>
                <w:t>n</w:t>
              </w:r>
              <w:bookmarkStart w:id="94" w:name="_Hlt499253834"/>
              <w:bookmarkEnd w:id="93"/>
              <w:r w:rsidR="00F61183">
                <w:rPr>
                  <w:rStyle w:val="Hyperlink"/>
                </w:rPr>
                <w:t>h</w:t>
              </w:r>
              <w:bookmarkEnd w:id="94"/>
              <w:r w:rsidR="00F61183">
                <w:rPr>
                  <w:rStyle w:val="Hyperlink"/>
                </w:rPr>
                <w:t>alt</w:t>
              </w:r>
              <w:bookmarkStart w:id="95" w:name="_Hlt513359830"/>
              <w:r w:rsidR="00F61183">
                <w:rPr>
                  <w:rStyle w:val="Hyperlink"/>
                </w:rPr>
                <w:t>s</w:t>
              </w:r>
              <w:bookmarkEnd w:id="95"/>
              <w:r w:rsidR="00F61183">
                <w:rPr>
                  <w:rStyle w:val="Hyperlink"/>
                </w:rPr>
                <w:t>ve</w:t>
              </w:r>
              <w:bookmarkStart w:id="96" w:name="_Hlt510666379"/>
              <w:r w:rsidR="00F61183">
                <w:rPr>
                  <w:rStyle w:val="Hyperlink"/>
                </w:rPr>
                <w:t>r</w:t>
              </w:r>
              <w:bookmarkEnd w:id="96"/>
              <w:r w:rsidR="00F61183">
                <w:rPr>
                  <w:rStyle w:val="Hyperlink"/>
                </w:rPr>
                <w:t>z</w:t>
              </w:r>
              <w:bookmarkStart w:id="97" w:name="_Hlt499253707"/>
              <w:r w:rsidR="00F61183">
                <w:rPr>
                  <w:rStyle w:val="Hyperlink"/>
                </w:rPr>
                <w:t>e</w:t>
              </w:r>
              <w:bookmarkEnd w:id="97"/>
              <w:r w:rsidR="00F61183">
                <w:rPr>
                  <w:rStyle w:val="Hyperlink"/>
                </w:rPr>
                <w:t>ichnis )</w:t>
              </w:r>
            </w:hyperlink>
          </w:p>
        </w:tc>
      </w:tr>
    </w:tbl>
    <w:p w:rsidR="00F61183" w:rsidRDefault="00F61183" w:rsidP="00F61183">
      <w:pPr>
        <w:widowControl w:val="0"/>
      </w:pPr>
    </w:p>
    <w:tbl>
      <w:tblPr>
        <w:tblW w:w="0" w:type="auto"/>
        <w:tblLayout w:type="fixed"/>
        <w:tblCellMar>
          <w:left w:w="70" w:type="dxa"/>
          <w:right w:w="70" w:type="dxa"/>
        </w:tblCellMar>
        <w:tblLook w:val="0000" w:firstRow="0" w:lastRow="0" w:firstColumn="0" w:lastColumn="0" w:noHBand="0" w:noVBand="0"/>
      </w:tblPr>
      <w:tblGrid>
        <w:gridCol w:w="4886"/>
        <w:gridCol w:w="4886"/>
      </w:tblGrid>
      <w:tr w:rsidR="00F61183" w:rsidTr="00F61183">
        <w:tc>
          <w:tcPr>
            <w:tcW w:w="4886" w:type="dxa"/>
          </w:tcPr>
          <w:bookmarkStart w:id="98" w:name="_Hlt515441253"/>
          <w:bookmarkStart w:id="99" w:name="_Hlt514682687"/>
          <w:bookmarkEnd w:id="98"/>
          <w:p w:rsidR="00F61183" w:rsidRDefault="00F61183" w:rsidP="00F61183">
            <w:pPr>
              <w:widowControl w:val="0"/>
            </w:pPr>
            <w:r>
              <w:fldChar w:fldCharType="begin"/>
            </w:r>
            <w:r w:rsidR="0080654A">
              <w:instrText>HYPERLINK "lsgastro</w:instrText>
            </w:r>
            <w:r w:rsidR="00D5095B">
              <w:instrText>.docx</w:instrText>
            </w:r>
            <w:r w:rsidR="0080654A">
              <w:instrText>" \l "as8"</w:instrText>
            </w:r>
            <w:r>
              <w:fldChar w:fldCharType="separate"/>
            </w:r>
            <w:r>
              <w:rPr>
                <w:rStyle w:val="Hyperlink"/>
              </w:rPr>
              <w:t>8.</w:t>
            </w:r>
            <w:r>
              <w:fldChar w:fldCharType="end"/>
            </w:r>
            <w:bookmarkEnd w:id="99"/>
            <w:r>
              <w:t xml:space="preserve"> An der Himmelskugel wurden verschiedene Punkte und Linien festgelegt. Benennen Sie die fehlenden Angaben. (siehe Abbildung) </w:t>
            </w:r>
          </w:p>
          <w:p w:rsidR="00F61183" w:rsidRDefault="00F61183" w:rsidP="00F61183">
            <w:pPr>
              <w:widowControl w:val="0"/>
            </w:pPr>
          </w:p>
        </w:tc>
        <w:tc>
          <w:tcPr>
            <w:tcW w:w="4886" w:type="dxa"/>
          </w:tcPr>
          <w:p w:rsidR="00F61183" w:rsidRDefault="00F61183" w:rsidP="00F61183">
            <w:r>
              <w:object w:dxaOrig="5680" w:dyaOrig="50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7.75pt;height:210.75pt" o:ole="">
                  <v:imagedata r:id="rId8" o:title=""/>
                </v:shape>
                <o:OLEObject Type="Embed" ProgID="MSDraw" ShapeID="_x0000_i1025" DrawAspect="Content" ObjectID="_1672907205" r:id="rId9"/>
              </w:object>
            </w:r>
          </w:p>
          <w:p w:rsidR="00F61183" w:rsidRDefault="00F61183" w:rsidP="00F61183">
            <w:pPr>
              <w:widowControl w:val="0"/>
            </w:pPr>
          </w:p>
        </w:tc>
      </w:tr>
    </w:tbl>
    <w:p w:rsidR="00F61183" w:rsidRDefault="00F61183" w:rsidP="00F61183">
      <w:pPr>
        <w:widowControl w:val="0"/>
      </w:pPr>
    </w:p>
    <w:p w:rsidR="00F61183" w:rsidRDefault="00F61183" w:rsidP="00F61183">
      <w:pPr>
        <w:widowControl w:val="0"/>
      </w:pPr>
    </w:p>
    <w:bookmarkStart w:id="100" w:name="as9"/>
    <w:bookmarkStart w:id="101" w:name="_Hlt514682716"/>
    <w:bookmarkEnd w:id="100"/>
    <w:p w:rsidR="00F61183" w:rsidRDefault="00F61183" w:rsidP="00F61183">
      <w:pPr>
        <w:widowControl w:val="0"/>
      </w:pPr>
      <w:r>
        <w:fldChar w:fldCharType="begin"/>
      </w:r>
      <w:r w:rsidR="0080654A">
        <w:instrText>HYPERLINK "lsgastro</w:instrText>
      </w:r>
      <w:r w:rsidR="00D5095B">
        <w:instrText>.docx</w:instrText>
      </w:r>
      <w:r w:rsidR="0080654A">
        <w:instrText>" \l "as9"</w:instrText>
      </w:r>
      <w:r>
        <w:fldChar w:fldCharType="separate"/>
      </w:r>
      <w:r>
        <w:rPr>
          <w:rStyle w:val="Hyperlink"/>
        </w:rPr>
        <w:t>9.</w:t>
      </w:r>
      <w:r>
        <w:fldChar w:fldCharType="end"/>
      </w:r>
      <w:bookmarkEnd w:id="101"/>
      <w:r>
        <w:t xml:space="preserve"> Nennen Sie je ein Sternbild, das zu den einzelnen Jahreszeiten besonders gut zu beobachten ist. Nennen Sie ein Sternbild, das man zu jeder Jahreszeit sehen kann.</w:t>
      </w:r>
    </w:p>
    <w:p w:rsidR="00F61183" w:rsidRDefault="00F61183" w:rsidP="00F61183">
      <w:pPr>
        <w:widowControl w:val="0"/>
      </w:pPr>
    </w:p>
    <w:bookmarkStart w:id="102" w:name="as10"/>
    <w:bookmarkEnd w:id="102"/>
    <w:p w:rsidR="00F61183" w:rsidRDefault="00F61183" w:rsidP="00F61183">
      <w:pPr>
        <w:widowControl w:val="0"/>
      </w:pPr>
      <w:r>
        <w:fldChar w:fldCharType="begin"/>
      </w:r>
      <w:r w:rsidR="0080654A">
        <w:instrText>HYPERLINK "lsgastro</w:instrText>
      </w:r>
      <w:r w:rsidR="00D5095B">
        <w:instrText>.docx</w:instrText>
      </w:r>
      <w:r w:rsidR="0080654A">
        <w:instrText>" \l "as10"</w:instrText>
      </w:r>
      <w:r>
        <w:fldChar w:fldCharType="separate"/>
      </w:r>
      <w:r>
        <w:rPr>
          <w:rStyle w:val="Hyperlink"/>
        </w:rPr>
        <w:t>1</w:t>
      </w:r>
      <w:bookmarkStart w:id="103" w:name="_Hlt514682713"/>
      <w:r>
        <w:rPr>
          <w:rStyle w:val="Hyperlink"/>
        </w:rPr>
        <w:t>0</w:t>
      </w:r>
      <w:bookmarkEnd w:id="103"/>
      <w:r>
        <w:rPr>
          <w:rStyle w:val="Hyperlink"/>
        </w:rPr>
        <w:t>.</w:t>
      </w:r>
      <w:r>
        <w:fldChar w:fldCharType="end"/>
      </w:r>
      <w:r>
        <w:t xml:space="preserve"> Bestimmen Sie für den heutigen Tag die Aufgangszeit, die Kulminationszeit und Untergangszeit für einen hellen Stern, der einen Eigennamen besitzt.</w:t>
      </w:r>
    </w:p>
    <w:p w:rsidR="00F61183" w:rsidRDefault="00F61183" w:rsidP="00F61183">
      <w:pPr>
        <w:widowControl w:val="0"/>
      </w:pPr>
    </w:p>
    <w:bookmarkStart w:id="104" w:name="as11"/>
    <w:bookmarkEnd w:id="104"/>
    <w:p w:rsidR="00F61183" w:rsidRDefault="00F61183" w:rsidP="00F61183">
      <w:pPr>
        <w:widowControl w:val="0"/>
      </w:pPr>
      <w:r>
        <w:fldChar w:fldCharType="begin"/>
      </w:r>
      <w:r w:rsidR="0080654A">
        <w:instrText>HYPERLINK "lsgastro</w:instrText>
      </w:r>
      <w:r w:rsidR="00D5095B">
        <w:instrText>.docx</w:instrText>
      </w:r>
      <w:r w:rsidR="0080654A">
        <w:instrText>" \l "as11"</w:instrText>
      </w:r>
      <w:r>
        <w:fldChar w:fldCharType="separate"/>
      </w:r>
      <w:r>
        <w:rPr>
          <w:rStyle w:val="Hyperlink"/>
        </w:rPr>
        <w:t>1</w:t>
      </w:r>
      <w:bookmarkStart w:id="105" w:name="_Hlt514682730"/>
      <w:r>
        <w:rPr>
          <w:rStyle w:val="Hyperlink"/>
        </w:rPr>
        <w:t>1</w:t>
      </w:r>
      <w:bookmarkEnd w:id="105"/>
      <w:r>
        <w:rPr>
          <w:rStyle w:val="Hyperlink"/>
        </w:rPr>
        <w:t>.</w:t>
      </w:r>
      <w:r>
        <w:fldChar w:fldCharType="end"/>
      </w:r>
      <w:r>
        <w:t xml:space="preserve"> Geben Sie für den heutigen Tag die Position der Sonne am Himmel an.</w:t>
      </w:r>
    </w:p>
    <w:p w:rsidR="00F61183" w:rsidRDefault="00F61183" w:rsidP="00F61183">
      <w:pPr>
        <w:widowControl w:val="0"/>
      </w:pPr>
    </w:p>
    <w:bookmarkStart w:id="106" w:name="as12"/>
    <w:bookmarkStart w:id="107" w:name="_Hlt514682746"/>
    <w:bookmarkEnd w:id="106"/>
    <w:p w:rsidR="00F61183" w:rsidRDefault="00F61183" w:rsidP="00F61183">
      <w:pPr>
        <w:widowControl w:val="0"/>
      </w:pPr>
      <w:r>
        <w:fldChar w:fldCharType="begin"/>
      </w:r>
      <w:r w:rsidR="0080654A">
        <w:instrText>HYPERLINK "lsgastro</w:instrText>
      </w:r>
      <w:r w:rsidR="00D5095B">
        <w:instrText>.docx</w:instrText>
      </w:r>
      <w:r w:rsidR="0080654A">
        <w:instrText>" \l "as12"</w:instrText>
      </w:r>
      <w:r>
        <w:fldChar w:fldCharType="separate"/>
      </w:r>
      <w:r>
        <w:rPr>
          <w:rStyle w:val="Hyperlink"/>
        </w:rPr>
        <w:t>12.</w:t>
      </w:r>
      <w:r>
        <w:fldChar w:fldCharType="end"/>
      </w:r>
      <w:bookmarkEnd w:id="107"/>
      <w:r>
        <w:t xml:space="preserve"> Der Mond hat am 9. 10. 1996 folgende Koordinaten: </w:t>
      </w:r>
      <w:r>
        <w:br/>
        <w:t xml:space="preserve">Deklination +7°, </w:t>
      </w:r>
      <w:r>
        <w:br/>
        <w:t>Rektaszension 10</w:t>
      </w:r>
      <w:r>
        <w:rPr>
          <w:vertAlign w:val="superscript"/>
        </w:rPr>
        <w:t>h</w:t>
      </w:r>
      <w:r>
        <w:t xml:space="preserve"> 23</w:t>
      </w:r>
      <w:r>
        <w:rPr>
          <w:vertAlign w:val="superscript"/>
        </w:rPr>
        <w:t>min</w:t>
      </w:r>
      <w:r>
        <w:t xml:space="preserve">. </w:t>
      </w:r>
      <w:r>
        <w:br/>
        <w:t>Welches Sternbild steht in der Nähe des Mondes?</w:t>
      </w:r>
      <w:r>
        <w:br/>
        <w:t>Geben Sie Auf- und Untergangszeit des Mondes für diesen Tag an.</w:t>
      </w:r>
      <w:r>
        <w:br/>
        <w:t>Zu welcher Zeit hat er seinen höchsten Stand am Himmel erreicht?</w:t>
      </w:r>
    </w:p>
    <w:p w:rsidR="00F61183" w:rsidRDefault="00F61183" w:rsidP="00F61183"/>
    <w:tbl>
      <w:tblPr>
        <w:tblW w:w="0" w:type="auto"/>
        <w:tblLayout w:type="fixed"/>
        <w:tblCellMar>
          <w:left w:w="70" w:type="dxa"/>
          <w:right w:w="70" w:type="dxa"/>
        </w:tblCellMar>
        <w:tblLook w:val="0000" w:firstRow="0" w:lastRow="0" w:firstColumn="0" w:lastColumn="0" w:noHBand="0" w:noVBand="0"/>
      </w:tblPr>
      <w:tblGrid>
        <w:gridCol w:w="4886"/>
        <w:gridCol w:w="4886"/>
      </w:tblGrid>
      <w:tr w:rsidR="00F61183" w:rsidTr="00F61183">
        <w:tc>
          <w:tcPr>
            <w:tcW w:w="4886" w:type="dxa"/>
          </w:tcPr>
          <w:bookmarkStart w:id="108" w:name="as13"/>
          <w:bookmarkEnd w:id="108"/>
          <w:p w:rsidR="00F61183" w:rsidRDefault="00F61183" w:rsidP="00F61183">
            <w:pPr>
              <w:widowControl w:val="0"/>
            </w:pPr>
            <w:r>
              <w:fldChar w:fldCharType="begin"/>
            </w:r>
            <w:r w:rsidR="0080654A">
              <w:instrText>HYPERLINK "lsgastro</w:instrText>
            </w:r>
            <w:r w:rsidR="00D5095B">
              <w:instrText>.docx</w:instrText>
            </w:r>
            <w:r w:rsidR="0080654A">
              <w:instrText>" \l "as13"</w:instrText>
            </w:r>
            <w:r>
              <w:fldChar w:fldCharType="separate"/>
            </w:r>
            <w:r>
              <w:rPr>
                <w:rStyle w:val="Hyperlink"/>
              </w:rPr>
              <w:t>1</w:t>
            </w:r>
            <w:bookmarkStart w:id="109" w:name="_Hlt514682761"/>
            <w:r>
              <w:rPr>
                <w:rStyle w:val="Hyperlink"/>
              </w:rPr>
              <w:t>3</w:t>
            </w:r>
            <w:bookmarkEnd w:id="109"/>
            <w:r>
              <w:rPr>
                <w:rStyle w:val="Hyperlink"/>
              </w:rPr>
              <w:t>.</w:t>
            </w:r>
            <w:r>
              <w:fldChar w:fldCharType="end"/>
            </w:r>
            <w:r>
              <w:t xml:space="preserve"> In bestimmten Zonen der Erde entstehen deutlich unterscheidbare Jahreszeiten. </w:t>
            </w:r>
            <w:r>
              <w:br/>
              <w:t xml:space="preserve">a) Ordnen Sie den vier Stellungen der Erde die bei uns in Deutschland auftretenden Jahreszeiten zu. </w:t>
            </w:r>
            <w:r>
              <w:br/>
              <w:t xml:space="preserve">b) Erklären Sie das Zustandekommen der Jahreszeiten. </w:t>
            </w:r>
          </w:p>
          <w:p w:rsidR="00F61183" w:rsidRDefault="00F61183" w:rsidP="00F61183"/>
        </w:tc>
        <w:tc>
          <w:tcPr>
            <w:tcW w:w="4886" w:type="dxa"/>
          </w:tcPr>
          <w:p w:rsidR="00F61183" w:rsidRDefault="00F61183" w:rsidP="00F61183">
            <w:r>
              <w:object w:dxaOrig="6685" w:dyaOrig="3535">
                <v:shape id="_x0000_i1026" type="#_x0000_t75" style="width:231pt;height:123pt" o:ole="" fillcolor="window">
                  <v:imagedata r:id="rId10" o:title=""/>
                </v:shape>
                <o:OLEObject Type="Embed" ProgID="MSDraw" ShapeID="_x0000_i1026" DrawAspect="Content" ObjectID="_1672907206" r:id="rId11"/>
              </w:object>
            </w:r>
          </w:p>
          <w:p w:rsidR="00F61183" w:rsidRDefault="00F61183" w:rsidP="00F61183"/>
        </w:tc>
      </w:tr>
    </w:tbl>
    <w:p w:rsidR="00F61183" w:rsidRDefault="00F61183" w:rsidP="00F61183"/>
    <w:p w:rsidR="00F61183" w:rsidRDefault="006C3A99" w:rsidP="00F61183">
      <w:pPr>
        <w:widowControl w:val="0"/>
      </w:pPr>
      <w:hyperlink r:id="rId12" w:anchor="as15" w:history="1">
        <w:r w:rsidR="00F61183">
          <w:rPr>
            <w:rStyle w:val="Hyperlink"/>
          </w:rPr>
          <w:t>1</w:t>
        </w:r>
        <w:bookmarkStart w:id="110" w:name="_Hlt514849266"/>
        <w:r w:rsidR="00F61183">
          <w:rPr>
            <w:rStyle w:val="Hyperlink"/>
          </w:rPr>
          <w:t>5</w:t>
        </w:r>
        <w:bookmarkEnd w:id="110"/>
        <w:r w:rsidR="00F61183">
          <w:rPr>
            <w:rStyle w:val="Hyperlink"/>
          </w:rPr>
          <w:t>.</w:t>
        </w:r>
      </w:hyperlink>
      <w:r w:rsidR="00F61183">
        <w:t xml:space="preserve"> Erklären Sie die Begriffe Horizont, Zenit, Himmelsäquator und Zirkumpolarsterne.</w:t>
      </w:r>
    </w:p>
    <w:p w:rsidR="00F61183" w:rsidRDefault="00F61183" w:rsidP="00F61183">
      <w:pPr>
        <w:widowControl w:val="0"/>
      </w:pPr>
    </w:p>
    <w:bookmarkStart w:id="111" w:name="as16"/>
    <w:bookmarkStart w:id="112" w:name="_Hlt514849281"/>
    <w:bookmarkEnd w:id="111"/>
    <w:p w:rsidR="00F61183" w:rsidRDefault="00F61183" w:rsidP="00F61183">
      <w:pPr>
        <w:widowControl w:val="0"/>
      </w:pPr>
      <w:r>
        <w:fldChar w:fldCharType="begin"/>
      </w:r>
      <w:r w:rsidR="0080654A">
        <w:instrText>HYPERLINK "lsgastro</w:instrText>
      </w:r>
      <w:r w:rsidR="00D5095B">
        <w:instrText>.docx</w:instrText>
      </w:r>
      <w:r w:rsidR="0080654A">
        <w:instrText>" \l "as16"</w:instrText>
      </w:r>
      <w:r>
        <w:fldChar w:fldCharType="separate"/>
      </w:r>
      <w:r>
        <w:rPr>
          <w:rStyle w:val="Hyperlink"/>
        </w:rPr>
        <w:t>16.</w:t>
      </w:r>
      <w:r>
        <w:fldChar w:fldCharType="end"/>
      </w:r>
      <w:bookmarkEnd w:id="112"/>
      <w:r>
        <w:t xml:space="preserve"> Geben Sie die Kulminationshöhe der Sonne an den Tagen an, an denen eine neue Jahreszeit beginnt.</w:t>
      </w:r>
    </w:p>
    <w:p w:rsidR="00F61183" w:rsidRDefault="00F61183" w:rsidP="00F61183">
      <w:pPr>
        <w:widowControl w:val="0"/>
      </w:pPr>
    </w:p>
    <w:bookmarkStart w:id="113" w:name="as17"/>
    <w:bookmarkEnd w:id="113"/>
    <w:p w:rsidR="00F61183" w:rsidRDefault="00F61183" w:rsidP="00F61183">
      <w:pPr>
        <w:widowControl w:val="0"/>
      </w:pPr>
      <w:r>
        <w:fldChar w:fldCharType="begin"/>
      </w:r>
      <w:r w:rsidR="0080654A">
        <w:instrText>HYPERLINK "lsgastro</w:instrText>
      </w:r>
      <w:r w:rsidR="00D5095B">
        <w:instrText>.docx</w:instrText>
      </w:r>
      <w:r w:rsidR="0080654A">
        <w:instrText>" \l "as17"</w:instrText>
      </w:r>
      <w:r>
        <w:fldChar w:fldCharType="separate"/>
      </w:r>
      <w:r>
        <w:rPr>
          <w:rStyle w:val="Hyperlink"/>
        </w:rPr>
        <w:t>1</w:t>
      </w:r>
      <w:bookmarkStart w:id="114" w:name="_Hlt514849297"/>
      <w:r>
        <w:rPr>
          <w:rStyle w:val="Hyperlink"/>
        </w:rPr>
        <w:t>7</w:t>
      </w:r>
      <w:bookmarkEnd w:id="114"/>
      <w:r>
        <w:rPr>
          <w:rStyle w:val="Hyperlink"/>
        </w:rPr>
        <w:t>.</w:t>
      </w:r>
      <w:r>
        <w:fldChar w:fldCharType="end"/>
      </w:r>
      <w:r>
        <w:t xml:space="preserve"> Vor welchem Sternbild steht die Sonne am heutigen Tag?</w:t>
      </w:r>
    </w:p>
    <w:p w:rsidR="00F61183" w:rsidRDefault="00F61183" w:rsidP="00F61183"/>
    <w:p w:rsidR="00F61183" w:rsidRDefault="006C3A99" w:rsidP="00F61183">
      <w:hyperlink r:id="rId13" w:anchor="as19" w:history="1">
        <w:r w:rsidR="00F61183">
          <w:rPr>
            <w:rStyle w:val="Hyperlink"/>
          </w:rPr>
          <w:t>1</w:t>
        </w:r>
        <w:bookmarkStart w:id="115" w:name="_Hlt514849423"/>
        <w:r w:rsidR="00F61183">
          <w:rPr>
            <w:rStyle w:val="Hyperlink"/>
          </w:rPr>
          <w:t>9</w:t>
        </w:r>
        <w:bookmarkEnd w:id="115"/>
        <w:r w:rsidR="00F61183">
          <w:rPr>
            <w:rStyle w:val="Hyperlink"/>
          </w:rPr>
          <w:t>.</w:t>
        </w:r>
      </w:hyperlink>
      <w:r w:rsidR="00F61183">
        <w:t xml:space="preserve"> Wie lange befindet sich die Sonne am heutigen Tag über dem Horizont? Vergleichen Sie es mit der Sonnenscheindauer am 21. Dezember.</w:t>
      </w:r>
    </w:p>
    <w:p w:rsidR="00F61183" w:rsidRDefault="00F61183" w:rsidP="00F61183"/>
    <w:p w:rsidR="00F61183" w:rsidRDefault="006C3A99" w:rsidP="00F61183">
      <w:pPr>
        <w:widowControl w:val="0"/>
      </w:pPr>
      <w:hyperlink r:id="rId14" w:anchor="as56" w:history="1">
        <w:r w:rsidR="00F61183">
          <w:rPr>
            <w:rStyle w:val="Hyperlink"/>
          </w:rPr>
          <w:t>5</w:t>
        </w:r>
        <w:bookmarkStart w:id="116" w:name="_Hlt514852144"/>
        <w:r w:rsidR="00F61183">
          <w:rPr>
            <w:rStyle w:val="Hyperlink"/>
          </w:rPr>
          <w:t>6</w:t>
        </w:r>
        <w:bookmarkEnd w:id="116"/>
        <w:r w:rsidR="00F61183">
          <w:rPr>
            <w:rStyle w:val="Hyperlink"/>
          </w:rPr>
          <w:t>.</w:t>
        </w:r>
      </w:hyperlink>
      <w:r w:rsidR="00F61183">
        <w:t xml:space="preserve"> Beschreiben Sie die Bewegung der Sonne am Himmel für den 23. September </w:t>
      </w:r>
      <w:r w:rsidR="00F61183">
        <w:br/>
        <w:t>a) am Heimatort</w:t>
      </w:r>
      <w:r w:rsidR="00F61183">
        <w:br/>
        <w:t>b) am Nordpol</w:t>
      </w:r>
      <w:r w:rsidR="00F61183">
        <w:br/>
        <w:t>c) am Äquator.</w:t>
      </w:r>
    </w:p>
    <w:p w:rsidR="00F61183" w:rsidRDefault="00F61183" w:rsidP="00F61183">
      <w:pPr>
        <w:widowControl w:val="0"/>
      </w:pPr>
    </w:p>
    <w:bookmarkStart w:id="117" w:name="_Hlt514852157"/>
    <w:p w:rsidR="00F61183" w:rsidRDefault="00F61183" w:rsidP="00F61183">
      <w:pPr>
        <w:widowControl w:val="0"/>
      </w:pPr>
      <w:r>
        <w:fldChar w:fldCharType="begin"/>
      </w:r>
      <w:r w:rsidR="0080654A">
        <w:instrText>HYPERLINK "lsgastro</w:instrText>
      </w:r>
      <w:r w:rsidR="00D5095B">
        <w:instrText>.docx</w:instrText>
      </w:r>
      <w:r w:rsidR="0080654A">
        <w:instrText>" \l "as57"</w:instrText>
      </w:r>
      <w:r>
        <w:fldChar w:fldCharType="separate"/>
      </w:r>
      <w:r>
        <w:rPr>
          <w:rStyle w:val="Hyperlink"/>
        </w:rPr>
        <w:t>57.</w:t>
      </w:r>
      <w:r>
        <w:fldChar w:fldCharType="end"/>
      </w:r>
      <w:bookmarkEnd w:id="117"/>
      <w:r>
        <w:t xml:space="preserve"> Begründen Sie, warum es zweckmäßig ist, für die Beschreibung von Positionen am Himmel sowohl das Horizontsystem als auch das rotierende Äquatorsystem zu benutzen.</w:t>
      </w:r>
    </w:p>
    <w:p w:rsidR="00F61183" w:rsidRDefault="00F61183" w:rsidP="00F61183">
      <w:pPr>
        <w:widowControl w:val="0"/>
      </w:pPr>
    </w:p>
    <w:bookmarkStart w:id="118" w:name="_Hlt514852180"/>
    <w:p w:rsidR="00F61183" w:rsidRDefault="00F61183" w:rsidP="00F61183">
      <w:pPr>
        <w:widowControl w:val="0"/>
      </w:pPr>
      <w:r>
        <w:fldChar w:fldCharType="begin"/>
      </w:r>
      <w:r w:rsidR="0080654A">
        <w:instrText>HYPERLINK "lsgastro</w:instrText>
      </w:r>
      <w:r w:rsidR="00D5095B">
        <w:instrText>.docx</w:instrText>
      </w:r>
      <w:r w:rsidR="0080654A">
        <w:instrText>" \l "as58"</w:instrText>
      </w:r>
      <w:r>
        <w:fldChar w:fldCharType="separate"/>
      </w:r>
      <w:r>
        <w:rPr>
          <w:rStyle w:val="Hyperlink"/>
        </w:rPr>
        <w:t>58.</w:t>
      </w:r>
      <w:r>
        <w:fldChar w:fldCharType="end"/>
      </w:r>
      <w:bookmarkEnd w:id="118"/>
      <w:r>
        <w:t xml:space="preserve"> Bestimmen Sie die Äquatorkoordinaten der Sonne für den heutigen Tag.</w:t>
      </w:r>
    </w:p>
    <w:p w:rsidR="00F61183" w:rsidRDefault="00F61183" w:rsidP="00F61183">
      <w:pPr>
        <w:widowControl w:val="0"/>
      </w:pPr>
    </w:p>
    <w:p w:rsidR="00F61183" w:rsidRDefault="006C3A99" w:rsidP="00F61183">
      <w:pPr>
        <w:widowControl w:val="0"/>
      </w:pPr>
      <w:hyperlink r:id="rId15" w:anchor="as59" w:history="1">
        <w:r w:rsidR="00F61183">
          <w:rPr>
            <w:rStyle w:val="Hyperlink"/>
          </w:rPr>
          <w:t>5</w:t>
        </w:r>
        <w:bookmarkStart w:id="119" w:name="_Hlt514852183"/>
        <w:r w:rsidR="00F61183">
          <w:rPr>
            <w:rStyle w:val="Hyperlink"/>
          </w:rPr>
          <w:t>9</w:t>
        </w:r>
        <w:bookmarkEnd w:id="119"/>
        <w:r w:rsidR="00F61183">
          <w:rPr>
            <w:rStyle w:val="Hyperlink"/>
          </w:rPr>
          <w:t>.</w:t>
        </w:r>
      </w:hyperlink>
      <w:r w:rsidR="00F61183">
        <w:t xml:space="preserve"> Suchen Sie auf der drehbaren Sternkarte den Stern mit folgenden Koordinaten: a = 4</w:t>
      </w:r>
      <w:r w:rsidR="00F61183">
        <w:rPr>
          <w:position w:val="5"/>
          <w:vertAlign w:val="superscript"/>
        </w:rPr>
        <w:t>h</w:t>
      </w:r>
      <w:r w:rsidR="00F61183">
        <w:t xml:space="preserve"> 33 </w:t>
      </w:r>
      <w:r w:rsidR="00F61183">
        <w:rPr>
          <w:position w:val="5"/>
          <w:vertAlign w:val="superscript"/>
        </w:rPr>
        <w:t>min</w:t>
      </w:r>
      <w:r w:rsidR="00F61183">
        <w:t>, d = +16° 25'.</w:t>
      </w:r>
      <w:r w:rsidR="00F61183">
        <w:br/>
        <w:t>a) Wie heißt dieser Stern?</w:t>
      </w:r>
      <w:r w:rsidR="00F61183">
        <w:br/>
        <w:t xml:space="preserve">b) Bestimmen Sie für ihn den Aufgang, die Kulmination und den Untergang am heutigen Tag Uhrzeit, Höhe und Azimut. </w:t>
      </w:r>
    </w:p>
    <w:p w:rsidR="00F61183" w:rsidRDefault="00F61183" w:rsidP="00F61183">
      <w:pPr>
        <w:widowControl w:val="0"/>
      </w:pPr>
    </w:p>
    <w:p w:rsidR="00F61183" w:rsidRDefault="006C3A99" w:rsidP="00F61183">
      <w:pPr>
        <w:widowControl w:val="0"/>
      </w:pPr>
      <w:hyperlink r:id="rId16" w:anchor="as60" w:history="1">
        <w:r w:rsidR="00F61183">
          <w:rPr>
            <w:rStyle w:val="Hyperlink"/>
          </w:rPr>
          <w:t>6</w:t>
        </w:r>
        <w:bookmarkStart w:id="120" w:name="_Hlt514852198"/>
        <w:r w:rsidR="00F61183">
          <w:rPr>
            <w:rStyle w:val="Hyperlink"/>
          </w:rPr>
          <w:t>0</w:t>
        </w:r>
        <w:bookmarkEnd w:id="120"/>
        <w:r w:rsidR="00F61183">
          <w:rPr>
            <w:rStyle w:val="Hyperlink"/>
          </w:rPr>
          <w:t>.</w:t>
        </w:r>
      </w:hyperlink>
      <w:r w:rsidR="00F61183">
        <w:t xml:space="preserve"> Der </w:t>
      </w:r>
      <w:proofErr w:type="spellStart"/>
      <w:r w:rsidR="00F61183">
        <w:t>Erdmond</w:t>
      </w:r>
      <w:proofErr w:type="spellEnd"/>
      <w:r w:rsidR="00F61183">
        <w:t xml:space="preserve"> hat am 30.10.1995 um 20 Uhr folgende Koordinaten: a = 20</w:t>
      </w:r>
      <w:r w:rsidR="00F61183">
        <w:rPr>
          <w:position w:val="5"/>
          <w:vertAlign w:val="superscript"/>
        </w:rPr>
        <w:t>h</w:t>
      </w:r>
      <w:r w:rsidR="00F61183">
        <w:t xml:space="preserve"> 26 </w:t>
      </w:r>
      <w:r w:rsidR="00F61183">
        <w:rPr>
          <w:position w:val="5"/>
          <w:vertAlign w:val="superscript"/>
        </w:rPr>
        <w:t>min</w:t>
      </w:r>
      <w:r w:rsidR="00F61183">
        <w:t>, d = -13° 58'. Einen Tag später sind die Koordinaten für die gleiche Zeit a = 21</w:t>
      </w:r>
      <w:r w:rsidR="00F61183">
        <w:rPr>
          <w:position w:val="5"/>
          <w:vertAlign w:val="superscript"/>
        </w:rPr>
        <w:t>h</w:t>
      </w:r>
      <w:r w:rsidR="00F61183">
        <w:t xml:space="preserve"> 21</w:t>
      </w:r>
      <w:r w:rsidR="00F61183">
        <w:rPr>
          <w:position w:val="5"/>
          <w:vertAlign w:val="superscript"/>
        </w:rPr>
        <w:t>min</w:t>
      </w:r>
      <w:r w:rsidR="00F61183">
        <w:t xml:space="preserve">, d = -10° 23'. </w:t>
      </w:r>
      <w:r w:rsidR="00F61183">
        <w:br/>
        <w:t>a) In welchem Sternbild befindet sich der Mond?</w:t>
      </w:r>
      <w:r w:rsidR="00F61183">
        <w:br/>
        <w:t>b) Wie verändert sich von dem einen Tag zum anderen seine Aufgangszeit?</w:t>
      </w:r>
      <w:r w:rsidR="00F61183">
        <w:br/>
        <w:t>c) Welche Phase hat der Mond am 30.10.?</w:t>
      </w:r>
    </w:p>
    <w:p w:rsidR="00F61183" w:rsidRDefault="00F61183" w:rsidP="00F61183">
      <w:pPr>
        <w:widowControl w:val="0"/>
      </w:pPr>
    </w:p>
    <w:bookmarkStart w:id="121" w:name="_Hlt514852211"/>
    <w:p w:rsidR="00F61183" w:rsidRDefault="00F61183" w:rsidP="00F61183">
      <w:pPr>
        <w:widowControl w:val="0"/>
      </w:pPr>
      <w:r>
        <w:fldChar w:fldCharType="begin"/>
      </w:r>
      <w:r w:rsidR="0080654A">
        <w:instrText>HYPERLINK "lsgastro</w:instrText>
      </w:r>
      <w:r w:rsidR="00D5095B">
        <w:instrText>.docx</w:instrText>
      </w:r>
      <w:r w:rsidR="0080654A">
        <w:instrText>" \l "as61"</w:instrText>
      </w:r>
      <w:r>
        <w:fldChar w:fldCharType="separate"/>
      </w:r>
      <w:r>
        <w:rPr>
          <w:rStyle w:val="Hyperlink"/>
        </w:rPr>
        <w:t>61.</w:t>
      </w:r>
      <w:r>
        <w:fldChar w:fldCharType="end"/>
      </w:r>
      <w:bookmarkEnd w:id="121"/>
      <w:r>
        <w:t xml:space="preserve"> Bestimmen Sie mit Hilfe der drehbaren Sternkarte für den 1. Dezember:</w:t>
      </w:r>
    </w:p>
    <w:p w:rsidR="00F61183" w:rsidRDefault="00F61183" w:rsidP="00F61183">
      <w:pPr>
        <w:widowControl w:val="0"/>
      </w:pPr>
      <w:r>
        <w:t>a) Rektaszension und Deklination der Sonne</w:t>
      </w:r>
      <w:r>
        <w:br/>
        <w:t>b) Auf- und Untergangszeit der Sonne</w:t>
      </w:r>
      <w:r>
        <w:br/>
        <w:t>c) Kulminationshöhe der Sonne</w:t>
      </w:r>
      <w:r>
        <w:br/>
      </w:r>
    </w:p>
    <w:p w:rsidR="00F61183" w:rsidRDefault="006C3A99" w:rsidP="00F61183">
      <w:pPr>
        <w:widowControl w:val="0"/>
      </w:pPr>
      <w:hyperlink r:id="rId17" w:anchor="as62" w:history="1">
        <w:r w:rsidR="00F61183">
          <w:rPr>
            <w:rStyle w:val="Hyperlink"/>
          </w:rPr>
          <w:t>6</w:t>
        </w:r>
        <w:bookmarkStart w:id="122" w:name="_Hlt514852224"/>
        <w:r w:rsidR="00F61183">
          <w:rPr>
            <w:rStyle w:val="Hyperlink"/>
          </w:rPr>
          <w:t>2</w:t>
        </w:r>
        <w:bookmarkEnd w:id="122"/>
        <w:r w:rsidR="00F61183">
          <w:rPr>
            <w:rStyle w:val="Hyperlink"/>
          </w:rPr>
          <w:t>.</w:t>
        </w:r>
      </w:hyperlink>
      <w:r w:rsidR="00F61183">
        <w:t xml:space="preserve"> Erklären Sie den Begriff Ekliptik.</w:t>
      </w:r>
    </w:p>
    <w:p w:rsidR="00F61183" w:rsidRDefault="00F61183" w:rsidP="00F61183">
      <w:pPr>
        <w:widowControl w:val="0"/>
      </w:pPr>
    </w:p>
    <w:bookmarkStart w:id="123" w:name="_Hlt514852238"/>
    <w:p w:rsidR="00F61183" w:rsidRDefault="00F61183" w:rsidP="00F61183">
      <w:pPr>
        <w:widowControl w:val="0"/>
      </w:pPr>
      <w:r>
        <w:fldChar w:fldCharType="begin"/>
      </w:r>
      <w:r w:rsidR="0080654A">
        <w:instrText>HYPERLINK "lsgastro</w:instrText>
      </w:r>
      <w:r w:rsidR="00D5095B">
        <w:instrText>.docx</w:instrText>
      </w:r>
      <w:r w:rsidR="0080654A">
        <w:instrText>" \l "as63"</w:instrText>
      </w:r>
      <w:r>
        <w:fldChar w:fldCharType="separate"/>
      </w:r>
      <w:r>
        <w:rPr>
          <w:rStyle w:val="Hyperlink"/>
        </w:rPr>
        <w:t>63.</w:t>
      </w:r>
      <w:r>
        <w:fldChar w:fldCharType="end"/>
      </w:r>
      <w:bookmarkEnd w:id="123"/>
      <w:r>
        <w:t xml:space="preserve"> a) Schreiben Sie je zwei Sternbilder auf, die zu den einzelnen Jahreszeiten gut zu beobachten sind.</w:t>
      </w:r>
      <w:r>
        <w:br/>
        <w:t>b) Das Sternbild Großer Bär ist zu jeder Jahreszeit zu sehen. Welche Bedingung muss ein Stern erfüllen, damit er bei uns immer sichtbar ist?</w:t>
      </w:r>
    </w:p>
    <w:p w:rsidR="00F61183" w:rsidRDefault="00F61183" w:rsidP="00F61183"/>
    <w:tbl>
      <w:tblPr>
        <w:tblW w:w="0" w:type="auto"/>
        <w:tblLayout w:type="fixed"/>
        <w:tblCellMar>
          <w:left w:w="70" w:type="dxa"/>
          <w:right w:w="70" w:type="dxa"/>
        </w:tblCellMar>
        <w:tblLook w:val="0000" w:firstRow="0" w:lastRow="0" w:firstColumn="0" w:lastColumn="0" w:noHBand="0" w:noVBand="0"/>
      </w:tblPr>
      <w:tblGrid>
        <w:gridCol w:w="4886"/>
        <w:gridCol w:w="4886"/>
      </w:tblGrid>
      <w:tr w:rsidR="00F61183" w:rsidTr="00F61183">
        <w:tc>
          <w:tcPr>
            <w:tcW w:w="4886" w:type="dxa"/>
          </w:tcPr>
          <w:p w:rsidR="00F61183" w:rsidRDefault="00F61183" w:rsidP="00F61183">
            <w:pPr>
              <w:widowControl w:val="0"/>
            </w:pPr>
            <w:bookmarkStart w:id="124" w:name="_Hlt514920932"/>
            <w:r>
              <w:lastRenderedPageBreak/>
              <w:br/>
            </w:r>
            <w:hyperlink r:id="rId18" w:anchor="as64" w:history="1">
              <w:r>
                <w:rPr>
                  <w:rStyle w:val="Hyperlink"/>
                </w:rPr>
                <w:t>64.</w:t>
              </w:r>
            </w:hyperlink>
            <w:bookmarkEnd w:id="124"/>
            <w:r>
              <w:t xml:space="preserve"> a) Geben Sie die Definition des wahren Sonnentages an. </w:t>
            </w:r>
            <w:r>
              <w:br/>
              <w:t>b) Interpretieren Sie das Diagramm der Zeitgleichung.</w:t>
            </w:r>
          </w:p>
          <w:p w:rsidR="00F61183" w:rsidRDefault="00F61183" w:rsidP="00F61183">
            <w:pPr>
              <w:widowControl w:val="0"/>
              <w:tabs>
                <w:tab w:val="left" w:pos="8370"/>
              </w:tabs>
            </w:pPr>
          </w:p>
        </w:tc>
        <w:bookmarkStart w:id="125" w:name="_879274521"/>
        <w:bookmarkEnd w:id="125"/>
        <w:tc>
          <w:tcPr>
            <w:tcW w:w="4886" w:type="dxa"/>
          </w:tcPr>
          <w:p w:rsidR="00F61183" w:rsidRDefault="00F61183" w:rsidP="00F61183">
            <w:r>
              <w:object w:dxaOrig="5140" w:dyaOrig="3604">
                <v:shape id="_x0000_i1027" type="#_x0000_t75" style="width:257.25pt;height:180.75pt" o:ole="">
                  <v:imagedata r:id="rId19" o:title=""/>
                </v:shape>
                <o:OLEObject Type="Embed" ProgID="Excel.Chart.8" ShapeID="_x0000_i1027" DrawAspect="Content" ObjectID="_1672907207" r:id="rId20">
                  <o:FieldCodes>\s</o:FieldCodes>
                </o:OLEObject>
              </w:object>
            </w:r>
          </w:p>
          <w:p w:rsidR="00F61183" w:rsidRDefault="00F61183" w:rsidP="00F61183">
            <w:pPr>
              <w:widowControl w:val="0"/>
              <w:tabs>
                <w:tab w:val="left" w:pos="8370"/>
              </w:tabs>
            </w:pPr>
          </w:p>
        </w:tc>
      </w:tr>
    </w:tbl>
    <w:p w:rsidR="00F61183" w:rsidRDefault="00F61183" w:rsidP="00F61183">
      <w:pPr>
        <w:widowControl w:val="0"/>
        <w:tabs>
          <w:tab w:val="left" w:pos="8370"/>
        </w:tabs>
      </w:pPr>
    </w:p>
    <w:bookmarkStart w:id="126" w:name="_Hlt514920948"/>
    <w:p w:rsidR="00F61183" w:rsidRDefault="00F61183" w:rsidP="00F61183">
      <w:pPr>
        <w:widowControl w:val="0"/>
      </w:pPr>
      <w:r>
        <w:fldChar w:fldCharType="begin"/>
      </w:r>
      <w:r w:rsidR="0080654A">
        <w:instrText>HYPERLINK "lsgastro</w:instrText>
      </w:r>
      <w:r w:rsidR="00D5095B">
        <w:instrText>.docx</w:instrText>
      </w:r>
      <w:r w:rsidR="0080654A">
        <w:instrText>" \l "as65"</w:instrText>
      </w:r>
      <w:r>
        <w:fldChar w:fldCharType="separate"/>
      </w:r>
      <w:r>
        <w:rPr>
          <w:rStyle w:val="Hyperlink"/>
        </w:rPr>
        <w:t>6</w:t>
      </w:r>
      <w:bookmarkStart w:id="127" w:name="_Hlt534980638"/>
      <w:bookmarkEnd w:id="127"/>
      <w:r>
        <w:rPr>
          <w:rStyle w:val="Hyperlink"/>
        </w:rPr>
        <w:t>5.</w:t>
      </w:r>
      <w:r>
        <w:fldChar w:fldCharType="end"/>
      </w:r>
      <w:bookmarkEnd w:id="126"/>
      <w:r>
        <w:t xml:space="preserve"> Für einen Beobachter in Eilenburg, (geografische Länge 12° 38 ‘) kulminiert ein bestimmter Stern um 20.35 MEZ, für einen Beobachter in einem anderen Ort eine halbe Stunde früher. Auf welcher geografischen Länge liegt dieser Ort?</w:t>
      </w:r>
    </w:p>
    <w:p w:rsidR="00F61183" w:rsidRDefault="00F61183" w:rsidP="00F61183">
      <w:pPr>
        <w:widowControl w:val="0"/>
      </w:pPr>
    </w:p>
    <w:bookmarkStart w:id="128" w:name="_Hlt514920963"/>
    <w:p w:rsidR="00F61183" w:rsidRDefault="00F61183" w:rsidP="00F61183">
      <w:pPr>
        <w:widowControl w:val="0"/>
      </w:pPr>
      <w:r>
        <w:fldChar w:fldCharType="begin"/>
      </w:r>
      <w:r w:rsidR="0080654A">
        <w:instrText>HYPERLINK "lsgastro</w:instrText>
      </w:r>
      <w:r w:rsidR="00D5095B">
        <w:instrText>.docx</w:instrText>
      </w:r>
      <w:r w:rsidR="0080654A">
        <w:instrText>" \l "as66"</w:instrText>
      </w:r>
      <w:r>
        <w:fldChar w:fldCharType="separate"/>
      </w:r>
      <w:r>
        <w:rPr>
          <w:rStyle w:val="Hyperlink"/>
        </w:rPr>
        <w:t>66.</w:t>
      </w:r>
      <w:r>
        <w:fldChar w:fldCharType="end"/>
      </w:r>
      <w:bookmarkEnd w:id="128"/>
      <w:r>
        <w:t xml:space="preserve"> Geben Sie die Sternzeit für den 5. Dezember 20,00 UHR MEZ an.</w:t>
      </w:r>
    </w:p>
    <w:p w:rsidR="00F61183" w:rsidRDefault="00F61183" w:rsidP="00F61183">
      <w:pPr>
        <w:widowControl w:val="0"/>
      </w:pPr>
    </w:p>
    <w:bookmarkStart w:id="129" w:name="_Hlt514920976"/>
    <w:p w:rsidR="00F61183" w:rsidRDefault="00F61183" w:rsidP="00F61183">
      <w:pPr>
        <w:widowControl w:val="0"/>
      </w:pPr>
      <w:r>
        <w:fldChar w:fldCharType="begin"/>
      </w:r>
      <w:r w:rsidR="0080654A">
        <w:instrText>HYPERLINK "lsgastro</w:instrText>
      </w:r>
      <w:r w:rsidR="00D5095B">
        <w:instrText>.docx</w:instrText>
      </w:r>
      <w:r w:rsidR="0080654A">
        <w:instrText>" \l "as67"</w:instrText>
      </w:r>
      <w:r>
        <w:fldChar w:fldCharType="separate"/>
      </w:r>
      <w:r>
        <w:rPr>
          <w:rStyle w:val="Hyperlink"/>
        </w:rPr>
        <w:t>6</w:t>
      </w:r>
      <w:bookmarkStart w:id="130" w:name="_Hlt525394797"/>
      <w:r>
        <w:rPr>
          <w:rStyle w:val="Hyperlink"/>
        </w:rPr>
        <w:t>7</w:t>
      </w:r>
      <w:bookmarkEnd w:id="130"/>
      <w:r>
        <w:rPr>
          <w:rStyle w:val="Hyperlink"/>
        </w:rPr>
        <w:t>.</w:t>
      </w:r>
      <w:r>
        <w:fldChar w:fldCharType="end"/>
      </w:r>
      <w:bookmarkEnd w:id="129"/>
      <w:r>
        <w:t xml:space="preserve"> Das tropische Jahr hat eine Länge von 365d 5h 48min 46s, das siderische Jahr von 365d 6h 9min 10s. Erklären Sie, wie dieser Unterschied zustande kommt.</w:t>
      </w:r>
    </w:p>
    <w:p w:rsidR="00F61183" w:rsidRDefault="00F61183" w:rsidP="00F61183">
      <w:pPr>
        <w:widowControl w:val="0"/>
      </w:pPr>
    </w:p>
    <w:p w:rsidR="00F61183" w:rsidRDefault="006C3A99" w:rsidP="00F61183">
      <w:pPr>
        <w:widowControl w:val="0"/>
        <w:ind w:right="567"/>
        <w:rPr>
          <w:sz w:val="24"/>
        </w:rPr>
      </w:pPr>
      <w:hyperlink r:id="rId21" w:anchor="as138" w:history="1">
        <w:r w:rsidR="00F61183">
          <w:rPr>
            <w:rStyle w:val="Hyperlink"/>
          </w:rPr>
          <w:t>1</w:t>
        </w:r>
        <w:bookmarkStart w:id="131" w:name="_Hlt525394850"/>
        <w:r w:rsidR="00F61183">
          <w:rPr>
            <w:rStyle w:val="Hyperlink"/>
          </w:rPr>
          <w:t>3</w:t>
        </w:r>
        <w:bookmarkEnd w:id="131"/>
        <w:r w:rsidR="00F61183">
          <w:rPr>
            <w:rStyle w:val="Hyperlink"/>
          </w:rPr>
          <w:t>8.</w:t>
        </w:r>
      </w:hyperlink>
      <w:r w:rsidR="00F61183">
        <w:rPr>
          <w:sz w:val="24"/>
        </w:rPr>
        <w:t xml:space="preserve"> Zu welchen Jahreszeiten sind folgende Sternbilder besonders gut am Himmel zu sehen?</w:t>
      </w:r>
      <w:r w:rsidR="00F61183">
        <w:rPr>
          <w:sz w:val="24"/>
        </w:rPr>
        <w:br/>
        <w:t>* Großer Bär (Großer Wagen)</w:t>
      </w:r>
      <w:r w:rsidR="00F61183">
        <w:rPr>
          <w:sz w:val="24"/>
        </w:rPr>
        <w:br/>
        <w:t>* Großer Hund (enthält den hellsten Stern am Himmel, Sirius)</w:t>
      </w:r>
      <w:r w:rsidR="00F61183">
        <w:rPr>
          <w:sz w:val="24"/>
        </w:rPr>
        <w:br/>
        <w:t>* Schwan.</w:t>
      </w:r>
      <w:r w:rsidR="00F61183">
        <w:rPr>
          <w:sz w:val="24"/>
        </w:rPr>
        <w:br/>
      </w:r>
    </w:p>
    <w:p w:rsidR="00F61183" w:rsidRDefault="006C3A99" w:rsidP="00F61183">
      <w:pPr>
        <w:widowControl w:val="0"/>
        <w:rPr>
          <w:sz w:val="24"/>
        </w:rPr>
      </w:pPr>
      <w:hyperlink r:id="rId22" w:anchor="as139" w:history="1">
        <w:r w:rsidR="00F61183">
          <w:rPr>
            <w:rStyle w:val="Hyperlink"/>
          </w:rPr>
          <w:t>1</w:t>
        </w:r>
        <w:bookmarkStart w:id="132" w:name="_Hlt525394942"/>
        <w:r w:rsidR="00F61183">
          <w:rPr>
            <w:rStyle w:val="Hyperlink"/>
          </w:rPr>
          <w:t>3</w:t>
        </w:r>
        <w:bookmarkEnd w:id="132"/>
        <w:r w:rsidR="00F61183">
          <w:rPr>
            <w:rStyle w:val="Hyperlink"/>
          </w:rPr>
          <w:t>9.</w:t>
        </w:r>
      </w:hyperlink>
      <w:r w:rsidR="00F61183">
        <w:rPr>
          <w:sz w:val="24"/>
        </w:rPr>
        <w:t xml:space="preserve"> Beurteilen Sie die Beobachtungsmöglichkeiten des Sternbildes Schütze.</w:t>
      </w:r>
    </w:p>
    <w:p w:rsidR="00F61183" w:rsidRDefault="00F61183" w:rsidP="00F61183">
      <w:pPr>
        <w:widowControl w:val="0"/>
        <w:rPr>
          <w:sz w:val="24"/>
        </w:rPr>
      </w:pPr>
    </w:p>
    <w:p w:rsidR="00F61183" w:rsidRDefault="006C3A99" w:rsidP="00F61183">
      <w:pPr>
        <w:widowControl w:val="0"/>
        <w:rPr>
          <w:sz w:val="24"/>
        </w:rPr>
      </w:pPr>
      <w:hyperlink r:id="rId23" w:anchor="as140" w:history="1">
        <w:r w:rsidR="00F61183">
          <w:rPr>
            <w:rStyle w:val="Hyperlink"/>
          </w:rPr>
          <w:t>1</w:t>
        </w:r>
        <w:bookmarkStart w:id="133" w:name="_Hlt525395172"/>
        <w:r w:rsidR="00F61183">
          <w:rPr>
            <w:rStyle w:val="Hyperlink"/>
          </w:rPr>
          <w:t>4</w:t>
        </w:r>
        <w:bookmarkStart w:id="134" w:name="_Hlt525395275"/>
        <w:bookmarkEnd w:id="133"/>
        <w:r w:rsidR="00F61183">
          <w:rPr>
            <w:rStyle w:val="Hyperlink"/>
          </w:rPr>
          <w:t>0</w:t>
        </w:r>
        <w:bookmarkEnd w:id="134"/>
        <w:r w:rsidR="00F61183">
          <w:rPr>
            <w:rStyle w:val="Hyperlink"/>
          </w:rPr>
          <w:t>.</w:t>
        </w:r>
      </w:hyperlink>
      <w:r w:rsidR="00F61183">
        <w:rPr>
          <w:sz w:val="24"/>
        </w:rPr>
        <w:t xml:space="preserve"> a) Pia hat am 10.04. Geburtstag. In welchem Sternbild stand an diesem Tag die Sonne?</w:t>
      </w:r>
      <w:r w:rsidR="00F61183">
        <w:rPr>
          <w:sz w:val="24"/>
        </w:rPr>
        <w:br/>
        <w:t>b) Die Geburtstagsparty soll genau mit Sonnenuntergang beginnen. Für welche Uhrzeit muss eingeladen werden.</w:t>
      </w:r>
      <w:r w:rsidR="00F61183">
        <w:rPr>
          <w:sz w:val="24"/>
        </w:rPr>
        <w:br/>
        <w:t>c) Die letzten Gäste verlassen die Party mit den ersten Strahlen der aufgehenden Sonne. In welcher Himmelsrichtung geht die Sonne zu welcher Zeit auf?</w:t>
      </w:r>
      <w:r w:rsidR="00F61183">
        <w:rPr>
          <w:sz w:val="24"/>
        </w:rPr>
        <w:br/>
        <w:t>d) Punkt Mitt</w:t>
      </w:r>
      <w:bookmarkStart w:id="135" w:name="_Hlt525395335"/>
      <w:bookmarkEnd w:id="135"/>
      <w:r w:rsidR="00F61183">
        <w:rPr>
          <w:sz w:val="24"/>
        </w:rPr>
        <w:t>ernacht fällt einem Gast ein, dass er im Sternbild Stier geboren ist und er möchte sofort sein Sternbild sehen. Ist das möglich?</w:t>
      </w:r>
      <w:r w:rsidR="00F61183">
        <w:rPr>
          <w:sz w:val="24"/>
        </w:rPr>
        <w:br/>
        <w:t>Wenn ja: in welcher Himmelsrichtung ist der Stier zu sehen?</w:t>
      </w:r>
      <w:r w:rsidR="00F61183">
        <w:rPr>
          <w:sz w:val="24"/>
        </w:rPr>
        <w:br/>
        <w:t xml:space="preserve">Wenn nein: wann ist der Stier in dieser Nacht dann zu sehen?  </w:t>
      </w:r>
      <w:r w:rsidR="00F61183">
        <w:rPr>
          <w:sz w:val="24"/>
        </w:rPr>
        <w:br/>
        <w:t>e) Gegen ein Uhr nachts sitzt ein Gast in seinem Stuhl und schaut genau Richtung Süden. Geben Sie den Namen eines Sternes an, den er sieht. Welche Höhe über dem Horizont hat dieser Stern?</w:t>
      </w:r>
      <w:r w:rsidR="00F61183">
        <w:rPr>
          <w:sz w:val="24"/>
        </w:rPr>
        <w:br/>
        <w:t>f) Um drei Uhr nachts, einige Gäste sind schon weg, ist das Sternbild Skorpion am Himmel zu sehen. Beurteilen Sie die Sichtbarkeitsbedingungen für dieses Sternbild.</w:t>
      </w:r>
      <w:r w:rsidR="00F61183">
        <w:rPr>
          <w:sz w:val="24"/>
        </w:rPr>
        <w:br/>
      </w:r>
    </w:p>
    <w:p w:rsidR="00F61183" w:rsidRDefault="006C3A99" w:rsidP="00F61183">
      <w:pPr>
        <w:widowControl w:val="0"/>
        <w:ind w:left="226" w:hanging="226"/>
        <w:rPr>
          <w:sz w:val="24"/>
        </w:rPr>
      </w:pPr>
      <w:hyperlink r:id="rId24" w:anchor="as178" w:history="1">
        <w:r w:rsidR="00F61183">
          <w:rPr>
            <w:rStyle w:val="Hyperlink"/>
          </w:rPr>
          <w:t>1</w:t>
        </w:r>
        <w:bookmarkStart w:id="136" w:name="_Hlt117042959"/>
        <w:bookmarkStart w:id="137" w:name="_Hlt116971536"/>
        <w:bookmarkEnd w:id="136"/>
        <w:r w:rsidR="00F61183">
          <w:rPr>
            <w:rStyle w:val="Hyperlink"/>
          </w:rPr>
          <w:t>7</w:t>
        </w:r>
        <w:bookmarkEnd w:id="137"/>
        <w:r w:rsidR="00F61183">
          <w:rPr>
            <w:rStyle w:val="Hyperlink"/>
          </w:rPr>
          <w:t>8.</w:t>
        </w:r>
      </w:hyperlink>
      <w:r w:rsidR="00F61183">
        <w:rPr>
          <w:sz w:val="24"/>
        </w:rPr>
        <w:t xml:space="preserve"> a) Geben Sie mit Hilfe  der Sternkarte das Sternbild an, in dem sich an Ihrem </w:t>
      </w:r>
      <w:r w:rsidR="00F61183">
        <w:rPr>
          <w:sz w:val="24"/>
        </w:rPr>
        <w:lastRenderedPageBreak/>
        <w:t>Geburtstag die Sonne befand (Geburtstag mit angeben!). (2)</w:t>
      </w:r>
      <w:r w:rsidR="00F61183">
        <w:rPr>
          <w:sz w:val="24"/>
        </w:rPr>
        <w:br/>
        <w:t xml:space="preserve">b) Bestimmen Sie einen Termin, an dem Ihr Sternbild einen maximalen Abstand zum Horizont hat und </w:t>
      </w:r>
      <w:r w:rsidR="009E4412">
        <w:rPr>
          <w:sz w:val="24"/>
        </w:rPr>
        <w:t>nachts</w:t>
      </w:r>
      <w:r w:rsidR="00F61183">
        <w:rPr>
          <w:sz w:val="24"/>
        </w:rPr>
        <w:t xml:space="preserve"> gut zu sehen ist. Wie groß ist dann etwa der Abstand zum Horizont? (3)</w:t>
      </w:r>
    </w:p>
    <w:p w:rsidR="00F61183" w:rsidRDefault="00F61183" w:rsidP="00F61183"/>
    <w:p w:rsidR="00F61183" w:rsidRDefault="00F61183" w:rsidP="00F61183"/>
    <w:p w:rsidR="00F61183" w:rsidRDefault="00F61183" w:rsidP="00F61183">
      <w:pPr>
        <w:widowControl w:val="0"/>
        <w:rPr>
          <w:sz w:val="24"/>
        </w:rPr>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138" w:name="t11"/>
            <w:bookmarkEnd w:id="138"/>
            <w:r>
              <w:t>Beobachtungsgeräte</w:t>
            </w:r>
          </w:p>
        </w:tc>
        <w:tc>
          <w:tcPr>
            <w:tcW w:w="5031" w:type="dxa"/>
            <w:vAlign w:val="center"/>
          </w:tcPr>
          <w:p w:rsidR="00F61183" w:rsidRDefault="006C3A99" w:rsidP="006B2B5E">
            <w:pPr>
              <w:pStyle w:val="Hyperlinkzentriert"/>
              <w:rPr>
                <w:rStyle w:val="Hyperlink"/>
              </w:rPr>
            </w:pPr>
            <w:hyperlink w:anchor="t0" w:history="1">
              <w:r w:rsidR="00F61183">
                <w:rPr>
                  <w:rStyle w:val="Hyperlink"/>
                </w:rPr>
                <w:t>(z</w:t>
              </w:r>
              <w:bookmarkStart w:id="139" w:name="_Hlt513361007"/>
              <w:r w:rsidR="00F61183">
                <w:rPr>
                  <w:rStyle w:val="Hyperlink"/>
                </w:rPr>
                <w:t>u</w:t>
              </w:r>
              <w:bookmarkStart w:id="140" w:name="_Hlt513360993"/>
              <w:bookmarkEnd w:id="139"/>
              <w:r w:rsidR="00F61183">
                <w:rPr>
                  <w:rStyle w:val="Hyperlink"/>
                </w:rPr>
                <w:t>m</w:t>
              </w:r>
              <w:bookmarkStart w:id="141" w:name="_Hlt514849043"/>
              <w:bookmarkEnd w:id="140"/>
              <w:r w:rsidR="00F61183">
                <w:rPr>
                  <w:rStyle w:val="Hyperlink"/>
                </w:rPr>
                <w:t xml:space="preserve"> </w:t>
              </w:r>
              <w:bookmarkStart w:id="142" w:name="_Hlt157907503"/>
              <w:bookmarkEnd w:id="141"/>
              <w:r w:rsidR="00F61183">
                <w:rPr>
                  <w:rStyle w:val="Hyperlink"/>
                </w:rPr>
                <w:t>I</w:t>
              </w:r>
              <w:bookmarkStart w:id="143" w:name="_Hlt500730497"/>
              <w:bookmarkEnd w:id="142"/>
              <w:r w:rsidR="00F61183">
                <w:rPr>
                  <w:rStyle w:val="Hyperlink"/>
                </w:rPr>
                <w:t>n</w:t>
              </w:r>
              <w:bookmarkStart w:id="144" w:name="_Hlt500730155"/>
              <w:bookmarkEnd w:id="143"/>
              <w:r w:rsidR="00F61183">
                <w:rPr>
                  <w:rStyle w:val="Hyperlink"/>
                </w:rPr>
                <w:t>h</w:t>
              </w:r>
              <w:bookmarkStart w:id="145" w:name="_Hlt500940784"/>
              <w:bookmarkEnd w:id="144"/>
              <w:r w:rsidR="00F61183">
                <w:rPr>
                  <w:rStyle w:val="Hyperlink"/>
                </w:rPr>
                <w:t>a</w:t>
              </w:r>
              <w:bookmarkEnd w:id="145"/>
              <w:r w:rsidR="00F61183">
                <w:rPr>
                  <w:rStyle w:val="Hyperlink"/>
                </w:rPr>
                <w:t>ltsv</w:t>
              </w:r>
              <w:bookmarkStart w:id="146" w:name="_Hlt500729150"/>
              <w:r w:rsidR="00F61183">
                <w:rPr>
                  <w:rStyle w:val="Hyperlink"/>
                </w:rPr>
                <w:t>e</w:t>
              </w:r>
              <w:bookmarkStart w:id="147" w:name="_Hlt525394756"/>
              <w:bookmarkEnd w:id="146"/>
              <w:r w:rsidR="00F61183">
                <w:rPr>
                  <w:rStyle w:val="Hyperlink"/>
                </w:rPr>
                <w:t>r</w:t>
              </w:r>
              <w:bookmarkEnd w:id="147"/>
              <w:r w:rsidR="00F61183">
                <w:rPr>
                  <w:rStyle w:val="Hyperlink"/>
                </w:rPr>
                <w:t>zeic</w:t>
              </w:r>
              <w:bookmarkStart w:id="148" w:name="_Hlt500938919"/>
              <w:r w:rsidR="00F61183">
                <w:rPr>
                  <w:rStyle w:val="Hyperlink"/>
                </w:rPr>
                <w:t>h</w:t>
              </w:r>
              <w:bookmarkEnd w:id="148"/>
              <w:r w:rsidR="00F61183">
                <w:rPr>
                  <w:rStyle w:val="Hyperlink"/>
                </w:rPr>
                <w:t>nis )</w:t>
              </w:r>
            </w:hyperlink>
          </w:p>
        </w:tc>
      </w:tr>
    </w:tbl>
    <w:p w:rsidR="00F61183" w:rsidRDefault="00F61183" w:rsidP="00F61183"/>
    <w:bookmarkStart w:id="149" w:name="_Hlt514849206"/>
    <w:p w:rsidR="00F61183" w:rsidRDefault="00F61183" w:rsidP="00F61183">
      <w:pPr>
        <w:widowControl w:val="0"/>
      </w:pPr>
      <w:r>
        <w:fldChar w:fldCharType="begin"/>
      </w:r>
      <w:r w:rsidR="0080654A">
        <w:instrText>HYPERLINK "lsgastro</w:instrText>
      </w:r>
      <w:r w:rsidR="00D5095B">
        <w:instrText>.docx</w:instrText>
      </w:r>
      <w:r w:rsidR="0080654A">
        <w:instrText>" \l "as14"</w:instrText>
      </w:r>
      <w:r>
        <w:fldChar w:fldCharType="separate"/>
      </w:r>
      <w:r>
        <w:rPr>
          <w:rStyle w:val="Hyperlink"/>
        </w:rPr>
        <w:t>14.</w:t>
      </w:r>
      <w:r>
        <w:fldChar w:fldCharType="end"/>
      </w:r>
      <w:bookmarkEnd w:id="149"/>
      <w:r>
        <w:t xml:space="preserve"> Warum setzt der Astronom für die Beobachtung der Himmelskörper ein Fernrohr ein?</w:t>
      </w:r>
    </w:p>
    <w:p w:rsidR="00F61183" w:rsidRDefault="00F61183" w:rsidP="00F61183">
      <w:pPr>
        <w:widowControl w:val="0"/>
      </w:pPr>
    </w:p>
    <w:p w:rsidR="00F61183" w:rsidRDefault="006C3A99" w:rsidP="00F61183">
      <w:pPr>
        <w:widowControl w:val="0"/>
      </w:pPr>
      <w:hyperlink r:id="rId25" w:anchor="as48" w:history="1">
        <w:r w:rsidR="00F61183">
          <w:rPr>
            <w:rStyle w:val="Hyperlink"/>
          </w:rPr>
          <w:t>4</w:t>
        </w:r>
        <w:bookmarkStart w:id="150" w:name="_Hlt514850913"/>
        <w:r w:rsidR="00F61183">
          <w:rPr>
            <w:rStyle w:val="Hyperlink"/>
          </w:rPr>
          <w:t>8</w:t>
        </w:r>
        <w:bookmarkEnd w:id="150"/>
        <w:r w:rsidR="00F61183">
          <w:rPr>
            <w:rStyle w:val="Hyperlink"/>
          </w:rPr>
          <w:t>.</w:t>
        </w:r>
      </w:hyperlink>
      <w:r w:rsidR="00F61183">
        <w:t xml:space="preserve"> Beschreiben Sie die Unterschiede im Aufbau und der Wirkungsweise von Spiegelteleskopen nach NEWTON und CASSEGRAIN.</w:t>
      </w:r>
    </w:p>
    <w:p w:rsidR="00F61183" w:rsidRDefault="00F61183" w:rsidP="00F61183">
      <w:pPr>
        <w:widowControl w:val="0"/>
      </w:pPr>
    </w:p>
    <w:p w:rsidR="00F61183" w:rsidRDefault="006C3A99" w:rsidP="00F61183">
      <w:pPr>
        <w:widowControl w:val="0"/>
      </w:pPr>
      <w:hyperlink r:id="rId26" w:anchor="as49" w:history="1">
        <w:r w:rsidR="00F61183">
          <w:rPr>
            <w:rStyle w:val="Hyperlink"/>
          </w:rPr>
          <w:t>4</w:t>
        </w:r>
        <w:bookmarkStart w:id="151" w:name="_Hlt514850938"/>
        <w:r w:rsidR="00F61183">
          <w:rPr>
            <w:rStyle w:val="Hyperlink"/>
          </w:rPr>
          <w:t>9</w:t>
        </w:r>
        <w:bookmarkEnd w:id="151"/>
        <w:r w:rsidR="00F61183">
          <w:rPr>
            <w:rStyle w:val="Hyperlink"/>
          </w:rPr>
          <w:t>.</w:t>
        </w:r>
      </w:hyperlink>
      <w:r w:rsidR="00F61183">
        <w:t xml:space="preserve"> Das Schulfernrohr Telementor hat ein Objektiv mit D=63 mm und f=840 mm. Welche Vergrößerung erreicht man mit einem Okular der Brennweite 16 mm?</w:t>
      </w:r>
    </w:p>
    <w:p w:rsidR="00F61183" w:rsidRDefault="00F61183" w:rsidP="00F61183">
      <w:pPr>
        <w:widowControl w:val="0"/>
      </w:pPr>
    </w:p>
    <w:bookmarkStart w:id="152" w:name="_Hlt514851401"/>
    <w:p w:rsidR="00F61183" w:rsidRDefault="00F61183" w:rsidP="00F61183">
      <w:pPr>
        <w:widowControl w:val="0"/>
      </w:pPr>
      <w:r>
        <w:fldChar w:fldCharType="begin"/>
      </w:r>
      <w:r w:rsidR="0080654A">
        <w:instrText>HYPERLINK "lsgastro</w:instrText>
      </w:r>
      <w:r w:rsidR="00D5095B">
        <w:instrText>.docx</w:instrText>
      </w:r>
      <w:r w:rsidR="0080654A">
        <w:instrText>" \l "as50"</w:instrText>
      </w:r>
      <w:r>
        <w:fldChar w:fldCharType="separate"/>
      </w:r>
      <w:r>
        <w:rPr>
          <w:rStyle w:val="Hyperlink"/>
        </w:rPr>
        <w:t>50.</w:t>
      </w:r>
      <w:r>
        <w:fldChar w:fldCharType="end"/>
      </w:r>
      <w:bookmarkEnd w:id="152"/>
      <w:r>
        <w:t xml:space="preserve"> Erklären Sie den Begriff Normalvergrößerung.</w:t>
      </w:r>
    </w:p>
    <w:p w:rsidR="00F61183" w:rsidRDefault="00F61183" w:rsidP="00F61183">
      <w:pPr>
        <w:widowControl w:val="0"/>
      </w:pPr>
    </w:p>
    <w:p w:rsidR="00F61183" w:rsidRDefault="006C3A99" w:rsidP="00F61183">
      <w:pPr>
        <w:widowControl w:val="0"/>
      </w:pPr>
      <w:hyperlink r:id="rId27" w:anchor="as51" w:history="1">
        <w:r w:rsidR="00F61183">
          <w:rPr>
            <w:rStyle w:val="Hyperlink"/>
          </w:rPr>
          <w:t>5</w:t>
        </w:r>
        <w:bookmarkStart w:id="153" w:name="_Hlt514851422"/>
        <w:r w:rsidR="00F61183">
          <w:rPr>
            <w:rStyle w:val="Hyperlink"/>
          </w:rPr>
          <w:t>1</w:t>
        </w:r>
        <w:bookmarkEnd w:id="153"/>
        <w:r w:rsidR="00F61183">
          <w:rPr>
            <w:rStyle w:val="Hyperlink"/>
          </w:rPr>
          <w:t>.</w:t>
        </w:r>
      </w:hyperlink>
      <w:r w:rsidR="00F61183">
        <w:t xml:space="preserve"> Unter dem Auflösungsvermögen eines Teleskops versteht man den kleinsten Winkelabstand zweier Sterne, die man gerade noch ge</w:t>
      </w:r>
      <w:r w:rsidR="00F61183">
        <w:softHyphen/>
        <w:t>trennt sehen kann. Wie kann man ein möglichst hohes Auflösungsvermögen erreichen? Begründen Sie Ihre Antwort.</w:t>
      </w:r>
    </w:p>
    <w:p w:rsidR="00F61183" w:rsidRDefault="00F61183" w:rsidP="00F61183">
      <w:pPr>
        <w:widowControl w:val="0"/>
      </w:pPr>
    </w:p>
    <w:p w:rsidR="00F61183" w:rsidRDefault="006C3A99" w:rsidP="00F61183">
      <w:pPr>
        <w:widowControl w:val="0"/>
      </w:pPr>
      <w:hyperlink r:id="rId28" w:anchor="as52" w:history="1">
        <w:r w:rsidR="00F61183">
          <w:rPr>
            <w:rStyle w:val="Hyperlink"/>
          </w:rPr>
          <w:t>5</w:t>
        </w:r>
        <w:bookmarkStart w:id="154" w:name="_Hlt514851436"/>
        <w:r w:rsidR="00F61183">
          <w:rPr>
            <w:rStyle w:val="Hyperlink"/>
          </w:rPr>
          <w:t>2</w:t>
        </w:r>
        <w:bookmarkEnd w:id="154"/>
        <w:r w:rsidR="00F61183">
          <w:rPr>
            <w:rStyle w:val="Hyperlink"/>
          </w:rPr>
          <w:t>.</w:t>
        </w:r>
      </w:hyperlink>
      <w:r w:rsidR="00F61183">
        <w:t xml:space="preserve"> In der Radioastronomie wird das Prinzip der VLB-Interferometrie angewandt. Beschreiben Sie dieses Verfahren der Beobachtung und erklären Sie, welchen Vorteil es gegenüber der einfachen Radiobeobachtung hat.</w:t>
      </w:r>
    </w:p>
    <w:p w:rsidR="00F61183" w:rsidRDefault="00F61183" w:rsidP="00F61183">
      <w:pPr>
        <w:widowControl w:val="0"/>
      </w:pPr>
    </w:p>
    <w:bookmarkStart w:id="155" w:name="_Hlt514851450"/>
    <w:p w:rsidR="00F61183" w:rsidRDefault="00F61183" w:rsidP="00F61183">
      <w:pPr>
        <w:widowControl w:val="0"/>
      </w:pPr>
      <w:r>
        <w:fldChar w:fldCharType="begin"/>
      </w:r>
      <w:r w:rsidR="0080654A">
        <w:instrText>HYPERLINK "lsgastro</w:instrText>
      </w:r>
      <w:r w:rsidR="00D5095B">
        <w:instrText>.docx</w:instrText>
      </w:r>
      <w:r w:rsidR="0080654A">
        <w:instrText>" \l "as53"</w:instrText>
      </w:r>
      <w:r>
        <w:fldChar w:fldCharType="separate"/>
      </w:r>
      <w:r>
        <w:rPr>
          <w:rStyle w:val="Hyperlink"/>
        </w:rPr>
        <w:t>53.</w:t>
      </w:r>
      <w:r>
        <w:fldChar w:fldCharType="end"/>
      </w:r>
      <w:bookmarkEnd w:id="155"/>
      <w:r>
        <w:t xml:space="preserve"> Erklären Sie, warum leistungsstarke Fernrohre immer Spiegelteleskope sind.</w:t>
      </w:r>
    </w:p>
    <w:p w:rsidR="00F61183" w:rsidRDefault="00F61183" w:rsidP="00F61183">
      <w:pPr>
        <w:widowControl w:val="0"/>
      </w:pPr>
    </w:p>
    <w:bookmarkStart w:id="156" w:name="_Hlt514851463"/>
    <w:p w:rsidR="00F61183" w:rsidRDefault="00F61183" w:rsidP="00F61183">
      <w:pPr>
        <w:widowControl w:val="0"/>
      </w:pPr>
      <w:r>
        <w:fldChar w:fldCharType="begin"/>
      </w:r>
      <w:r w:rsidR="0080654A">
        <w:instrText>HYPERLINK "lsgastro</w:instrText>
      </w:r>
      <w:r w:rsidR="00D5095B">
        <w:instrText>.docx</w:instrText>
      </w:r>
      <w:r w:rsidR="0080654A">
        <w:instrText>" \l "as54"</w:instrText>
      </w:r>
      <w:r>
        <w:fldChar w:fldCharType="separate"/>
      </w:r>
      <w:r>
        <w:rPr>
          <w:rStyle w:val="Hyperlink"/>
        </w:rPr>
        <w:t>54.</w:t>
      </w:r>
      <w:r>
        <w:fldChar w:fldCharType="end"/>
      </w:r>
      <w:bookmarkEnd w:id="156"/>
      <w:r>
        <w:t xml:space="preserve"> Unser Auge hat einen Durchmesser von </w:t>
      </w:r>
      <w:proofErr w:type="spellStart"/>
      <w:r>
        <w:t>etwas</w:t>
      </w:r>
      <w:proofErr w:type="spellEnd"/>
      <w:r>
        <w:t xml:space="preserve"> 6,3 mm, das Schulfernrohr Telementor einen Objektivdurchmesser von 63 mm. </w:t>
      </w:r>
      <w:proofErr w:type="spellStart"/>
      <w:r>
        <w:t>Wieviel mal</w:t>
      </w:r>
      <w:proofErr w:type="spellEnd"/>
      <w:r>
        <w:t xml:space="preserve"> mehr Licht kann durch das Fernrohr im Vergleich zum Auge gesammelt werden?</w:t>
      </w:r>
    </w:p>
    <w:p w:rsidR="00F61183" w:rsidRDefault="00F61183" w:rsidP="00F61183">
      <w:pPr>
        <w:widowControl w:val="0"/>
      </w:pPr>
    </w:p>
    <w:bookmarkStart w:id="157" w:name="_Hlt514851476"/>
    <w:p w:rsidR="00F61183" w:rsidRDefault="00F61183" w:rsidP="00F61183">
      <w:pPr>
        <w:widowControl w:val="0"/>
      </w:pPr>
      <w:r>
        <w:fldChar w:fldCharType="begin"/>
      </w:r>
      <w:r w:rsidR="0080654A">
        <w:instrText>HYPERLINK "lsgastro</w:instrText>
      </w:r>
      <w:r w:rsidR="00D5095B">
        <w:instrText>.docx</w:instrText>
      </w:r>
      <w:r w:rsidR="0080654A">
        <w:instrText>" \l "as55"</w:instrText>
      </w:r>
      <w:r>
        <w:fldChar w:fldCharType="separate"/>
      </w:r>
      <w:r>
        <w:rPr>
          <w:rStyle w:val="Hyperlink"/>
        </w:rPr>
        <w:t>55.</w:t>
      </w:r>
      <w:r>
        <w:fldChar w:fldCharType="end"/>
      </w:r>
      <w:bookmarkEnd w:id="157"/>
      <w:r>
        <w:t xml:space="preserve"> Welchen Vorteil bringt die fotografische Beobachtung des Himmels gegenüber der Beobachtung mit bloßem Auge?</w:t>
      </w:r>
      <w:r>
        <w:br/>
      </w:r>
      <w:r>
        <w:br/>
      </w:r>
      <w:hyperlink r:id="rId29" w:anchor="as159" w:history="1">
        <w:r>
          <w:rPr>
            <w:rStyle w:val="Hyperlink"/>
          </w:rPr>
          <w:t>1</w:t>
        </w:r>
        <w:bookmarkStart w:id="158" w:name="_Hlt12973361"/>
        <w:r>
          <w:rPr>
            <w:rStyle w:val="Hyperlink"/>
          </w:rPr>
          <w:t>5</w:t>
        </w:r>
        <w:bookmarkEnd w:id="158"/>
        <w:r>
          <w:rPr>
            <w:rStyle w:val="Hyperlink"/>
          </w:rPr>
          <w:t>9.</w:t>
        </w:r>
      </w:hyperlink>
      <w:r>
        <w:t xml:space="preserve"> Selbst mit einem sehr guten Fernrohr sind der astronomischen Beobachtung Grenzen gesetzt. Beschreiben Sie 2 Fehlerquellen, die die Beobachtung negativ beeinflussen und nennen Sie Möglichkeiten, diese Fehler möglichst klein zu halten.</w:t>
      </w:r>
    </w:p>
    <w:p w:rsidR="00F61183" w:rsidRDefault="00F61183" w:rsidP="00F61183">
      <w:pPr>
        <w:widowControl w:val="0"/>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159" w:name="t13"/>
            <w:bookmarkEnd w:id="159"/>
            <w:r>
              <w:t>Himmelmechanik</w:t>
            </w:r>
          </w:p>
        </w:tc>
        <w:tc>
          <w:tcPr>
            <w:tcW w:w="5031" w:type="dxa"/>
            <w:vAlign w:val="center"/>
          </w:tcPr>
          <w:p w:rsidR="00F61183" w:rsidRDefault="006C3A99" w:rsidP="006B2B5E">
            <w:pPr>
              <w:jc w:val="center"/>
              <w:rPr>
                <w:rStyle w:val="Hyperlink"/>
              </w:rPr>
            </w:pPr>
            <w:hyperlink w:anchor="t0" w:history="1">
              <w:r w:rsidR="00F61183">
                <w:rPr>
                  <w:rStyle w:val="Hyperlink"/>
                </w:rPr>
                <w:t>(zu</w:t>
              </w:r>
              <w:bookmarkStart w:id="160" w:name="_Hlt514681953"/>
              <w:r w:rsidR="00F61183">
                <w:rPr>
                  <w:rStyle w:val="Hyperlink"/>
                </w:rPr>
                <w:t>m</w:t>
              </w:r>
              <w:bookmarkStart w:id="161" w:name="_Hlt213806344"/>
              <w:bookmarkEnd w:id="160"/>
              <w:r w:rsidR="00F61183">
                <w:rPr>
                  <w:rStyle w:val="Hyperlink"/>
                </w:rPr>
                <w:t xml:space="preserve"> </w:t>
              </w:r>
              <w:bookmarkEnd w:id="161"/>
              <w:r w:rsidR="00F61183">
                <w:rPr>
                  <w:rStyle w:val="Hyperlink"/>
                </w:rPr>
                <w:t>I</w:t>
              </w:r>
              <w:bookmarkStart w:id="162" w:name="_Hlt514849090"/>
              <w:r w:rsidR="00F61183">
                <w:rPr>
                  <w:rStyle w:val="Hyperlink"/>
                </w:rPr>
                <w:t>n</w:t>
              </w:r>
              <w:bookmarkStart w:id="163" w:name="_Hlt510667047"/>
              <w:bookmarkEnd w:id="162"/>
              <w:r w:rsidR="00F61183">
                <w:rPr>
                  <w:rStyle w:val="Hyperlink"/>
                </w:rPr>
                <w:t>h</w:t>
              </w:r>
              <w:bookmarkStart w:id="164" w:name="_Hlt510667042"/>
              <w:bookmarkEnd w:id="163"/>
              <w:r w:rsidR="00F61183">
                <w:rPr>
                  <w:rStyle w:val="Hyperlink"/>
                </w:rPr>
                <w:t>a</w:t>
              </w:r>
              <w:bookmarkEnd w:id="164"/>
              <w:r w:rsidR="00F61183">
                <w:rPr>
                  <w:rStyle w:val="Hyperlink"/>
                </w:rPr>
                <w:t>lt</w:t>
              </w:r>
              <w:bookmarkStart w:id="165" w:name="_Hlt513360989"/>
              <w:r w:rsidR="00F61183">
                <w:rPr>
                  <w:rStyle w:val="Hyperlink"/>
                </w:rPr>
                <w:t>s</w:t>
              </w:r>
              <w:bookmarkEnd w:id="165"/>
              <w:r w:rsidR="00F61183">
                <w:rPr>
                  <w:rStyle w:val="Hyperlink"/>
                </w:rPr>
                <w:t>verzeichnis )</w:t>
              </w:r>
            </w:hyperlink>
          </w:p>
        </w:tc>
      </w:tr>
    </w:tbl>
    <w:p w:rsidR="00F61183" w:rsidRDefault="00F61183" w:rsidP="00F61183"/>
    <w:p w:rsidR="00F61183" w:rsidRDefault="006C3A99" w:rsidP="00F61183">
      <w:pPr>
        <w:widowControl w:val="0"/>
      </w:pPr>
      <w:hyperlink r:id="rId30" w:anchor="as20" w:history="1">
        <w:r w:rsidR="00F61183">
          <w:rPr>
            <w:rStyle w:val="Hyperlink"/>
          </w:rPr>
          <w:t>2</w:t>
        </w:r>
        <w:bookmarkStart w:id="166" w:name="_Hlt514849461"/>
        <w:r w:rsidR="00F61183">
          <w:rPr>
            <w:rStyle w:val="Hyperlink"/>
          </w:rPr>
          <w:t>0</w:t>
        </w:r>
        <w:bookmarkEnd w:id="166"/>
        <w:r w:rsidR="00F61183">
          <w:rPr>
            <w:rStyle w:val="Hyperlink"/>
          </w:rPr>
          <w:t>.</w:t>
        </w:r>
      </w:hyperlink>
      <w:r w:rsidR="00F61183">
        <w:t xml:space="preserve"> Der Planet Saturn benötigt für einen Umlauf um die Sonne 29,46 Jahre. Berechnen Sie seine  mittlere Entfernung  zur Sonne?</w:t>
      </w:r>
    </w:p>
    <w:p w:rsidR="00F61183" w:rsidRDefault="00F61183" w:rsidP="00F61183">
      <w:pPr>
        <w:widowControl w:val="0"/>
      </w:pPr>
    </w:p>
    <w:bookmarkStart w:id="167" w:name="_Hlt514849544"/>
    <w:p w:rsidR="00F61183" w:rsidRDefault="00F61183" w:rsidP="00F61183">
      <w:pPr>
        <w:widowControl w:val="0"/>
      </w:pPr>
      <w:r>
        <w:fldChar w:fldCharType="begin"/>
      </w:r>
      <w:r w:rsidR="0080654A">
        <w:instrText>HYPERLINK "lsgastro</w:instrText>
      </w:r>
      <w:r w:rsidR="00D5095B">
        <w:instrText>.docx</w:instrText>
      </w:r>
      <w:r w:rsidR="0080654A">
        <w:instrText>" \l "as22"</w:instrText>
      </w:r>
      <w:r>
        <w:fldChar w:fldCharType="separate"/>
      </w:r>
      <w:r>
        <w:rPr>
          <w:rStyle w:val="Hyperlink"/>
        </w:rPr>
        <w:t>2</w:t>
      </w:r>
      <w:bookmarkStart w:id="168" w:name="_Hlt514849575"/>
      <w:r>
        <w:rPr>
          <w:rStyle w:val="Hyperlink"/>
        </w:rPr>
        <w:t>2</w:t>
      </w:r>
      <w:bookmarkEnd w:id="168"/>
      <w:r>
        <w:rPr>
          <w:rStyle w:val="Hyperlink"/>
        </w:rPr>
        <w:t>.</w:t>
      </w:r>
      <w:r>
        <w:fldChar w:fldCharType="end"/>
      </w:r>
      <w:bookmarkEnd w:id="167"/>
      <w:r>
        <w:t xml:space="preserve"> Alle Planeten bewegen sich nach dem 2. </w:t>
      </w:r>
      <w:proofErr w:type="spellStart"/>
      <w:r>
        <w:t>Keplerschen</w:t>
      </w:r>
      <w:proofErr w:type="spellEnd"/>
      <w:r>
        <w:t xml:space="preserve"> Gesetz. Begründen Sie mit Hilfe von anderen Gesetzmäßigkeiten, warum sich ein Planet nur so und nicht anders bewegen kann.</w:t>
      </w:r>
    </w:p>
    <w:p w:rsidR="00F61183" w:rsidRDefault="00F61183" w:rsidP="00F61183">
      <w:pPr>
        <w:widowControl w:val="0"/>
      </w:pPr>
    </w:p>
    <w:p w:rsidR="00F61183" w:rsidRDefault="006C3A99" w:rsidP="00F61183">
      <w:pPr>
        <w:widowControl w:val="0"/>
      </w:pPr>
      <w:hyperlink r:id="rId31" w:anchor="as24" w:history="1">
        <w:r w:rsidR="00F61183">
          <w:rPr>
            <w:rStyle w:val="Hyperlink"/>
          </w:rPr>
          <w:t>2</w:t>
        </w:r>
        <w:bookmarkStart w:id="169" w:name="_Hlt514849743"/>
        <w:r w:rsidR="00F61183">
          <w:rPr>
            <w:rStyle w:val="Hyperlink"/>
          </w:rPr>
          <w:t>4</w:t>
        </w:r>
        <w:bookmarkEnd w:id="169"/>
        <w:r w:rsidR="00F61183">
          <w:rPr>
            <w:rStyle w:val="Hyperlink"/>
          </w:rPr>
          <w:t>.</w:t>
        </w:r>
      </w:hyperlink>
      <w:r w:rsidR="00F61183">
        <w:t xml:space="preserve"> Der Planet Jupiter benötigt für einen Umlauf um die Sonne 11,86 Jahre. Berechnen Sie seine </w:t>
      </w:r>
      <w:r w:rsidR="00F61183">
        <w:lastRenderedPageBreak/>
        <w:t>mittlere Entfernung  zur Sonne?</w:t>
      </w:r>
    </w:p>
    <w:p w:rsidR="00F61183" w:rsidRDefault="00F61183" w:rsidP="00F61183">
      <w:pPr>
        <w:widowControl w:val="0"/>
      </w:pPr>
    </w:p>
    <w:bookmarkStart w:id="170" w:name="_Hlt514850058"/>
    <w:p w:rsidR="00F61183" w:rsidRDefault="00F61183" w:rsidP="00F61183">
      <w:pPr>
        <w:widowControl w:val="0"/>
      </w:pPr>
      <w:r>
        <w:fldChar w:fldCharType="begin"/>
      </w:r>
      <w:r w:rsidR="0080654A">
        <w:instrText>HYPERLINK "lsgastro</w:instrText>
      </w:r>
      <w:r w:rsidR="00D5095B">
        <w:instrText>.docx</w:instrText>
      </w:r>
      <w:r w:rsidR="0080654A">
        <w:instrText>" \l "as29"</w:instrText>
      </w:r>
      <w:r>
        <w:fldChar w:fldCharType="separate"/>
      </w:r>
      <w:r>
        <w:rPr>
          <w:rStyle w:val="Hyperlink"/>
        </w:rPr>
        <w:t>29.</w:t>
      </w:r>
      <w:r>
        <w:fldChar w:fldCharType="end"/>
      </w:r>
      <w:bookmarkEnd w:id="170"/>
      <w:r>
        <w:t xml:space="preserve"> Nach dem 3. </w:t>
      </w:r>
      <w:proofErr w:type="spellStart"/>
      <w:r>
        <w:t>Keplerschen</w:t>
      </w:r>
      <w:proofErr w:type="spellEnd"/>
      <w:r>
        <w:t xml:space="preserve"> Gesetz hat ein weiter außen fliegender Planet eine kleinere Geschwindigkeit als ein innerer Planet. Begründen Sie mit Hilfe eines physikalischen Gesetzes, warum das so ist.</w:t>
      </w:r>
    </w:p>
    <w:p w:rsidR="00F61183" w:rsidRDefault="00F61183" w:rsidP="00F61183">
      <w:pPr>
        <w:widowControl w:val="0"/>
      </w:pPr>
    </w:p>
    <w:p w:rsidR="00F61183" w:rsidRDefault="006C3A99" w:rsidP="00F61183">
      <w:pPr>
        <w:widowControl w:val="0"/>
      </w:pPr>
      <w:hyperlink r:id="rId32" w:anchor="as80" w:history="1">
        <w:r w:rsidR="00F61183">
          <w:rPr>
            <w:rStyle w:val="Hyperlink"/>
          </w:rPr>
          <w:t>8</w:t>
        </w:r>
        <w:bookmarkStart w:id="171" w:name="_Hlt514924226"/>
        <w:r w:rsidR="00F61183">
          <w:rPr>
            <w:rStyle w:val="Hyperlink"/>
          </w:rPr>
          <w:t>0</w:t>
        </w:r>
        <w:bookmarkEnd w:id="171"/>
        <w:r w:rsidR="00F61183">
          <w:rPr>
            <w:rStyle w:val="Hyperlink"/>
          </w:rPr>
          <w:t>.</w:t>
        </w:r>
      </w:hyperlink>
      <w:r w:rsidR="00F61183">
        <w:t xml:space="preserve"> Erklären Sie die Begriffe Aphel und Perihel.</w:t>
      </w:r>
    </w:p>
    <w:p w:rsidR="00F61183" w:rsidRDefault="00F61183" w:rsidP="00F61183">
      <w:pPr>
        <w:widowControl w:val="0"/>
      </w:pPr>
    </w:p>
    <w:bookmarkStart w:id="172" w:name="_Hlt514924330"/>
    <w:p w:rsidR="00F61183" w:rsidRDefault="00F61183" w:rsidP="00F61183">
      <w:pPr>
        <w:widowControl w:val="0"/>
      </w:pPr>
      <w:r>
        <w:fldChar w:fldCharType="begin"/>
      </w:r>
      <w:r w:rsidR="0080654A">
        <w:instrText>HYPERLINK "lsgastro</w:instrText>
      </w:r>
      <w:r w:rsidR="00D5095B">
        <w:instrText>.docx</w:instrText>
      </w:r>
      <w:r w:rsidR="0080654A">
        <w:instrText>" \l "as81"</w:instrText>
      </w:r>
      <w:r>
        <w:fldChar w:fldCharType="separate"/>
      </w:r>
      <w:r>
        <w:rPr>
          <w:rStyle w:val="Hyperlink"/>
        </w:rPr>
        <w:t>81.</w:t>
      </w:r>
      <w:r>
        <w:fldChar w:fldCharType="end"/>
      </w:r>
      <w:bookmarkEnd w:id="172"/>
      <w:r>
        <w:t xml:space="preserve"> a) Wie lautet das 2. </w:t>
      </w:r>
      <w:proofErr w:type="spellStart"/>
      <w:r>
        <w:t>Keplersche</w:t>
      </w:r>
      <w:proofErr w:type="spellEnd"/>
      <w:r>
        <w:t xml:space="preserve"> Gesetz?</w:t>
      </w:r>
      <w:r>
        <w:br/>
        <w:t>b) Beschreiben Sie eine Möglichkeit, wie man durch Beobachtung dieses Gesetz nachweisen kann.</w:t>
      </w:r>
    </w:p>
    <w:p w:rsidR="00F61183" w:rsidRDefault="00F61183" w:rsidP="00F61183">
      <w:pPr>
        <w:widowControl w:val="0"/>
      </w:pPr>
    </w:p>
    <w:bookmarkStart w:id="173" w:name="_Hlt514924349"/>
    <w:p w:rsidR="00F61183" w:rsidRDefault="00F61183" w:rsidP="00F61183">
      <w:pPr>
        <w:widowControl w:val="0"/>
      </w:pPr>
      <w:r>
        <w:fldChar w:fldCharType="begin"/>
      </w:r>
      <w:r w:rsidR="0080654A">
        <w:instrText>HYPERLINK "lsgastro</w:instrText>
      </w:r>
      <w:r w:rsidR="00D5095B">
        <w:instrText>.docx</w:instrText>
      </w:r>
      <w:r w:rsidR="0080654A">
        <w:instrText>" \l "as82"</w:instrText>
      </w:r>
      <w:r>
        <w:fldChar w:fldCharType="separate"/>
      </w:r>
      <w:r>
        <w:rPr>
          <w:rStyle w:val="Hyperlink"/>
          <w:sz w:val="22"/>
        </w:rPr>
        <w:t>82</w:t>
      </w:r>
      <w:r>
        <w:fldChar w:fldCharType="end"/>
      </w:r>
      <w:bookmarkEnd w:id="173"/>
      <w:r>
        <w:t xml:space="preserve">.  Die von Galilei entdeckten vier Jupitermonde bewegen sich mit verschiedenen Umlaufzeiten und in unterschiedlicher Entfernung um den Jupiter (s. Tabelle). Überprüfen Sie, ob das 3. </w:t>
      </w:r>
      <w:proofErr w:type="spellStart"/>
      <w:r>
        <w:t>Keplersche</w:t>
      </w:r>
      <w:proofErr w:type="spellEnd"/>
      <w:r>
        <w:t xml:space="preserve"> Gesetz in der Form </w:t>
      </w:r>
      <w:r>
        <w:rPr>
          <w:position w:val="-28"/>
        </w:rPr>
        <w:object w:dxaOrig="900" w:dyaOrig="720">
          <v:shape id="_x0000_i1028" type="#_x0000_t75" style="width:45pt;height:36pt" o:ole="">
            <v:imagedata r:id="rId33" o:title=""/>
          </v:shape>
          <o:OLEObject Type="Embed" ProgID="Equation.2" ShapeID="_x0000_i1028" DrawAspect="Content" ObjectID="_1672907208" r:id="rId34"/>
        </w:object>
      </w:r>
      <w:r>
        <w:t xml:space="preserve">auch für die Monde des Jupitersystems Gültigkeit hat.  </w:t>
      </w:r>
      <w:r>
        <w:br/>
      </w:r>
    </w:p>
    <w:tbl>
      <w:tblPr>
        <w:tblW w:w="0" w:type="auto"/>
        <w:tblInd w:w="14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770"/>
        <w:gridCol w:w="2057"/>
        <w:gridCol w:w="2410"/>
      </w:tblGrid>
      <w:tr w:rsidR="00F61183" w:rsidTr="00F61183">
        <w:tc>
          <w:tcPr>
            <w:tcW w:w="1770" w:type="dxa"/>
          </w:tcPr>
          <w:p w:rsidR="00F61183" w:rsidRDefault="00F61183" w:rsidP="00F61183">
            <w:pPr>
              <w:widowControl w:val="0"/>
            </w:pPr>
            <w:r>
              <w:t>Mond</w:t>
            </w:r>
          </w:p>
        </w:tc>
        <w:tc>
          <w:tcPr>
            <w:tcW w:w="2057" w:type="dxa"/>
          </w:tcPr>
          <w:p w:rsidR="00F61183" w:rsidRDefault="00F61183" w:rsidP="00F61183">
            <w:pPr>
              <w:widowControl w:val="0"/>
            </w:pPr>
            <w:proofErr w:type="spellStart"/>
            <w:r>
              <w:t>mittl</w:t>
            </w:r>
            <w:proofErr w:type="spellEnd"/>
            <w:r>
              <w:t xml:space="preserve">. </w:t>
            </w:r>
            <w:proofErr w:type="spellStart"/>
            <w:r>
              <w:t>Entf</w:t>
            </w:r>
            <w:proofErr w:type="spellEnd"/>
            <w:r>
              <w:t>. in 10³ km</w:t>
            </w:r>
          </w:p>
        </w:tc>
        <w:tc>
          <w:tcPr>
            <w:tcW w:w="2410" w:type="dxa"/>
          </w:tcPr>
          <w:p w:rsidR="00F61183" w:rsidRDefault="00F61183" w:rsidP="00F61183">
            <w:pPr>
              <w:widowControl w:val="0"/>
            </w:pPr>
            <w:r>
              <w:t>Umlaufzeit in Tagen</w:t>
            </w:r>
          </w:p>
        </w:tc>
      </w:tr>
      <w:tr w:rsidR="00F61183" w:rsidTr="00F61183">
        <w:tc>
          <w:tcPr>
            <w:tcW w:w="1770" w:type="dxa"/>
          </w:tcPr>
          <w:p w:rsidR="00F61183" w:rsidRDefault="00F61183" w:rsidP="00F61183">
            <w:pPr>
              <w:widowControl w:val="0"/>
              <w:rPr>
                <w:lang w:val="it-IT"/>
              </w:rPr>
            </w:pPr>
            <w:r>
              <w:rPr>
                <w:lang w:val="it-IT"/>
              </w:rPr>
              <w:t>Io</w:t>
            </w:r>
          </w:p>
        </w:tc>
        <w:tc>
          <w:tcPr>
            <w:tcW w:w="2057" w:type="dxa"/>
          </w:tcPr>
          <w:p w:rsidR="00F61183" w:rsidRDefault="00F61183" w:rsidP="00F61183">
            <w:pPr>
              <w:widowControl w:val="0"/>
              <w:rPr>
                <w:lang w:val="it-IT"/>
              </w:rPr>
            </w:pPr>
            <w:r>
              <w:rPr>
                <w:lang w:val="it-IT"/>
              </w:rPr>
              <w:t>422,0</w:t>
            </w:r>
          </w:p>
        </w:tc>
        <w:tc>
          <w:tcPr>
            <w:tcW w:w="2410" w:type="dxa"/>
          </w:tcPr>
          <w:p w:rsidR="00F61183" w:rsidRDefault="00F61183" w:rsidP="00F61183">
            <w:pPr>
              <w:widowControl w:val="0"/>
              <w:rPr>
                <w:lang w:val="it-IT"/>
              </w:rPr>
            </w:pPr>
            <w:r>
              <w:rPr>
                <w:lang w:val="it-IT"/>
              </w:rPr>
              <w:t>1,77</w:t>
            </w:r>
          </w:p>
        </w:tc>
      </w:tr>
      <w:tr w:rsidR="00F61183" w:rsidTr="00F61183">
        <w:tc>
          <w:tcPr>
            <w:tcW w:w="1770" w:type="dxa"/>
          </w:tcPr>
          <w:p w:rsidR="00F61183" w:rsidRDefault="00F61183" w:rsidP="00F61183">
            <w:pPr>
              <w:widowControl w:val="0"/>
              <w:rPr>
                <w:lang w:val="it-IT"/>
              </w:rPr>
            </w:pPr>
            <w:r>
              <w:rPr>
                <w:lang w:val="it-IT"/>
              </w:rPr>
              <w:t>Europa</w:t>
            </w:r>
          </w:p>
        </w:tc>
        <w:tc>
          <w:tcPr>
            <w:tcW w:w="2057" w:type="dxa"/>
          </w:tcPr>
          <w:p w:rsidR="00F61183" w:rsidRDefault="00F61183" w:rsidP="00F61183">
            <w:pPr>
              <w:widowControl w:val="0"/>
              <w:rPr>
                <w:lang w:val="it-IT"/>
              </w:rPr>
            </w:pPr>
            <w:r>
              <w:rPr>
                <w:lang w:val="it-IT"/>
              </w:rPr>
              <w:t>671,0</w:t>
            </w:r>
          </w:p>
        </w:tc>
        <w:tc>
          <w:tcPr>
            <w:tcW w:w="2410" w:type="dxa"/>
          </w:tcPr>
          <w:p w:rsidR="00F61183" w:rsidRDefault="00F61183" w:rsidP="00F61183">
            <w:pPr>
              <w:widowControl w:val="0"/>
              <w:rPr>
                <w:lang w:val="it-IT"/>
              </w:rPr>
            </w:pPr>
            <w:r>
              <w:rPr>
                <w:lang w:val="it-IT"/>
              </w:rPr>
              <w:t>3,55</w:t>
            </w:r>
          </w:p>
        </w:tc>
      </w:tr>
      <w:tr w:rsidR="00F61183" w:rsidTr="00F61183">
        <w:tc>
          <w:tcPr>
            <w:tcW w:w="1770" w:type="dxa"/>
          </w:tcPr>
          <w:p w:rsidR="00F61183" w:rsidRDefault="00F61183" w:rsidP="00F61183">
            <w:pPr>
              <w:widowControl w:val="0"/>
              <w:rPr>
                <w:lang w:val="it-IT"/>
              </w:rPr>
            </w:pPr>
            <w:proofErr w:type="spellStart"/>
            <w:r>
              <w:rPr>
                <w:lang w:val="it-IT"/>
              </w:rPr>
              <w:t>Ganymed</w:t>
            </w:r>
            <w:proofErr w:type="spellEnd"/>
          </w:p>
        </w:tc>
        <w:tc>
          <w:tcPr>
            <w:tcW w:w="2057" w:type="dxa"/>
          </w:tcPr>
          <w:p w:rsidR="00F61183" w:rsidRDefault="00F61183" w:rsidP="00F61183">
            <w:pPr>
              <w:widowControl w:val="0"/>
            </w:pPr>
            <w:r>
              <w:t>1070,0</w:t>
            </w:r>
          </w:p>
        </w:tc>
        <w:tc>
          <w:tcPr>
            <w:tcW w:w="2410" w:type="dxa"/>
          </w:tcPr>
          <w:p w:rsidR="00F61183" w:rsidRDefault="00F61183" w:rsidP="00F61183">
            <w:pPr>
              <w:widowControl w:val="0"/>
            </w:pPr>
            <w:r>
              <w:t>7,15</w:t>
            </w:r>
          </w:p>
        </w:tc>
      </w:tr>
      <w:tr w:rsidR="00F61183" w:rsidTr="00F61183">
        <w:tc>
          <w:tcPr>
            <w:tcW w:w="1770" w:type="dxa"/>
          </w:tcPr>
          <w:p w:rsidR="00F61183" w:rsidRDefault="00F61183" w:rsidP="00F61183">
            <w:pPr>
              <w:widowControl w:val="0"/>
            </w:pPr>
            <w:proofErr w:type="spellStart"/>
            <w:r>
              <w:t>Kallisto</w:t>
            </w:r>
            <w:proofErr w:type="spellEnd"/>
          </w:p>
        </w:tc>
        <w:tc>
          <w:tcPr>
            <w:tcW w:w="2057" w:type="dxa"/>
          </w:tcPr>
          <w:p w:rsidR="00F61183" w:rsidRDefault="00F61183" w:rsidP="00F61183">
            <w:pPr>
              <w:widowControl w:val="0"/>
            </w:pPr>
            <w:r>
              <w:t>1800,0</w:t>
            </w:r>
          </w:p>
        </w:tc>
        <w:tc>
          <w:tcPr>
            <w:tcW w:w="2410" w:type="dxa"/>
          </w:tcPr>
          <w:p w:rsidR="00F61183" w:rsidRDefault="00F61183" w:rsidP="00F61183">
            <w:pPr>
              <w:widowControl w:val="0"/>
            </w:pPr>
            <w:r>
              <w:t>16,7</w:t>
            </w:r>
          </w:p>
        </w:tc>
      </w:tr>
    </w:tbl>
    <w:p w:rsidR="00F61183" w:rsidRDefault="00F61183" w:rsidP="00F61183">
      <w:pPr>
        <w:widowControl w:val="0"/>
      </w:pPr>
    </w:p>
    <w:bookmarkStart w:id="174" w:name="_Hlt514924437"/>
    <w:p w:rsidR="00F61183" w:rsidRDefault="00F61183" w:rsidP="00F61183">
      <w:pPr>
        <w:widowControl w:val="0"/>
      </w:pPr>
      <w:r>
        <w:fldChar w:fldCharType="begin"/>
      </w:r>
      <w:r w:rsidR="0080654A">
        <w:instrText>HYPERLINK "lsgastro</w:instrText>
      </w:r>
      <w:r w:rsidR="00D5095B">
        <w:instrText>.docx</w:instrText>
      </w:r>
      <w:r w:rsidR="0080654A">
        <w:instrText>" \l "as83"</w:instrText>
      </w:r>
      <w:r>
        <w:fldChar w:fldCharType="separate"/>
      </w:r>
      <w:r>
        <w:rPr>
          <w:rStyle w:val="Hyperlink"/>
          <w:sz w:val="22"/>
        </w:rPr>
        <w:t>83.</w:t>
      </w:r>
      <w:r>
        <w:fldChar w:fldCharType="end"/>
      </w:r>
      <w:bookmarkEnd w:id="174"/>
      <w:r>
        <w:t xml:space="preserve"> Welchen Beitrag leistete der Astronom Tycho Brahe bei der Entdeckung der </w:t>
      </w:r>
      <w:proofErr w:type="spellStart"/>
      <w:r>
        <w:t>Keplerschen</w:t>
      </w:r>
      <w:proofErr w:type="spellEnd"/>
      <w:r>
        <w:t xml:space="preserve"> Gesetze?</w:t>
      </w:r>
    </w:p>
    <w:p w:rsidR="00F61183" w:rsidRDefault="00F61183" w:rsidP="00F61183">
      <w:pPr>
        <w:widowControl w:val="0"/>
      </w:pPr>
    </w:p>
    <w:p w:rsidR="00F61183" w:rsidRDefault="006C3A99" w:rsidP="00F61183">
      <w:pPr>
        <w:widowControl w:val="0"/>
      </w:pPr>
      <w:hyperlink r:id="rId35" w:anchor="as84" w:history="1">
        <w:r w:rsidR="00F61183">
          <w:rPr>
            <w:rStyle w:val="Hyperlink"/>
            <w:sz w:val="22"/>
          </w:rPr>
          <w:t>8</w:t>
        </w:r>
        <w:bookmarkStart w:id="175" w:name="_Hlt514924517"/>
        <w:r w:rsidR="00F61183">
          <w:rPr>
            <w:rStyle w:val="Hyperlink"/>
            <w:sz w:val="22"/>
          </w:rPr>
          <w:t>4</w:t>
        </w:r>
        <w:bookmarkEnd w:id="175"/>
        <w:r w:rsidR="00F61183">
          <w:rPr>
            <w:rStyle w:val="Hyperlink"/>
            <w:sz w:val="22"/>
          </w:rPr>
          <w:t>.</w:t>
        </w:r>
      </w:hyperlink>
      <w:r w:rsidR="00F61183">
        <w:t xml:space="preserve"> Die Bahn des Planeten 1 verläuft innerhalb der Bahn des Planeten 2. Setzen Sie die Relationszeichen!</w:t>
      </w:r>
    </w:p>
    <w:p w:rsidR="00F61183" w:rsidRDefault="00F61183" w:rsidP="00F61183">
      <w:pPr>
        <w:widowControl w:val="0"/>
      </w:pPr>
    </w:p>
    <w:p w:rsidR="00F61183" w:rsidRDefault="00F61183" w:rsidP="00F61183">
      <w:pPr>
        <w:widowControl w:val="0"/>
        <w:tabs>
          <w:tab w:val="left" w:pos="1134"/>
          <w:tab w:val="left" w:pos="2410"/>
          <w:tab w:val="left" w:pos="3119"/>
        </w:tabs>
        <w:rPr>
          <w:lang w:val="fr-FR"/>
        </w:rPr>
      </w:pPr>
      <w:r>
        <w:tab/>
      </w:r>
      <w:r>
        <w:rPr>
          <w:lang w:val="fr-FR"/>
        </w:rPr>
        <w:t>T</w:t>
      </w:r>
      <w:r>
        <w:rPr>
          <w:vertAlign w:val="subscript"/>
          <w:lang w:val="fr-FR"/>
        </w:rPr>
        <w:t>1</w:t>
      </w:r>
      <w:r>
        <w:rPr>
          <w:lang w:val="fr-FR"/>
        </w:rPr>
        <w:tab/>
        <w:t>T</w:t>
      </w:r>
      <w:r>
        <w:rPr>
          <w:vertAlign w:val="subscript"/>
          <w:lang w:val="fr-FR"/>
        </w:rPr>
        <w:t>2</w:t>
      </w:r>
      <w:r>
        <w:rPr>
          <w:lang w:val="fr-FR"/>
        </w:rPr>
        <w:tab/>
      </w:r>
      <w:r>
        <w:rPr>
          <w:lang w:val="fr-FR"/>
        </w:rPr>
        <w:tab/>
        <w:t>a</w:t>
      </w:r>
      <w:r>
        <w:rPr>
          <w:vertAlign w:val="subscript"/>
          <w:lang w:val="fr-FR"/>
        </w:rPr>
        <w:t>1</w:t>
      </w:r>
      <w:r>
        <w:rPr>
          <w:vertAlign w:val="subscript"/>
          <w:lang w:val="fr-FR"/>
        </w:rPr>
        <w:tab/>
      </w:r>
      <w:r>
        <w:rPr>
          <w:lang w:val="fr-FR"/>
        </w:rPr>
        <w:t>a</w:t>
      </w:r>
      <w:r>
        <w:rPr>
          <w:vertAlign w:val="subscript"/>
          <w:lang w:val="fr-FR"/>
        </w:rPr>
        <w:t>2</w:t>
      </w:r>
      <w:r>
        <w:rPr>
          <w:lang w:val="fr-FR"/>
        </w:rPr>
        <w:tab/>
      </w:r>
      <w:r>
        <w:rPr>
          <w:lang w:val="fr-FR"/>
        </w:rPr>
        <w:tab/>
        <w:t>v</w:t>
      </w:r>
      <w:r>
        <w:rPr>
          <w:vertAlign w:val="subscript"/>
          <w:lang w:val="fr-FR"/>
        </w:rPr>
        <w:t>1</w:t>
      </w:r>
      <w:r>
        <w:rPr>
          <w:vertAlign w:val="subscript"/>
          <w:lang w:val="fr-FR"/>
        </w:rPr>
        <w:tab/>
      </w:r>
      <w:r>
        <w:rPr>
          <w:lang w:val="fr-FR"/>
        </w:rPr>
        <w:t>v</w:t>
      </w:r>
      <w:r>
        <w:rPr>
          <w:vertAlign w:val="subscript"/>
          <w:lang w:val="fr-FR"/>
        </w:rPr>
        <w:t>2</w:t>
      </w:r>
    </w:p>
    <w:p w:rsidR="00F61183" w:rsidRDefault="00F61183" w:rsidP="00F61183">
      <w:pPr>
        <w:widowControl w:val="0"/>
        <w:tabs>
          <w:tab w:val="left" w:pos="2694"/>
        </w:tabs>
        <w:rPr>
          <w:lang w:val="fr-FR"/>
        </w:rPr>
      </w:pPr>
    </w:p>
    <w:bookmarkStart w:id="176" w:name="_Hlt514924534"/>
    <w:p w:rsidR="00F61183" w:rsidRDefault="00F61183" w:rsidP="00F61183">
      <w:pPr>
        <w:widowControl w:val="0"/>
      </w:pPr>
      <w:r>
        <w:fldChar w:fldCharType="begin"/>
      </w:r>
      <w:r w:rsidR="0080654A">
        <w:instrText>HYPERLINK "lsgastro</w:instrText>
      </w:r>
      <w:r w:rsidR="00D5095B">
        <w:instrText>.docx</w:instrText>
      </w:r>
      <w:r w:rsidR="0080654A">
        <w:instrText>" \l "as85"</w:instrText>
      </w:r>
      <w:r>
        <w:fldChar w:fldCharType="separate"/>
      </w:r>
      <w:r>
        <w:rPr>
          <w:rStyle w:val="Hyperlink"/>
          <w:sz w:val="22"/>
        </w:rPr>
        <w:t>85.</w:t>
      </w:r>
      <w:r>
        <w:fldChar w:fldCharType="end"/>
      </w:r>
      <w:bookmarkEnd w:id="176"/>
      <w:r>
        <w:t xml:space="preserve"> Beschreiben Sie, was man unter der Schleifenbewegung eines Planeten zu verstehen hat.</w:t>
      </w:r>
    </w:p>
    <w:p w:rsidR="00F61183" w:rsidRDefault="00F61183" w:rsidP="00F61183">
      <w:pPr>
        <w:widowControl w:val="0"/>
      </w:pPr>
    </w:p>
    <w:p w:rsidR="00F61183" w:rsidRDefault="006C3A99" w:rsidP="00F61183">
      <w:pPr>
        <w:widowControl w:val="0"/>
      </w:pPr>
      <w:hyperlink r:id="rId36" w:anchor="as86" w:history="1">
        <w:r w:rsidR="00F61183">
          <w:rPr>
            <w:rStyle w:val="Hyperlink"/>
            <w:sz w:val="22"/>
          </w:rPr>
          <w:t>8</w:t>
        </w:r>
        <w:bookmarkStart w:id="177" w:name="_Hlt514924557"/>
        <w:r w:rsidR="00F61183">
          <w:rPr>
            <w:rStyle w:val="Hyperlink"/>
            <w:sz w:val="22"/>
          </w:rPr>
          <w:t>6</w:t>
        </w:r>
        <w:bookmarkEnd w:id="177"/>
        <w:r w:rsidR="00F61183">
          <w:rPr>
            <w:rStyle w:val="Hyperlink"/>
            <w:sz w:val="22"/>
          </w:rPr>
          <w:t>.</w:t>
        </w:r>
      </w:hyperlink>
      <w:r w:rsidR="00F61183">
        <w:t xml:space="preserve"> Der Planetoid </w:t>
      </w:r>
      <w:r w:rsidR="00723D87">
        <w:t>Kleopatra</w:t>
      </w:r>
      <w:r w:rsidR="00F61183">
        <w:t xml:space="preserve"> umläuft die Sonne auf einer elliptischen Bahn in 1620 Tagen. Berechnen Sie die Länge der großen Halbachse dieser Ellipse.</w:t>
      </w:r>
      <w:r w:rsidR="00F61183">
        <w:br/>
        <w:t xml:space="preserve">Die Bahn ist fast kreisförmig. Zwischen welchen Planetenbahnen bewegt sich </w:t>
      </w:r>
      <w:r w:rsidR="00723D87">
        <w:t>Kleopatra</w:t>
      </w:r>
      <w:r w:rsidR="00F61183">
        <w:t>?</w:t>
      </w:r>
    </w:p>
    <w:p w:rsidR="00F61183" w:rsidRDefault="00F61183" w:rsidP="00F61183">
      <w:pPr>
        <w:widowControl w:val="0"/>
      </w:pPr>
    </w:p>
    <w:p w:rsidR="00F61183" w:rsidRDefault="00F61183" w:rsidP="00F61183">
      <w:pPr>
        <w:widowControl w:val="0"/>
      </w:pPr>
    </w:p>
    <w:p w:rsidR="00F61183" w:rsidRDefault="00F61183" w:rsidP="00F61183">
      <w:pPr>
        <w:widowControl w:val="0"/>
      </w:pPr>
    </w:p>
    <w:p w:rsidR="00F61183" w:rsidRDefault="00F61183" w:rsidP="00F61183">
      <w:pPr>
        <w:widowControl w:val="0"/>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178" w:name="as18"/>
            <w:r>
              <w:t>Raumfahrt</w:t>
            </w:r>
            <w:bookmarkEnd w:id="178"/>
          </w:p>
        </w:tc>
        <w:tc>
          <w:tcPr>
            <w:tcW w:w="5031" w:type="dxa"/>
            <w:vAlign w:val="center"/>
          </w:tcPr>
          <w:p w:rsidR="00F61183" w:rsidRDefault="006C3A99" w:rsidP="006B2B5E">
            <w:pPr>
              <w:jc w:val="center"/>
              <w:rPr>
                <w:rStyle w:val="Hyperlink"/>
              </w:rPr>
            </w:pPr>
            <w:hyperlink w:anchor="t0" w:history="1">
              <w:r w:rsidR="00F61183">
                <w:rPr>
                  <w:rStyle w:val="Hyperlink"/>
                </w:rPr>
                <w:t>(zu</w:t>
              </w:r>
              <w:bookmarkStart w:id="179" w:name="_Hlt213806347"/>
              <w:r w:rsidR="00F61183">
                <w:rPr>
                  <w:rStyle w:val="Hyperlink"/>
                </w:rPr>
                <w:t>m</w:t>
              </w:r>
              <w:bookmarkEnd w:id="179"/>
              <w:r w:rsidR="00F61183">
                <w:rPr>
                  <w:rStyle w:val="Hyperlink"/>
                </w:rPr>
                <w:t xml:space="preserve"> Inhal</w:t>
              </w:r>
              <w:bookmarkStart w:id="180" w:name="_Hlt213806326"/>
              <w:r w:rsidR="00F61183">
                <w:rPr>
                  <w:rStyle w:val="Hyperlink"/>
                </w:rPr>
                <w:t>t</w:t>
              </w:r>
              <w:bookmarkEnd w:id="180"/>
              <w:r w:rsidR="00F61183">
                <w:rPr>
                  <w:rStyle w:val="Hyperlink"/>
                </w:rPr>
                <w:t>sverzeichnis )</w:t>
              </w:r>
            </w:hyperlink>
          </w:p>
        </w:tc>
      </w:tr>
    </w:tbl>
    <w:bookmarkStart w:id="181" w:name="_Hlt514924575"/>
    <w:p w:rsidR="00F61183" w:rsidRDefault="00F61183" w:rsidP="00F61183">
      <w:pPr>
        <w:widowControl w:val="0"/>
        <w:spacing w:before="120" w:after="120"/>
        <w:ind w:right="1128"/>
      </w:pPr>
      <w:r>
        <w:fldChar w:fldCharType="begin"/>
      </w:r>
      <w:r w:rsidR="0080654A">
        <w:instrText>HYPERLINK "lsgastro</w:instrText>
      </w:r>
      <w:r w:rsidR="00D5095B">
        <w:instrText>.docx</w:instrText>
      </w:r>
      <w:r w:rsidR="0080654A">
        <w:instrText>" \l "as87"</w:instrText>
      </w:r>
      <w:r>
        <w:fldChar w:fldCharType="separate"/>
      </w:r>
      <w:r>
        <w:rPr>
          <w:rStyle w:val="Hyperlink"/>
          <w:sz w:val="22"/>
        </w:rPr>
        <w:t>87.</w:t>
      </w:r>
      <w:r>
        <w:fldChar w:fldCharType="end"/>
      </w:r>
      <w:bookmarkEnd w:id="181"/>
      <w:r>
        <w:t xml:space="preserve"> Fliegt ein Raumschiff von der Erde zum Mond, muss es auf eine bestimmte Geschwindigkeit abbremsen, damit es den Mond umkreisen kann. Leiten Sie die Gleichung für diese Geschwindigkeit her und berechnen Sie die Geschwindigkeit. Entnehmen Sie die benötigten Werte aus dem Tafelwerk. (5)</w:t>
      </w:r>
    </w:p>
    <w:p w:rsidR="00F61183" w:rsidRDefault="00F61183" w:rsidP="00F61183">
      <w:pPr>
        <w:widowControl w:val="0"/>
      </w:pPr>
    </w:p>
    <w:bookmarkStart w:id="182" w:name="_Hlt514924590"/>
    <w:p w:rsidR="00F61183" w:rsidRDefault="00F61183" w:rsidP="00F61183">
      <w:pPr>
        <w:widowControl w:val="0"/>
      </w:pPr>
      <w:r>
        <w:fldChar w:fldCharType="begin"/>
      </w:r>
      <w:r w:rsidR="0080654A">
        <w:instrText>HYPERLINK "lsgastro</w:instrText>
      </w:r>
      <w:r w:rsidR="00D5095B">
        <w:instrText>.docx</w:instrText>
      </w:r>
      <w:r w:rsidR="0080654A">
        <w:instrText>" \l "as88"</w:instrText>
      </w:r>
      <w:r>
        <w:fldChar w:fldCharType="separate"/>
      </w:r>
      <w:r>
        <w:rPr>
          <w:rStyle w:val="Hyperlink"/>
          <w:sz w:val="22"/>
        </w:rPr>
        <w:t>88.</w:t>
      </w:r>
      <w:r>
        <w:fldChar w:fldCharType="end"/>
      </w:r>
      <w:bookmarkEnd w:id="182"/>
      <w:r>
        <w:t xml:space="preserve"> Wie verhält sich ein Körper, der  </w:t>
      </w:r>
      <w:r>
        <w:br/>
        <w:t xml:space="preserve">a) die zweite </w:t>
      </w:r>
      <w:r>
        <w:br/>
        <w:t xml:space="preserve">b) die dritte </w:t>
      </w:r>
      <w:r>
        <w:br/>
      </w:r>
      <w:r>
        <w:lastRenderedPageBreak/>
        <w:t>kosmische Geschwindigkeit hat und von der Erde aus gestartet ist?</w:t>
      </w:r>
    </w:p>
    <w:p w:rsidR="00F61183" w:rsidRDefault="00F61183" w:rsidP="00F61183">
      <w:pPr>
        <w:widowControl w:val="0"/>
      </w:pPr>
    </w:p>
    <w:p w:rsidR="00F61183" w:rsidRDefault="006C3A99" w:rsidP="00F61183">
      <w:pPr>
        <w:widowControl w:val="0"/>
      </w:pPr>
      <w:hyperlink r:id="rId37" w:anchor="as89" w:history="1">
        <w:r w:rsidR="00F61183">
          <w:rPr>
            <w:rStyle w:val="Hyperlink"/>
            <w:sz w:val="22"/>
          </w:rPr>
          <w:t>8</w:t>
        </w:r>
        <w:bookmarkStart w:id="183" w:name="_Hlt514924606"/>
        <w:r w:rsidR="00F61183">
          <w:rPr>
            <w:rStyle w:val="Hyperlink"/>
            <w:sz w:val="22"/>
          </w:rPr>
          <w:t>9</w:t>
        </w:r>
        <w:bookmarkEnd w:id="183"/>
        <w:r w:rsidR="00F61183">
          <w:rPr>
            <w:rStyle w:val="Hyperlink"/>
            <w:sz w:val="22"/>
          </w:rPr>
          <w:t>.</w:t>
        </w:r>
      </w:hyperlink>
      <w:r w:rsidR="00F61183">
        <w:t xml:space="preserve"> Erklären Sie, warum Startplätze von Raketen möglichst nahe am Äquator liegen sollten.</w:t>
      </w:r>
    </w:p>
    <w:p w:rsidR="00F61183" w:rsidRDefault="006C3A99" w:rsidP="00F61183">
      <w:pPr>
        <w:widowControl w:val="0"/>
      </w:pPr>
      <w:hyperlink r:id="rId38" w:anchor="as185" w:history="1">
        <w:r w:rsidR="00F61183">
          <w:rPr>
            <w:rStyle w:val="Hyperlink"/>
            <w:sz w:val="22"/>
          </w:rPr>
          <w:t>1</w:t>
        </w:r>
        <w:bookmarkStart w:id="184" w:name="_Hlt213806660"/>
        <w:r w:rsidR="00F61183">
          <w:rPr>
            <w:rStyle w:val="Hyperlink"/>
            <w:sz w:val="22"/>
          </w:rPr>
          <w:t>8</w:t>
        </w:r>
        <w:bookmarkEnd w:id="184"/>
        <w:r w:rsidR="00F61183">
          <w:rPr>
            <w:rStyle w:val="Hyperlink"/>
            <w:sz w:val="22"/>
          </w:rPr>
          <w:t>5.</w:t>
        </w:r>
      </w:hyperlink>
      <w:r w:rsidR="00F61183">
        <w:t xml:space="preserve"> Vergleichen Sie die Flüssigkeitsrakete mit der Feststoffrakete.</w:t>
      </w:r>
    </w:p>
    <w:p w:rsidR="00F61183" w:rsidRDefault="00F61183" w:rsidP="00F61183">
      <w:pPr>
        <w:widowControl w:val="0"/>
      </w:pPr>
    </w:p>
    <w:p w:rsidR="00F61183" w:rsidRDefault="006C3A99" w:rsidP="00F61183">
      <w:pPr>
        <w:widowControl w:val="0"/>
      </w:pPr>
      <w:hyperlink r:id="rId39" w:anchor="as186" w:history="1">
        <w:r w:rsidR="00F61183">
          <w:rPr>
            <w:rStyle w:val="Hyperlink"/>
            <w:sz w:val="22"/>
          </w:rPr>
          <w:t>1</w:t>
        </w:r>
        <w:bookmarkStart w:id="185" w:name="_Hlt213807288"/>
        <w:r w:rsidR="00F61183">
          <w:rPr>
            <w:rStyle w:val="Hyperlink"/>
            <w:sz w:val="22"/>
          </w:rPr>
          <w:t>8</w:t>
        </w:r>
        <w:bookmarkEnd w:id="185"/>
        <w:r w:rsidR="00F61183">
          <w:rPr>
            <w:rStyle w:val="Hyperlink"/>
            <w:sz w:val="22"/>
          </w:rPr>
          <w:t>6.</w:t>
        </w:r>
      </w:hyperlink>
      <w:r w:rsidR="00F61183">
        <w:t xml:space="preserve"> Eine Rakete bewegt sich beim Start, weil sie aus den Düsen die Abgase vom Verbrennen des Treibstoffs ausstößt. Diese Abgase haben eine recht hohe Geschwindigkeit. Wie groß kann die Endgeschwindigkeit der Rakete im Vergleich zur </w:t>
      </w:r>
      <w:proofErr w:type="spellStart"/>
      <w:r w:rsidR="00F61183">
        <w:t>Ausströmgeschwindigkeit</w:t>
      </w:r>
      <w:proofErr w:type="spellEnd"/>
      <w:r w:rsidR="00F61183">
        <w:t xml:space="preserve"> der Abgase werden? (1)</w:t>
      </w:r>
      <w:r w:rsidR="00F61183">
        <w:br/>
        <w:t>a) Die Endgeschwindigkeit kann größer werden.</w:t>
      </w:r>
    </w:p>
    <w:p w:rsidR="00F61183" w:rsidRDefault="00F61183" w:rsidP="00F61183">
      <w:pPr>
        <w:widowControl w:val="0"/>
      </w:pPr>
      <w:r>
        <w:t>b) Die Endgeschwindigkeit kann höchstens genau so groß werden.</w:t>
      </w:r>
    </w:p>
    <w:p w:rsidR="00F61183" w:rsidRDefault="00F61183" w:rsidP="00F61183">
      <w:pPr>
        <w:widowControl w:val="0"/>
      </w:pPr>
      <w:r>
        <w:t>c) Die Endgeschwindigkeit bleibt immer kleiner.</w:t>
      </w:r>
    </w:p>
    <w:p w:rsidR="00F61183" w:rsidRDefault="00F61183" w:rsidP="00F61183">
      <w:pPr>
        <w:widowControl w:val="0"/>
      </w:pPr>
    </w:p>
    <w:p w:rsidR="00F61183" w:rsidRDefault="006C3A99" w:rsidP="00F61183">
      <w:pPr>
        <w:pStyle w:val="Textkrper2"/>
      </w:pPr>
      <w:hyperlink r:id="rId40" w:anchor="as187" w:history="1">
        <w:r w:rsidR="00F61183">
          <w:rPr>
            <w:rStyle w:val="Hyperlink"/>
            <w:sz w:val="22"/>
          </w:rPr>
          <w:t>1</w:t>
        </w:r>
        <w:bookmarkStart w:id="186" w:name="_Hlt213807539"/>
        <w:r w:rsidR="00F61183">
          <w:rPr>
            <w:rStyle w:val="Hyperlink"/>
            <w:sz w:val="22"/>
          </w:rPr>
          <w:t>8</w:t>
        </w:r>
        <w:bookmarkEnd w:id="186"/>
        <w:r w:rsidR="00F61183">
          <w:rPr>
            <w:rStyle w:val="Hyperlink"/>
            <w:sz w:val="22"/>
          </w:rPr>
          <w:t>7.</w:t>
        </w:r>
      </w:hyperlink>
      <w:r w:rsidR="00F61183">
        <w:t xml:space="preserve"> Erklären Sie die Begriffe Nutzmasse, Startmasse, Leermasse einer Rakete.</w:t>
      </w:r>
    </w:p>
    <w:p w:rsidR="00F61183" w:rsidRDefault="00F61183" w:rsidP="00F61183">
      <w:pPr>
        <w:pStyle w:val="Textkrper2"/>
      </w:pPr>
    </w:p>
    <w:p w:rsidR="00F61183" w:rsidRDefault="006C3A99" w:rsidP="00F61183">
      <w:pPr>
        <w:widowControl w:val="0"/>
        <w:ind w:right="1131"/>
      </w:pPr>
      <w:hyperlink r:id="rId41" w:anchor="as188" w:history="1">
        <w:r w:rsidR="00F61183">
          <w:rPr>
            <w:rStyle w:val="Hyperlink"/>
            <w:sz w:val="22"/>
          </w:rPr>
          <w:t>1</w:t>
        </w:r>
        <w:bookmarkStart w:id="187" w:name="_Hlt213808135"/>
        <w:r w:rsidR="00F61183">
          <w:rPr>
            <w:rStyle w:val="Hyperlink"/>
            <w:sz w:val="22"/>
          </w:rPr>
          <w:t>8</w:t>
        </w:r>
        <w:bookmarkEnd w:id="187"/>
        <w:r w:rsidR="00F61183">
          <w:rPr>
            <w:rStyle w:val="Hyperlink"/>
            <w:sz w:val="22"/>
          </w:rPr>
          <w:t>8.</w:t>
        </w:r>
      </w:hyperlink>
      <w:r w:rsidR="00F61183">
        <w:t xml:space="preserve"> a) Welche Möglichkeiten gibt es nach der Raketengleichung von </w:t>
      </w:r>
      <w:proofErr w:type="spellStart"/>
      <w:r w:rsidR="00F61183">
        <w:t>Ziolkowski</w:t>
      </w:r>
      <w:proofErr w:type="spellEnd"/>
      <w:r w:rsidR="00F61183">
        <w:t xml:space="preserve"> </w:t>
      </w:r>
      <w:r w:rsidR="00F61183">
        <w:rPr>
          <w:position w:val="-30"/>
        </w:rPr>
        <w:object w:dxaOrig="1520" w:dyaOrig="720">
          <v:shape id="_x0000_i1029" type="#_x0000_t75" style="width:76.5pt;height:36pt" o:ole="" fillcolor="window">
            <v:imagedata r:id="rId42" o:title=""/>
          </v:shape>
          <o:OLEObject Type="Embed" ProgID="Equation.DSMT4" ShapeID="_x0000_i1029" DrawAspect="Content" ObjectID="_1672907209" r:id="rId43"/>
        </w:object>
      </w:r>
      <w:r w:rsidR="00F61183">
        <w:br/>
        <w:t>eine möglichst hohe Endgeschwindigkeit der Rakete zu erhalten? (2)</w:t>
      </w:r>
      <w:r w:rsidR="00F61183">
        <w:br/>
        <w:t>b) Begründen Sie mit Hilfe der Gleichung, welche wirkungsvoller ist. (3)</w:t>
      </w:r>
    </w:p>
    <w:p w:rsidR="00F61183" w:rsidRDefault="00F61183" w:rsidP="00F61183">
      <w:pPr>
        <w:widowControl w:val="0"/>
        <w:ind w:right="1131"/>
      </w:pPr>
      <w:r>
        <w:t xml:space="preserve">c) Bei einer </w:t>
      </w:r>
      <w:proofErr w:type="spellStart"/>
      <w:r>
        <w:t>Ausströmgeschwindigkeit</w:t>
      </w:r>
      <w:proofErr w:type="spellEnd"/>
      <w:r>
        <w:t xml:space="preserve"> von 3500 m/s soll die zweite kosmische Geschwindigkeit von 11,2 km/s erreicht werden.  Begründen Sie, warum das mit einer </w:t>
      </w:r>
      <w:proofErr w:type="spellStart"/>
      <w:r>
        <w:t>Einstufenrakete</w:t>
      </w:r>
      <w:proofErr w:type="spellEnd"/>
      <w:r>
        <w:t xml:space="preserve"> nicht möglich ist. (4)</w:t>
      </w:r>
    </w:p>
    <w:p w:rsidR="00F61183" w:rsidRDefault="00F61183" w:rsidP="00F61183">
      <w:pPr>
        <w:widowControl w:val="0"/>
        <w:ind w:right="1131"/>
      </w:pPr>
      <w:r>
        <w:t xml:space="preserve">d) Erklären sie ohne Nutzung der </w:t>
      </w:r>
      <w:proofErr w:type="spellStart"/>
      <w:r>
        <w:t>Ziolkoswki</w:t>
      </w:r>
      <w:proofErr w:type="spellEnd"/>
      <w:r>
        <w:t>-Gleichung das Grundprinzip einer Mehrstufenrakete. (3)</w:t>
      </w:r>
    </w:p>
    <w:p w:rsidR="00F61183" w:rsidRDefault="00F61183" w:rsidP="00F61183">
      <w:pPr>
        <w:widowControl w:val="0"/>
        <w:ind w:right="1131"/>
      </w:pPr>
    </w:p>
    <w:bookmarkStart w:id="188" w:name="_Hlt213811352"/>
    <w:p w:rsidR="00F61183" w:rsidRDefault="00F61183" w:rsidP="00F61183">
      <w:pPr>
        <w:widowControl w:val="0"/>
        <w:ind w:right="1131"/>
      </w:pPr>
      <w:r>
        <w:fldChar w:fldCharType="begin"/>
      </w:r>
      <w:r w:rsidR="0080654A">
        <w:instrText>HYPERLINK "lsgastro</w:instrText>
      </w:r>
      <w:r w:rsidR="00D5095B">
        <w:instrText>.docx</w:instrText>
      </w:r>
      <w:r w:rsidR="0080654A">
        <w:instrText>" \l "as189"</w:instrText>
      </w:r>
      <w:r>
        <w:fldChar w:fldCharType="separate"/>
      </w:r>
      <w:r>
        <w:rPr>
          <w:rStyle w:val="Hyperlink"/>
        </w:rPr>
        <w:t>1</w:t>
      </w:r>
      <w:bookmarkStart w:id="189" w:name="_Hlt213811238"/>
      <w:r>
        <w:rPr>
          <w:rStyle w:val="Hyperlink"/>
        </w:rPr>
        <w:t>8</w:t>
      </w:r>
      <w:bookmarkEnd w:id="189"/>
      <w:r>
        <w:rPr>
          <w:rStyle w:val="Hyperlink"/>
        </w:rPr>
        <w:t>9.</w:t>
      </w:r>
      <w:r>
        <w:fldChar w:fldCharType="end"/>
      </w:r>
      <w:bookmarkEnd w:id="188"/>
      <w:r>
        <w:t xml:space="preserve"> Wie erhält man Informationen über die Lage der Rakete im Raum? (2)</w:t>
      </w:r>
    </w:p>
    <w:p w:rsidR="00F61183" w:rsidRDefault="00F61183" w:rsidP="00F61183">
      <w:pPr>
        <w:widowControl w:val="0"/>
        <w:ind w:right="1131"/>
      </w:pPr>
    </w:p>
    <w:bookmarkStart w:id="190" w:name="_Hlt213811673"/>
    <w:p w:rsidR="00F61183" w:rsidRDefault="00F61183" w:rsidP="00F61183">
      <w:pPr>
        <w:widowControl w:val="0"/>
        <w:ind w:right="1131"/>
      </w:pPr>
      <w:r>
        <w:fldChar w:fldCharType="begin"/>
      </w:r>
      <w:r w:rsidR="0080654A">
        <w:instrText>HYPERLINK "lsgastro</w:instrText>
      </w:r>
      <w:r w:rsidR="00D5095B">
        <w:instrText>.docx</w:instrText>
      </w:r>
      <w:r w:rsidR="0080654A">
        <w:instrText>" \l "as190"</w:instrText>
      </w:r>
      <w:r>
        <w:fldChar w:fldCharType="separate"/>
      </w:r>
      <w:r>
        <w:rPr>
          <w:rStyle w:val="Hyperlink"/>
        </w:rPr>
        <w:t>1</w:t>
      </w:r>
      <w:bookmarkStart w:id="191" w:name="_Hlt213811385"/>
      <w:r>
        <w:rPr>
          <w:rStyle w:val="Hyperlink"/>
        </w:rPr>
        <w:t>9</w:t>
      </w:r>
      <w:bookmarkEnd w:id="191"/>
      <w:r>
        <w:rPr>
          <w:rStyle w:val="Hyperlink"/>
        </w:rPr>
        <w:t>0.</w:t>
      </w:r>
      <w:r>
        <w:fldChar w:fldCharType="end"/>
      </w:r>
      <w:bookmarkEnd w:id="190"/>
      <w:r>
        <w:t xml:space="preserve"> Begründen sie, warum bei einer Feststoffrakete der Quotient </w:t>
      </w:r>
      <w:r>
        <w:rPr>
          <w:position w:val="-24"/>
        </w:rPr>
        <w:object w:dxaOrig="420" w:dyaOrig="639">
          <v:shape id="_x0000_i1030" type="#_x0000_t75" style="width:21pt;height:32.25pt" o:ole="" fillcolor="window">
            <v:imagedata r:id="rId44" o:title=""/>
          </v:shape>
          <o:OLEObject Type="Embed" ProgID="Equation.3" ShapeID="_x0000_i1030" DrawAspect="Content" ObjectID="_1672907210" r:id="rId45"/>
        </w:object>
      </w:r>
      <w:r>
        <w:t xml:space="preserve"> größer ist als bei einer Flüssigrakete.</w:t>
      </w:r>
    </w:p>
    <w:p w:rsidR="00F61183" w:rsidRDefault="00F61183" w:rsidP="00F61183">
      <w:pPr>
        <w:widowControl w:val="0"/>
        <w:ind w:right="1131"/>
      </w:pPr>
    </w:p>
    <w:p w:rsidR="00F61183" w:rsidRDefault="006C3A99" w:rsidP="00F61183">
      <w:pPr>
        <w:widowControl w:val="0"/>
        <w:ind w:right="1131"/>
      </w:pPr>
      <w:hyperlink r:id="rId46" w:anchor="as191" w:history="1">
        <w:r w:rsidR="00F61183">
          <w:rPr>
            <w:rStyle w:val="Hyperlink"/>
          </w:rPr>
          <w:t>1</w:t>
        </w:r>
        <w:bookmarkStart w:id="192" w:name="_Hlt213812407"/>
        <w:bookmarkStart w:id="193" w:name="_Hlt213811708"/>
        <w:bookmarkEnd w:id="192"/>
        <w:r w:rsidR="00F61183">
          <w:rPr>
            <w:rStyle w:val="Hyperlink"/>
          </w:rPr>
          <w:t>9</w:t>
        </w:r>
        <w:bookmarkEnd w:id="193"/>
        <w:r w:rsidR="00F61183">
          <w:rPr>
            <w:rStyle w:val="Hyperlink"/>
          </w:rPr>
          <w:t>1.</w:t>
        </w:r>
      </w:hyperlink>
      <w:r w:rsidR="00F61183">
        <w:t xml:space="preserve"> Begründen Sie an zwei Beispielen, warum das Einsatzgebiet eines Satelliten dessen </w:t>
      </w:r>
      <w:proofErr w:type="spellStart"/>
      <w:r w:rsidR="00F61183">
        <w:t>Bahnform</w:t>
      </w:r>
      <w:proofErr w:type="spellEnd"/>
      <w:r w:rsidR="00F61183">
        <w:t xml:space="preserve"> festlegt.</w:t>
      </w:r>
    </w:p>
    <w:p w:rsidR="00F61183" w:rsidRDefault="00F61183" w:rsidP="00F61183">
      <w:pPr>
        <w:pStyle w:val="Textkrper2"/>
      </w:pPr>
    </w:p>
    <w:p w:rsidR="00F61183" w:rsidRDefault="006C3A99" w:rsidP="00F61183">
      <w:pPr>
        <w:widowControl w:val="0"/>
      </w:pPr>
      <w:hyperlink r:id="rId47" w:anchor="as192" w:history="1">
        <w:r w:rsidR="00F61183">
          <w:rPr>
            <w:rStyle w:val="Hyperlink"/>
          </w:rPr>
          <w:t>1</w:t>
        </w:r>
        <w:bookmarkStart w:id="194" w:name="_Hlt213828029"/>
        <w:r w:rsidR="00F61183">
          <w:rPr>
            <w:rStyle w:val="Hyperlink"/>
          </w:rPr>
          <w:t>9</w:t>
        </w:r>
        <w:bookmarkEnd w:id="194"/>
        <w:r w:rsidR="00F61183">
          <w:rPr>
            <w:rStyle w:val="Hyperlink"/>
          </w:rPr>
          <w:t>2.</w:t>
        </w:r>
      </w:hyperlink>
      <w:r w:rsidR="00F61183">
        <w:t xml:space="preserve"> Am 4.12.1996 startete die Sonde der erfolgreichen Marsmission Pathfinder, die nach 213 Tagen den Mars erreichte.</w:t>
      </w:r>
      <w:r w:rsidR="00F61183">
        <w:br/>
        <w:t xml:space="preserve">Entscheiden Sie durch Rechnung, ob es sich beim Hinflug der Sonde um eine </w:t>
      </w:r>
      <w:proofErr w:type="spellStart"/>
      <w:r w:rsidR="00F61183">
        <w:t>Hohmannbahn</w:t>
      </w:r>
      <w:proofErr w:type="spellEnd"/>
      <w:r w:rsidR="00F61183">
        <w:t xml:space="preserve"> handelte.</w:t>
      </w:r>
    </w:p>
    <w:p w:rsidR="00F61183" w:rsidRDefault="00F61183" w:rsidP="00F61183">
      <w:pPr>
        <w:widowControl w:val="0"/>
      </w:pPr>
    </w:p>
    <w:p w:rsidR="00F61183" w:rsidRDefault="006C3A99" w:rsidP="00F61183">
      <w:pPr>
        <w:widowControl w:val="0"/>
      </w:pPr>
      <w:hyperlink r:id="rId48" w:anchor="as193" w:history="1">
        <w:r w:rsidR="00F61183" w:rsidRPr="00207C02">
          <w:rPr>
            <w:rStyle w:val="Hyperlink"/>
          </w:rPr>
          <w:t>193.</w:t>
        </w:r>
      </w:hyperlink>
      <w:r w:rsidR="00F61183">
        <w:rPr>
          <w:sz w:val="24"/>
        </w:rPr>
        <w:t xml:space="preserve"> Ein Satellit hat über der Erdoberfläche eine Höhe von 36 000 km </w:t>
      </w:r>
      <w:r w:rsidR="00F61183" w:rsidRPr="00994AFE">
        <w:rPr>
          <w:sz w:val="24"/>
          <w:szCs w:val="24"/>
        </w:rPr>
        <w:t>Höhe. Berechnen Sie die Umlaufzeit und die Bahngeschwindigkeit des Satelliten.</w:t>
      </w:r>
    </w:p>
    <w:p w:rsidR="00F61183" w:rsidRDefault="00F61183" w:rsidP="00F61183">
      <w:pPr>
        <w:widowControl w:val="0"/>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195" w:name="t12"/>
            <w:bookmarkEnd w:id="195"/>
            <w:r>
              <w:t>Geschichte der Astronomie</w:t>
            </w:r>
          </w:p>
        </w:tc>
        <w:tc>
          <w:tcPr>
            <w:tcW w:w="5031" w:type="dxa"/>
            <w:vAlign w:val="center"/>
          </w:tcPr>
          <w:p w:rsidR="00F61183" w:rsidRDefault="006C3A99" w:rsidP="006B2B5E">
            <w:pPr>
              <w:jc w:val="center"/>
              <w:rPr>
                <w:rStyle w:val="Hyperlink"/>
              </w:rPr>
            </w:pPr>
            <w:hyperlink w:anchor="t0" w:history="1">
              <w:r w:rsidR="00F61183">
                <w:rPr>
                  <w:rStyle w:val="Hyperlink"/>
                </w:rPr>
                <w:t>(zu</w:t>
              </w:r>
              <w:bookmarkStart w:id="196" w:name="_Hlt513361028"/>
              <w:r w:rsidR="00F61183">
                <w:rPr>
                  <w:rStyle w:val="Hyperlink"/>
                </w:rPr>
                <w:t>m</w:t>
              </w:r>
              <w:bookmarkStart w:id="197" w:name="_Hlt510667080"/>
              <w:bookmarkEnd w:id="196"/>
              <w:r w:rsidR="00F61183">
                <w:rPr>
                  <w:rStyle w:val="Hyperlink"/>
                </w:rPr>
                <w:t xml:space="preserve"> </w:t>
              </w:r>
              <w:bookmarkStart w:id="198" w:name="_Hlt514849710"/>
              <w:bookmarkEnd w:id="197"/>
              <w:r w:rsidR="00F61183">
                <w:rPr>
                  <w:rStyle w:val="Hyperlink"/>
                </w:rPr>
                <w:t>I</w:t>
              </w:r>
              <w:bookmarkStart w:id="199" w:name="_Hlt500764469"/>
              <w:bookmarkEnd w:id="198"/>
              <w:r w:rsidR="00F61183">
                <w:rPr>
                  <w:rStyle w:val="Hyperlink"/>
                </w:rPr>
                <w:t>n</w:t>
              </w:r>
              <w:bookmarkStart w:id="200" w:name="_Hlt510667083"/>
              <w:bookmarkEnd w:id="199"/>
              <w:r w:rsidR="00F61183">
                <w:rPr>
                  <w:rStyle w:val="Hyperlink"/>
                </w:rPr>
                <w:t>h</w:t>
              </w:r>
              <w:bookmarkEnd w:id="200"/>
              <w:r w:rsidR="00F61183">
                <w:rPr>
                  <w:rStyle w:val="Hyperlink"/>
                </w:rPr>
                <w:t>a</w:t>
              </w:r>
              <w:bookmarkStart w:id="201" w:name="_Hlt500729357"/>
              <w:r w:rsidR="00F61183">
                <w:rPr>
                  <w:rStyle w:val="Hyperlink"/>
                </w:rPr>
                <w:t>l</w:t>
              </w:r>
              <w:bookmarkStart w:id="202" w:name="_Hlt500730469"/>
              <w:bookmarkEnd w:id="201"/>
              <w:r w:rsidR="00F61183">
                <w:rPr>
                  <w:rStyle w:val="Hyperlink"/>
                </w:rPr>
                <w:t>t</w:t>
              </w:r>
              <w:bookmarkStart w:id="203" w:name="_Hlt513361025"/>
              <w:bookmarkEnd w:id="202"/>
              <w:r w:rsidR="00F61183">
                <w:rPr>
                  <w:rStyle w:val="Hyperlink"/>
                </w:rPr>
                <w:t>s</w:t>
              </w:r>
              <w:bookmarkEnd w:id="203"/>
              <w:r w:rsidR="00F61183">
                <w:rPr>
                  <w:rStyle w:val="Hyperlink"/>
                </w:rPr>
                <w:t>verzeichnis )</w:t>
              </w:r>
            </w:hyperlink>
          </w:p>
        </w:tc>
      </w:tr>
    </w:tbl>
    <w:p w:rsidR="00F61183" w:rsidRDefault="00F61183" w:rsidP="00F61183">
      <w:pPr>
        <w:rPr>
          <w:shadow/>
        </w:rPr>
      </w:pPr>
    </w:p>
    <w:bookmarkStart w:id="204" w:name="_Hlt514849703"/>
    <w:p w:rsidR="00F61183" w:rsidRDefault="00F61183" w:rsidP="00F61183">
      <w:pPr>
        <w:widowControl w:val="0"/>
      </w:pPr>
      <w:r>
        <w:fldChar w:fldCharType="begin"/>
      </w:r>
      <w:r w:rsidR="0080654A">
        <w:instrText>HYPERLINK "lsgastro</w:instrText>
      </w:r>
      <w:r w:rsidR="00D5095B">
        <w:instrText>.docx</w:instrText>
      </w:r>
      <w:r w:rsidR="0080654A">
        <w:instrText>" \l "as23"</w:instrText>
      </w:r>
      <w:r>
        <w:fldChar w:fldCharType="separate"/>
      </w:r>
      <w:r>
        <w:rPr>
          <w:rStyle w:val="Hyperlink"/>
        </w:rPr>
        <w:t>23.</w:t>
      </w:r>
      <w:r>
        <w:fldChar w:fldCharType="end"/>
      </w:r>
      <w:bookmarkEnd w:id="204"/>
      <w:r>
        <w:t xml:space="preserve"> Nenne Sie wenigstens zwei Gründe für die Entstehung neuer Weltbilder.</w:t>
      </w:r>
    </w:p>
    <w:p w:rsidR="00F61183" w:rsidRDefault="00F61183" w:rsidP="00F61183">
      <w:pPr>
        <w:widowControl w:val="0"/>
      </w:pPr>
    </w:p>
    <w:bookmarkStart w:id="205" w:name="_Hlt514850093"/>
    <w:p w:rsidR="00F61183" w:rsidRDefault="00F61183" w:rsidP="00F61183">
      <w:pPr>
        <w:widowControl w:val="0"/>
      </w:pPr>
      <w:r>
        <w:fldChar w:fldCharType="begin"/>
      </w:r>
      <w:r w:rsidR="0080654A">
        <w:instrText>HYPERLINK "lsgastro</w:instrText>
      </w:r>
      <w:r w:rsidR="00D5095B">
        <w:instrText>.docx</w:instrText>
      </w:r>
      <w:r w:rsidR="0080654A">
        <w:instrText>" \l "as30"</w:instrText>
      </w:r>
      <w:r>
        <w:fldChar w:fldCharType="separate"/>
      </w:r>
      <w:r>
        <w:rPr>
          <w:rStyle w:val="Hyperlink"/>
        </w:rPr>
        <w:t>30.</w:t>
      </w:r>
      <w:r>
        <w:fldChar w:fldCharType="end"/>
      </w:r>
      <w:bookmarkEnd w:id="205"/>
      <w:r>
        <w:t xml:space="preserve"> Welche Leistungen erbrachten Copernicus und Galileo bei der Entwicklung unseres heutigen Bildes vom Planetensystem?</w:t>
      </w:r>
    </w:p>
    <w:p w:rsidR="00F61183" w:rsidRDefault="00F61183" w:rsidP="00F61183">
      <w:pPr>
        <w:widowControl w:val="0"/>
      </w:pPr>
    </w:p>
    <w:p w:rsidR="00F61183" w:rsidRDefault="006C3A99" w:rsidP="00F61183">
      <w:pPr>
        <w:widowControl w:val="0"/>
      </w:pPr>
      <w:hyperlink r:id="rId49" w:anchor="as118" w:history="1">
        <w:r w:rsidR="00F61183">
          <w:rPr>
            <w:rStyle w:val="Hyperlink"/>
          </w:rPr>
          <w:t>118</w:t>
        </w:r>
        <w:bookmarkStart w:id="206" w:name="_Hlt514928257"/>
        <w:r w:rsidR="00F61183">
          <w:rPr>
            <w:rStyle w:val="Hyperlink"/>
          </w:rPr>
          <w:t>.</w:t>
        </w:r>
        <w:bookmarkEnd w:id="206"/>
      </w:hyperlink>
      <w:r w:rsidR="00F61183">
        <w:t xml:space="preserve"> Warum haben sich die Menschen in der Frühzeit mit Astronomie beschäftigt?</w:t>
      </w:r>
    </w:p>
    <w:p w:rsidR="00F61183" w:rsidRDefault="00F61183" w:rsidP="00F61183">
      <w:pPr>
        <w:widowControl w:val="0"/>
      </w:pPr>
    </w:p>
    <w:p w:rsidR="00F61183" w:rsidRDefault="006C3A99" w:rsidP="00F61183">
      <w:pPr>
        <w:widowControl w:val="0"/>
      </w:pPr>
      <w:hyperlink r:id="rId50" w:anchor="as119" w:history="1">
        <w:r w:rsidR="00F61183">
          <w:rPr>
            <w:rStyle w:val="Hyperlink"/>
          </w:rPr>
          <w:t>1</w:t>
        </w:r>
        <w:bookmarkStart w:id="207" w:name="_Hlt514928271"/>
        <w:r w:rsidR="00F61183">
          <w:rPr>
            <w:rStyle w:val="Hyperlink"/>
          </w:rPr>
          <w:t>1</w:t>
        </w:r>
        <w:bookmarkEnd w:id="207"/>
        <w:r w:rsidR="00F61183">
          <w:rPr>
            <w:rStyle w:val="Hyperlink"/>
          </w:rPr>
          <w:t>9.</w:t>
        </w:r>
      </w:hyperlink>
      <w:r w:rsidR="00F61183">
        <w:t xml:space="preserve"> Welche Ergebnisse brachte die ägyptische und die babylonische Astronomie?</w:t>
      </w:r>
    </w:p>
    <w:p w:rsidR="00F61183" w:rsidRDefault="00F61183" w:rsidP="00F61183">
      <w:pPr>
        <w:widowControl w:val="0"/>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208" w:name="t6"/>
            <w:bookmarkEnd w:id="208"/>
            <w:r>
              <w:t>Die Erde im Weltall</w:t>
            </w:r>
          </w:p>
        </w:tc>
        <w:tc>
          <w:tcPr>
            <w:tcW w:w="5031" w:type="dxa"/>
            <w:vAlign w:val="center"/>
          </w:tcPr>
          <w:p w:rsidR="00F61183" w:rsidRDefault="006C3A99" w:rsidP="006B2B5E">
            <w:pPr>
              <w:jc w:val="center"/>
              <w:rPr>
                <w:rStyle w:val="Hyperlink"/>
              </w:rPr>
            </w:pPr>
            <w:hyperlink w:anchor="t0" w:history="1">
              <w:r w:rsidR="00F61183">
                <w:rPr>
                  <w:rStyle w:val="Hyperlink"/>
                </w:rPr>
                <w:t xml:space="preserve">(zum </w:t>
              </w:r>
              <w:bookmarkStart w:id="209" w:name="_Hlt510667001"/>
              <w:r w:rsidR="00F61183">
                <w:rPr>
                  <w:rStyle w:val="Hyperlink"/>
                </w:rPr>
                <w:t>I</w:t>
              </w:r>
              <w:bookmarkStart w:id="210" w:name="_Hlt510667018"/>
              <w:bookmarkEnd w:id="209"/>
              <w:r w:rsidR="00F61183">
                <w:rPr>
                  <w:rStyle w:val="Hyperlink"/>
                </w:rPr>
                <w:t>n</w:t>
              </w:r>
              <w:bookmarkStart w:id="211" w:name="_Hlt510667016"/>
              <w:bookmarkEnd w:id="210"/>
              <w:r w:rsidR="00F61183">
                <w:rPr>
                  <w:rStyle w:val="Hyperlink"/>
                </w:rPr>
                <w:t>h</w:t>
              </w:r>
              <w:bookmarkStart w:id="212" w:name="_Hlt514850109"/>
              <w:bookmarkEnd w:id="211"/>
              <w:r w:rsidR="00F61183">
                <w:rPr>
                  <w:rStyle w:val="Hyperlink"/>
                </w:rPr>
                <w:t>a</w:t>
              </w:r>
              <w:bookmarkStart w:id="213" w:name="_Hlt511914518"/>
              <w:bookmarkEnd w:id="212"/>
              <w:r w:rsidR="00F61183">
                <w:rPr>
                  <w:rStyle w:val="Hyperlink"/>
                </w:rPr>
                <w:t>l</w:t>
              </w:r>
              <w:bookmarkStart w:id="214" w:name="_Hlt129833774"/>
              <w:bookmarkEnd w:id="213"/>
              <w:r w:rsidR="00F61183">
                <w:rPr>
                  <w:rStyle w:val="Hyperlink"/>
                </w:rPr>
                <w:t>t</w:t>
              </w:r>
              <w:bookmarkEnd w:id="214"/>
              <w:r w:rsidR="00F61183">
                <w:rPr>
                  <w:rStyle w:val="Hyperlink"/>
                </w:rPr>
                <w:t>sverzeichnis )</w:t>
              </w:r>
            </w:hyperlink>
          </w:p>
        </w:tc>
      </w:tr>
    </w:tbl>
    <w:p w:rsidR="00F61183" w:rsidRDefault="00F61183" w:rsidP="00F61183"/>
    <w:bookmarkStart w:id="215" w:name="_Hlt514682513"/>
    <w:p w:rsidR="00F61183" w:rsidRDefault="00F61183" w:rsidP="00F61183">
      <w:r>
        <w:fldChar w:fldCharType="begin"/>
      </w:r>
      <w:r w:rsidR="0080654A">
        <w:instrText>HYPERLINK "lsgastro</w:instrText>
      </w:r>
      <w:r w:rsidR="00D5095B">
        <w:instrText>.docx</w:instrText>
      </w:r>
      <w:r w:rsidR="0080654A">
        <w:instrText>" \l "as7"</w:instrText>
      </w:r>
      <w:r>
        <w:fldChar w:fldCharType="separate"/>
      </w:r>
      <w:r>
        <w:rPr>
          <w:rStyle w:val="Hyperlink"/>
        </w:rPr>
        <w:t>7.</w:t>
      </w:r>
      <w:r>
        <w:fldChar w:fldCharType="end"/>
      </w:r>
      <w:bookmarkEnd w:id="215"/>
      <w:r>
        <w:t xml:space="preserve"> Geben Sie eine</w:t>
      </w:r>
      <w:r w:rsidR="007B38E4">
        <w:t>n</w:t>
      </w:r>
      <w:r>
        <w:t xml:space="preserve"> Überblick über die Stellung der Erde im Weltall.</w:t>
      </w:r>
    </w:p>
    <w:p w:rsidR="00F61183" w:rsidRDefault="00F61183" w:rsidP="00F61183"/>
    <w:bookmarkStart w:id="216" w:name="_Hlt514849379"/>
    <w:p w:rsidR="00F61183" w:rsidRDefault="00F61183" w:rsidP="00F61183">
      <w:r>
        <w:fldChar w:fldCharType="begin"/>
      </w:r>
      <w:r w:rsidR="0080654A">
        <w:instrText>HYPERLINK "lsgastro</w:instrText>
      </w:r>
      <w:r w:rsidR="00D5095B">
        <w:instrText>.docx</w:instrText>
      </w:r>
      <w:r w:rsidR="0080654A">
        <w:instrText>" \l "as18"</w:instrText>
      </w:r>
      <w:r>
        <w:fldChar w:fldCharType="separate"/>
      </w:r>
      <w:r>
        <w:rPr>
          <w:rStyle w:val="Hyperlink"/>
        </w:rPr>
        <w:t>1</w:t>
      </w:r>
      <w:bookmarkStart w:id="217" w:name="_Hlt129833825"/>
      <w:r>
        <w:rPr>
          <w:rStyle w:val="Hyperlink"/>
        </w:rPr>
        <w:t>8</w:t>
      </w:r>
      <w:bookmarkEnd w:id="217"/>
      <w:r>
        <w:rPr>
          <w:rStyle w:val="Hyperlink"/>
        </w:rPr>
        <w:t>.</w:t>
      </w:r>
      <w:r>
        <w:fldChar w:fldCharType="end"/>
      </w:r>
      <w:bookmarkEnd w:id="216"/>
      <w:r>
        <w:t xml:space="preserve"> Erklären Sie, weshalb im Kalender aller vier Jahre ein Schalttag eingefügt werden muss.  </w:t>
      </w:r>
    </w:p>
    <w:p w:rsidR="00F61183" w:rsidRDefault="00F61183" w:rsidP="00F61183"/>
    <w:p w:rsidR="00F61183" w:rsidRDefault="006C3A99" w:rsidP="00F61183">
      <w:hyperlink r:id="rId51" w:anchor="as179" w:history="1">
        <w:r w:rsidR="00F61183">
          <w:rPr>
            <w:rStyle w:val="Hyperlink"/>
          </w:rPr>
          <w:t>1</w:t>
        </w:r>
        <w:bookmarkStart w:id="218" w:name="_Hlt129833878"/>
        <w:r w:rsidR="00F61183">
          <w:rPr>
            <w:rStyle w:val="Hyperlink"/>
          </w:rPr>
          <w:t>7</w:t>
        </w:r>
        <w:bookmarkEnd w:id="218"/>
        <w:r w:rsidR="00F61183">
          <w:rPr>
            <w:rStyle w:val="Hyperlink"/>
          </w:rPr>
          <w:t>9.</w:t>
        </w:r>
      </w:hyperlink>
      <w:r w:rsidR="00F61183">
        <w:t xml:space="preserve"> Am 22. Dezember 2003 um 2.14 Uhr war Winteranfang, die Sonne erreichte auf ihrer scheinbaren Bahn den südlichsten Punkt, also die größte Deklination südlich des Himmelsäquators.</w:t>
      </w:r>
      <w:r w:rsidR="00F61183">
        <w:br/>
        <w:t>Welches ist die hauptsächliche Ursache dafür, dass es im Winter kalt und im Sommer warm ist?</w:t>
      </w:r>
    </w:p>
    <w:p w:rsidR="00F61183" w:rsidRDefault="00F61183" w:rsidP="00F61183"/>
    <w:p w:rsidR="00F61183" w:rsidRDefault="00F61183" w:rsidP="00F61183">
      <w:r>
        <w:t>a) Im Winter ist die Sonnenscheindauer pro Tag deutlich kürzer als im Sommer.</w:t>
      </w:r>
    </w:p>
    <w:p w:rsidR="00F61183" w:rsidRDefault="00F61183" w:rsidP="00F61183">
      <w:r>
        <w:t>b) Durch die Neigung der Erdachse fallen die Sonnenstrahlen im Winter unter einem flachen Winkel  ein. Im Sommer ist der Einfallswinkel größer.</w:t>
      </w:r>
    </w:p>
    <w:p w:rsidR="00F61183" w:rsidRDefault="00F61183" w:rsidP="00F61183">
      <w:r>
        <w:t xml:space="preserve">c) Die Erde bewegt sich auf einer elliptischen Bahn um die Sonne (1. </w:t>
      </w:r>
      <w:proofErr w:type="spellStart"/>
      <w:r>
        <w:t>Keplersches</w:t>
      </w:r>
      <w:proofErr w:type="spellEnd"/>
      <w:r>
        <w:t xml:space="preserve"> Gesetz). Im Winter ist der Abstand Sonne - Erde am größten.</w:t>
      </w:r>
    </w:p>
    <w:p w:rsidR="00F61183" w:rsidRDefault="00F61183" w:rsidP="00F61183">
      <w:r>
        <w:t>d) Durch die Drehung der Erde und den daraus resultierenden Corioliskräften wehen die Winde im Winter aus den kalten nördlichen Gebieten und im Sommer aus den warmen südlichen Gebieten.</w:t>
      </w:r>
    </w:p>
    <w:p w:rsidR="00F61183" w:rsidRDefault="00F61183" w:rsidP="00F61183"/>
    <w:p w:rsidR="00F61183" w:rsidRDefault="00F61183" w:rsidP="00F61183"/>
    <w:tbl>
      <w:tblPr>
        <w:tblW w:w="0" w:type="auto"/>
        <w:tblInd w:w="70" w:type="dxa"/>
        <w:tblLayout w:type="fixed"/>
        <w:tblCellMar>
          <w:left w:w="70" w:type="dxa"/>
          <w:right w:w="70" w:type="dxa"/>
        </w:tblCellMar>
        <w:tblLook w:val="0000" w:firstRow="0" w:lastRow="0" w:firstColumn="0" w:lastColumn="0" w:noHBand="0" w:noVBand="0"/>
      </w:tblPr>
      <w:tblGrid>
        <w:gridCol w:w="4891"/>
        <w:gridCol w:w="4886"/>
      </w:tblGrid>
      <w:tr w:rsidR="00F61183" w:rsidTr="006B2B5E">
        <w:tc>
          <w:tcPr>
            <w:tcW w:w="4891" w:type="dxa"/>
            <w:vAlign w:val="center"/>
          </w:tcPr>
          <w:p w:rsidR="00F61183" w:rsidRDefault="00F61183" w:rsidP="006B2B5E">
            <w:pPr>
              <w:pStyle w:val="berschrift4"/>
            </w:pPr>
            <w:bookmarkStart w:id="219" w:name="t9"/>
            <w:bookmarkEnd w:id="219"/>
            <w:r>
              <w:t>Planeten</w:t>
            </w:r>
          </w:p>
        </w:tc>
        <w:tc>
          <w:tcPr>
            <w:tcW w:w="4886" w:type="dxa"/>
            <w:vAlign w:val="center"/>
          </w:tcPr>
          <w:p w:rsidR="00F61183" w:rsidRDefault="006C3A99" w:rsidP="006B2B5E">
            <w:pPr>
              <w:jc w:val="center"/>
              <w:rPr>
                <w:rStyle w:val="Hyperlink"/>
              </w:rPr>
            </w:pPr>
            <w:hyperlink w:anchor="t0" w:history="1">
              <w:r w:rsidR="00F61183">
                <w:rPr>
                  <w:rStyle w:val="Hyperlink"/>
                </w:rPr>
                <w:t>(</w:t>
              </w:r>
              <w:bookmarkStart w:id="220" w:name="_Hlt500731026"/>
              <w:r w:rsidR="00F61183">
                <w:rPr>
                  <w:rStyle w:val="Hyperlink"/>
                </w:rPr>
                <w:t>z</w:t>
              </w:r>
              <w:bookmarkStart w:id="221" w:name="_Hlt500940428"/>
              <w:bookmarkEnd w:id="220"/>
              <w:r w:rsidR="00F61183">
                <w:rPr>
                  <w:rStyle w:val="Hyperlink"/>
                </w:rPr>
                <w:t>u</w:t>
              </w:r>
              <w:bookmarkStart w:id="222" w:name="_Hlt500939450"/>
              <w:bookmarkEnd w:id="221"/>
              <w:r w:rsidR="00F61183">
                <w:rPr>
                  <w:rStyle w:val="Hyperlink"/>
                </w:rPr>
                <w:t>m</w:t>
              </w:r>
              <w:bookmarkStart w:id="223" w:name="_Hlt499276717"/>
              <w:bookmarkEnd w:id="222"/>
              <w:r w:rsidR="00F61183">
                <w:rPr>
                  <w:rStyle w:val="Hyperlink"/>
                </w:rPr>
                <w:t xml:space="preserve"> </w:t>
              </w:r>
              <w:bookmarkEnd w:id="223"/>
              <w:r w:rsidR="00F61183">
                <w:rPr>
                  <w:rStyle w:val="Hyperlink"/>
                </w:rPr>
                <w:t>I</w:t>
              </w:r>
              <w:bookmarkStart w:id="224" w:name="_Hlt500938988"/>
              <w:r w:rsidR="00F61183">
                <w:rPr>
                  <w:rStyle w:val="Hyperlink"/>
                </w:rPr>
                <w:t>n</w:t>
              </w:r>
              <w:bookmarkStart w:id="225" w:name="_Hlt499679621"/>
              <w:bookmarkEnd w:id="224"/>
              <w:r w:rsidR="00F61183">
                <w:rPr>
                  <w:rStyle w:val="Hyperlink"/>
                </w:rPr>
                <w:t>h</w:t>
              </w:r>
              <w:bookmarkEnd w:id="225"/>
              <w:r w:rsidR="00F61183">
                <w:rPr>
                  <w:rStyle w:val="Hyperlink"/>
                </w:rPr>
                <w:t>al</w:t>
              </w:r>
              <w:bookmarkStart w:id="226" w:name="_Hlt500939619"/>
              <w:r w:rsidR="00F61183">
                <w:rPr>
                  <w:rStyle w:val="Hyperlink"/>
                </w:rPr>
                <w:t>t</w:t>
              </w:r>
              <w:bookmarkStart w:id="227" w:name="_Hlt500940824"/>
              <w:bookmarkEnd w:id="226"/>
              <w:r w:rsidR="00F61183">
                <w:rPr>
                  <w:rStyle w:val="Hyperlink"/>
                </w:rPr>
                <w:t>s</w:t>
              </w:r>
              <w:bookmarkStart w:id="228" w:name="_Hlt499678490"/>
              <w:bookmarkEnd w:id="227"/>
              <w:r w:rsidR="00F61183">
                <w:rPr>
                  <w:rStyle w:val="Hyperlink"/>
                </w:rPr>
                <w:t>v</w:t>
              </w:r>
              <w:bookmarkStart w:id="229" w:name="_Hlt499678920"/>
              <w:bookmarkEnd w:id="228"/>
              <w:r w:rsidR="00F61183">
                <w:rPr>
                  <w:rStyle w:val="Hyperlink"/>
                </w:rPr>
                <w:t>e</w:t>
              </w:r>
              <w:bookmarkEnd w:id="229"/>
              <w:r w:rsidR="00F61183">
                <w:rPr>
                  <w:rStyle w:val="Hyperlink"/>
                </w:rPr>
                <w:t>rzei</w:t>
              </w:r>
              <w:bookmarkStart w:id="230" w:name="_Hlt500730926"/>
              <w:r w:rsidR="00F61183">
                <w:rPr>
                  <w:rStyle w:val="Hyperlink"/>
                </w:rPr>
                <w:t>c</w:t>
              </w:r>
              <w:bookmarkEnd w:id="230"/>
              <w:r w:rsidR="00F61183">
                <w:rPr>
                  <w:rStyle w:val="Hyperlink"/>
                </w:rPr>
                <w:t>hnis )</w:t>
              </w:r>
            </w:hyperlink>
          </w:p>
        </w:tc>
      </w:tr>
    </w:tbl>
    <w:p w:rsidR="00F61183" w:rsidRDefault="00F61183" w:rsidP="00F61183"/>
    <w:bookmarkStart w:id="231" w:name="_Hlt514849507"/>
    <w:p w:rsidR="00F61183" w:rsidRDefault="00F61183" w:rsidP="00F61183">
      <w:pPr>
        <w:widowControl w:val="0"/>
      </w:pPr>
      <w:r>
        <w:fldChar w:fldCharType="begin"/>
      </w:r>
      <w:r w:rsidR="0080654A">
        <w:instrText>HYPERLINK "lsgastro</w:instrText>
      </w:r>
      <w:r w:rsidR="00D5095B">
        <w:instrText>.docx</w:instrText>
      </w:r>
      <w:r w:rsidR="0080654A">
        <w:instrText>" \l "as21"</w:instrText>
      </w:r>
      <w:r>
        <w:fldChar w:fldCharType="separate"/>
      </w:r>
      <w:r>
        <w:rPr>
          <w:rStyle w:val="Hyperlink"/>
        </w:rPr>
        <w:t>21.</w:t>
      </w:r>
      <w:r>
        <w:fldChar w:fldCharType="end"/>
      </w:r>
      <w:bookmarkEnd w:id="231"/>
      <w:r>
        <w:t xml:space="preserve"> Erklären Sie, warum die Venus nur als "Morgen- oder Abendstern" zu beobachten ist. Wieso sind die Begriffe Morgenstern und Abendstern eigentlich falsch?</w:t>
      </w:r>
    </w:p>
    <w:p w:rsidR="00F61183" w:rsidRDefault="00F61183" w:rsidP="00F61183">
      <w:pPr>
        <w:widowControl w:val="0"/>
      </w:pPr>
    </w:p>
    <w:bookmarkStart w:id="232" w:name="_Hlt515621476"/>
    <w:bookmarkStart w:id="233" w:name="_Hlt514849840"/>
    <w:bookmarkEnd w:id="232"/>
    <w:p w:rsidR="00F61183" w:rsidRDefault="00F61183" w:rsidP="00F61183">
      <w:pPr>
        <w:widowControl w:val="0"/>
      </w:pPr>
      <w:r>
        <w:fldChar w:fldCharType="begin"/>
      </w:r>
      <w:r w:rsidR="0080654A">
        <w:instrText>HYPERLINK "lsgastro</w:instrText>
      </w:r>
      <w:r w:rsidR="00D5095B">
        <w:instrText>.docx</w:instrText>
      </w:r>
      <w:r w:rsidR="0080654A">
        <w:instrText>" \l "as25"</w:instrText>
      </w:r>
      <w:r>
        <w:fldChar w:fldCharType="separate"/>
      </w:r>
      <w:r>
        <w:rPr>
          <w:rStyle w:val="Hyperlink"/>
        </w:rPr>
        <w:t>25.</w:t>
      </w:r>
      <w:r>
        <w:fldChar w:fldCharType="end"/>
      </w:r>
      <w:bookmarkEnd w:id="233"/>
      <w:r>
        <w:t xml:space="preserve"> Beschreiben Sie, wie die Bahnschleife des Mars zu beobachten wäre.</w:t>
      </w:r>
    </w:p>
    <w:p w:rsidR="00F61183" w:rsidRDefault="00F61183" w:rsidP="00F61183">
      <w:pPr>
        <w:widowControl w:val="0"/>
      </w:pPr>
    </w:p>
    <w:bookmarkStart w:id="234" w:name="as26"/>
    <w:bookmarkEnd w:id="234"/>
    <w:p w:rsidR="00F61183" w:rsidRDefault="00F61183" w:rsidP="00F61183">
      <w:pPr>
        <w:widowControl w:val="0"/>
      </w:pPr>
      <w:r>
        <w:fldChar w:fldCharType="begin"/>
      </w:r>
      <w:r w:rsidR="0080654A">
        <w:instrText>HYPERLINK "lsgastro</w:instrText>
      </w:r>
      <w:r w:rsidR="00D5095B">
        <w:instrText>.docx</w:instrText>
      </w:r>
      <w:r w:rsidR="0080654A">
        <w:instrText>" \l "as26"</w:instrText>
      </w:r>
      <w:r>
        <w:fldChar w:fldCharType="separate"/>
      </w:r>
      <w:r>
        <w:rPr>
          <w:rStyle w:val="Hyperlink"/>
        </w:rPr>
        <w:t>2</w:t>
      </w:r>
      <w:bookmarkStart w:id="235" w:name="_Hlt514849854"/>
      <w:r>
        <w:rPr>
          <w:rStyle w:val="Hyperlink"/>
        </w:rPr>
        <w:t>6</w:t>
      </w:r>
      <w:bookmarkEnd w:id="235"/>
      <w:r>
        <w:rPr>
          <w:rStyle w:val="Hyperlink"/>
        </w:rPr>
        <w:t>.</w:t>
      </w:r>
      <w:r>
        <w:fldChar w:fldCharType="end"/>
      </w:r>
      <w:r>
        <w:t xml:space="preserve"> Erklären Sie an einem Beispiel, wie die Größe des Planeten </w:t>
      </w:r>
      <w:r w:rsidR="00E142F4">
        <w:t>Einfluss</w:t>
      </w:r>
      <w:r>
        <w:t xml:space="preserve"> auf die physikalischen Verhältnisse an der Oberfläche hat.</w:t>
      </w:r>
    </w:p>
    <w:p w:rsidR="00F61183" w:rsidRDefault="00F61183" w:rsidP="00F61183">
      <w:pPr>
        <w:widowControl w:val="0"/>
      </w:pPr>
    </w:p>
    <w:p w:rsidR="00F61183" w:rsidRDefault="006C3A99" w:rsidP="00F61183">
      <w:pPr>
        <w:widowControl w:val="0"/>
      </w:pPr>
      <w:hyperlink r:id="rId52" w:anchor="as28" w:history="1">
        <w:r w:rsidR="00F61183">
          <w:rPr>
            <w:rStyle w:val="Hyperlink"/>
          </w:rPr>
          <w:t>2</w:t>
        </w:r>
        <w:bookmarkStart w:id="236" w:name="_Hlt514849974"/>
        <w:r w:rsidR="00F61183">
          <w:rPr>
            <w:rStyle w:val="Hyperlink"/>
          </w:rPr>
          <w:t>8</w:t>
        </w:r>
        <w:bookmarkEnd w:id="236"/>
        <w:r w:rsidR="00F61183">
          <w:rPr>
            <w:rStyle w:val="Hyperlink"/>
          </w:rPr>
          <w:t>.</w:t>
        </w:r>
      </w:hyperlink>
      <w:r w:rsidR="00F61183">
        <w:t xml:space="preserve"> Erklären Sie, warum die physikalischen Verhältnisse an der Oberfläche von Mars und Merkur unterschiedlich sind. </w:t>
      </w:r>
    </w:p>
    <w:p w:rsidR="00F61183" w:rsidRDefault="00F61183" w:rsidP="00F61183">
      <w:pPr>
        <w:widowControl w:val="0"/>
      </w:pPr>
    </w:p>
    <w:tbl>
      <w:tblPr>
        <w:tblW w:w="0" w:type="auto"/>
        <w:tblLayout w:type="fixed"/>
        <w:tblCellMar>
          <w:left w:w="70" w:type="dxa"/>
          <w:right w:w="70" w:type="dxa"/>
        </w:tblCellMar>
        <w:tblLook w:val="0000" w:firstRow="0" w:lastRow="0" w:firstColumn="0" w:lastColumn="0" w:noHBand="0" w:noVBand="0"/>
      </w:tblPr>
      <w:tblGrid>
        <w:gridCol w:w="4886"/>
        <w:gridCol w:w="4886"/>
      </w:tblGrid>
      <w:tr w:rsidR="00F61183" w:rsidTr="00F61183">
        <w:tc>
          <w:tcPr>
            <w:tcW w:w="4886" w:type="dxa"/>
          </w:tcPr>
          <w:bookmarkStart w:id="237" w:name="_Hlt514850152"/>
          <w:p w:rsidR="00F61183" w:rsidRDefault="00F61183" w:rsidP="00F61183">
            <w:pPr>
              <w:widowControl w:val="0"/>
              <w:rPr>
                <w:rFonts w:ascii="Caslon 3" w:hAnsi="Caslon 3"/>
              </w:rPr>
            </w:pPr>
            <w:r>
              <w:fldChar w:fldCharType="begin"/>
            </w:r>
            <w:r w:rsidR="0080654A">
              <w:instrText>HYPERLINK "lsgastro</w:instrText>
            </w:r>
            <w:r w:rsidR="00D5095B">
              <w:instrText>.docx</w:instrText>
            </w:r>
            <w:r w:rsidR="0080654A">
              <w:instrText>" \l "as31"</w:instrText>
            </w:r>
            <w:r>
              <w:fldChar w:fldCharType="separate"/>
            </w:r>
            <w:r>
              <w:rPr>
                <w:rStyle w:val="Hyperlink"/>
              </w:rPr>
              <w:t>31.</w:t>
            </w:r>
            <w:r>
              <w:fldChar w:fldCharType="end"/>
            </w:r>
            <w:bookmarkEnd w:id="237"/>
            <w:r>
              <w:t xml:space="preserve"> Welcher Planet ist auf dem Bild dargestellt?</w:t>
            </w:r>
            <w:r>
              <w:br/>
              <w:t>Nennen Sie alle Planeten, die eine kleinere Entfernung zur Sonne haben als der dargestellte.</w:t>
            </w:r>
          </w:p>
        </w:tc>
        <w:tc>
          <w:tcPr>
            <w:tcW w:w="4886" w:type="dxa"/>
          </w:tcPr>
          <w:p w:rsidR="00F61183" w:rsidRDefault="00F61183" w:rsidP="00F61183">
            <w:pPr>
              <w:rPr>
                <w:rFonts w:ascii="Caslon 3" w:hAnsi="Caslon 3"/>
              </w:rPr>
            </w:pPr>
            <w:r>
              <w:rPr>
                <w:rFonts w:ascii="Caslon 3" w:hAnsi="Caslon 3"/>
              </w:rPr>
              <w:object w:dxaOrig="4905" w:dyaOrig="3105">
                <v:shape id="_x0000_i1031" type="#_x0000_t75" style="width:211.5pt;height:134.25pt" o:ole="">
                  <v:imagedata r:id="rId53" o:title=""/>
                </v:shape>
                <o:OLEObject Type="Embed" ProgID="PBrush" ShapeID="_x0000_i1031" DrawAspect="Content" ObjectID="_1672907211" r:id="rId54"/>
              </w:object>
            </w:r>
          </w:p>
          <w:p w:rsidR="00F61183" w:rsidRDefault="00F61183" w:rsidP="00F61183">
            <w:pPr>
              <w:widowControl w:val="0"/>
              <w:rPr>
                <w:rFonts w:ascii="Caslon 3" w:hAnsi="Caslon 3"/>
              </w:rPr>
            </w:pPr>
          </w:p>
        </w:tc>
      </w:tr>
    </w:tbl>
    <w:p w:rsidR="00F61183" w:rsidRDefault="00F61183" w:rsidP="00F61183">
      <w:pPr>
        <w:widowControl w:val="0"/>
        <w:rPr>
          <w:rFonts w:ascii="Caslon 3" w:hAnsi="Caslon 3"/>
        </w:rPr>
      </w:pPr>
    </w:p>
    <w:tbl>
      <w:tblPr>
        <w:tblW w:w="0" w:type="auto"/>
        <w:tblLayout w:type="fixed"/>
        <w:tblCellMar>
          <w:left w:w="70" w:type="dxa"/>
          <w:right w:w="70" w:type="dxa"/>
        </w:tblCellMar>
        <w:tblLook w:val="0000" w:firstRow="0" w:lastRow="0" w:firstColumn="0" w:lastColumn="0" w:noHBand="0" w:noVBand="0"/>
      </w:tblPr>
      <w:tblGrid>
        <w:gridCol w:w="4886"/>
        <w:gridCol w:w="4886"/>
      </w:tblGrid>
      <w:tr w:rsidR="00F61183" w:rsidTr="00F61183">
        <w:tc>
          <w:tcPr>
            <w:tcW w:w="4886" w:type="dxa"/>
          </w:tcPr>
          <w:p w:rsidR="00F61183" w:rsidRDefault="006C3A99" w:rsidP="00F61183">
            <w:hyperlink r:id="rId55" w:anchor="as32" w:history="1">
              <w:r w:rsidR="00F61183">
                <w:rPr>
                  <w:rStyle w:val="Hyperlink"/>
                </w:rPr>
                <w:t>3</w:t>
              </w:r>
              <w:bookmarkStart w:id="238" w:name="_Hlt514850181"/>
              <w:r w:rsidR="00F61183">
                <w:rPr>
                  <w:rStyle w:val="Hyperlink"/>
                </w:rPr>
                <w:t>2</w:t>
              </w:r>
              <w:bookmarkEnd w:id="238"/>
              <w:r w:rsidR="00F61183">
                <w:rPr>
                  <w:rStyle w:val="Hyperlink"/>
                </w:rPr>
                <w:t>.</w:t>
              </w:r>
            </w:hyperlink>
            <w:r w:rsidR="00F61183">
              <w:t xml:space="preserve"> Welcher Planet ist auf dem Bild dargestellt?</w:t>
            </w:r>
            <w:r w:rsidR="00F61183">
              <w:br/>
              <w:t>Nennen Sie alle Planeten, die eine kleinere Entfernung zur Sonne haben als der dargestellte.</w:t>
            </w:r>
          </w:p>
          <w:p w:rsidR="00F61183" w:rsidRDefault="00F61183" w:rsidP="00F61183">
            <w:pPr>
              <w:widowControl w:val="0"/>
              <w:rPr>
                <w:rFonts w:ascii="Caslon 3" w:hAnsi="Caslon 3"/>
              </w:rPr>
            </w:pPr>
          </w:p>
        </w:tc>
        <w:tc>
          <w:tcPr>
            <w:tcW w:w="4886" w:type="dxa"/>
          </w:tcPr>
          <w:p w:rsidR="00F61183" w:rsidRDefault="00F61183" w:rsidP="00F61183">
            <w:r>
              <w:object w:dxaOrig="1280" w:dyaOrig="800">
                <v:shape id="_x0000_i1032" type="#_x0000_t75" style="width:201.75pt;height:126.75pt" o:ole="">
                  <v:imagedata r:id="rId56" o:title=""/>
                </v:shape>
                <o:OLEObject Type="Embed" ProgID="CPaint4" ShapeID="_x0000_i1032" DrawAspect="Content" ObjectID="_1672907212" r:id="rId57"/>
              </w:object>
            </w:r>
          </w:p>
          <w:p w:rsidR="00F61183" w:rsidRDefault="00F61183" w:rsidP="00F61183">
            <w:pPr>
              <w:widowControl w:val="0"/>
              <w:rPr>
                <w:rFonts w:ascii="Caslon 3" w:hAnsi="Caslon 3"/>
              </w:rPr>
            </w:pPr>
          </w:p>
        </w:tc>
      </w:tr>
    </w:tbl>
    <w:p w:rsidR="00F61183" w:rsidRDefault="00F61183" w:rsidP="00F61183">
      <w:pPr>
        <w:widowControl w:val="0"/>
        <w:rPr>
          <w:rFonts w:ascii="Caslon 3" w:hAnsi="Caslon 3"/>
        </w:rPr>
      </w:pPr>
    </w:p>
    <w:bookmarkStart w:id="239" w:name="_Hlt514850194"/>
    <w:p w:rsidR="00F61183" w:rsidRDefault="00F61183" w:rsidP="00F61183">
      <w:pPr>
        <w:widowControl w:val="0"/>
        <w:ind w:left="284" w:right="1131" w:hanging="284"/>
      </w:pPr>
      <w:r>
        <w:fldChar w:fldCharType="begin"/>
      </w:r>
      <w:r w:rsidR="0080654A">
        <w:instrText>HYPERLINK "lsgastro</w:instrText>
      </w:r>
      <w:r w:rsidR="00D5095B">
        <w:instrText>.docx</w:instrText>
      </w:r>
      <w:r w:rsidR="0080654A">
        <w:instrText>" \l "as33"</w:instrText>
      </w:r>
      <w:r>
        <w:fldChar w:fldCharType="separate"/>
      </w:r>
      <w:r>
        <w:rPr>
          <w:rStyle w:val="Hyperlink"/>
        </w:rPr>
        <w:t>33.</w:t>
      </w:r>
      <w:r>
        <w:fldChar w:fldCharType="end"/>
      </w:r>
      <w:bookmarkEnd w:id="239"/>
      <w:r>
        <w:t xml:space="preserve"> Vergleicht man die Planeten des Sonnensystems, stellt man fest, dass sich die Planeten in zwei Gruppen mit ähnlichen Eigenschaften einordnen lassen. Nehmen Sie für alle Planeten eine solche Eingruppierung vor und charakterisieren Sie diese Gruppen. </w:t>
      </w:r>
    </w:p>
    <w:p w:rsidR="00F61183" w:rsidRDefault="00F61183" w:rsidP="00F61183">
      <w:pPr>
        <w:widowControl w:val="0"/>
        <w:ind w:left="284" w:right="1131" w:hanging="284"/>
      </w:pPr>
    </w:p>
    <w:p w:rsidR="00F61183" w:rsidRDefault="006C3A99" w:rsidP="00F61183">
      <w:pPr>
        <w:widowControl w:val="0"/>
        <w:ind w:left="284" w:right="1131" w:hanging="284"/>
        <w:rPr>
          <w:sz w:val="24"/>
        </w:rPr>
      </w:pPr>
      <w:hyperlink r:id="rId58" w:anchor="as160" w:history="1">
        <w:r w:rsidR="00F61183">
          <w:rPr>
            <w:rStyle w:val="Hyperlink"/>
          </w:rPr>
          <w:t>1</w:t>
        </w:r>
        <w:bookmarkStart w:id="240" w:name="_Hlt19943355"/>
        <w:r w:rsidR="00F61183">
          <w:rPr>
            <w:rStyle w:val="Hyperlink"/>
          </w:rPr>
          <w:t>6</w:t>
        </w:r>
        <w:bookmarkStart w:id="241" w:name="_Hlt46903218"/>
        <w:bookmarkEnd w:id="240"/>
        <w:r w:rsidR="00F61183">
          <w:rPr>
            <w:rStyle w:val="Hyperlink"/>
          </w:rPr>
          <w:t>0</w:t>
        </w:r>
        <w:bookmarkEnd w:id="241"/>
        <w:r w:rsidR="00F61183">
          <w:rPr>
            <w:rStyle w:val="Hyperlink"/>
          </w:rPr>
          <w:t>.</w:t>
        </w:r>
      </w:hyperlink>
      <w:r w:rsidR="00F61183">
        <w:t xml:space="preserve"> </w:t>
      </w:r>
      <w:r w:rsidR="00F61183">
        <w:rPr>
          <w:sz w:val="24"/>
        </w:rPr>
        <w:t>Was ist der „Große Rote Fleck" auf dem Jupiter?</w:t>
      </w:r>
      <w:r w:rsidR="00F61183">
        <w:rPr>
          <w:sz w:val="24"/>
        </w:rPr>
        <w:br/>
      </w:r>
    </w:p>
    <w:p w:rsidR="00F61183" w:rsidRDefault="006C3A99" w:rsidP="00F61183">
      <w:pPr>
        <w:widowControl w:val="0"/>
        <w:ind w:left="284" w:right="1131" w:hanging="284"/>
      </w:pPr>
      <w:hyperlink r:id="rId59" w:anchor="as166" w:history="1">
        <w:r w:rsidR="00F61183">
          <w:rPr>
            <w:rStyle w:val="Hyperlink"/>
          </w:rPr>
          <w:t>166.</w:t>
        </w:r>
      </w:hyperlink>
      <w:r w:rsidR="00F61183">
        <w:rPr>
          <w:sz w:val="24"/>
        </w:rPr>
        <w:t xml:space="preserve"> </w:t>
      </w:r>
      <w:r w:rsidR="00F61183">
        <w:t>Die Venus wird als Schwester der Erde bezeichnet. Nennen Sie einige Gemeinsamkeiten und Unterschiede zwischen beiden Planeten.</w:t>
      </w:r>
    </w:p>
    <w:p w:rsidR="00F61183" w:rsidRDefault="00F61183" w:rsidP="00F61183">
      <w:pPr>
        <w:widowControl w:val="0"/>
      </w:pPr>
    </w:p>
    <w:p w:rsidR="00F61183" w:rsidRDefault="006C3A99" w:rsidP="00F61183">
      <w:pPr>
        <w:widowControl w:val="0"/>
      </w:pPr>
      <w:hyperlink r:id="rId60" w:anchor="as167" w:history="1">
        <w:r w:rsidR="00F61183">
          <w:rPr>
            <w:rStyle w:val="Hyperlink"/>
          </w:rPr>
          <w:t>16</w:t>
        </w:r>
        <w:bookmarkStart w:id="242" w:name="_Hlt46924753"/>
        <w:r w:rsidR="00F61183">
          <w:rPr>
            <w:rStyle w:val="Hyperlink"/>
          </w:rPr>
          <w:t>7</w:t>
        </w:r>
        <w:bookmarkEnd w:id="242"/>
        <w:r w:rsidR="00F61183">
          <w:rPr>
            <w:rStyle w:val="Hyperlink"/>
          </w:rPr>
          <w:t>.</w:t>
        </w:r>
      </w:hyperlink>
      <w:r w:rsidR="00F61183">
        <w:t xml:space="preserve"> Uranus hat eine mittlere Dichte von 1,29 g/cm³. Welche </w:t>
      </w:r>
      <w:proofErr w:type="spellStart"/>
      <w:r w:rsidR="00F61183">
        <w:t>Schlußfolgerung</w:t>
      </w:r>
      <w:proofErr w:type="spellEnd"/>
      <w:r w:rsidR="00F61183">
        <w:t xml:space="preserve"> kann man daraus auf den Aufbau von Uranus ziehen?</w:t>
      </w:r>
    </w:p>
    <w:p w:rsidR="00F61183" w:rsidRDefault="00F61183" w:rsidP="00F61183">
      <w:pPr>
        <w:widowControl w:val="0"/>
        <w:ind w:left="284" w:right="1131" w:hanging="284"/>
      </w:pPr>
    </w:p>
    <w:bookmarkStart w:id="243" w:name="_Hlt46924845"/>
    <w:p w:rsidR="00F61183" w:rsidRDefault="00F61183" w:rsidP="00F61183">
      <w:pPr>
        <w:widowControl w:val="0"/>
        <w:ind w:left="284" w:right="1131" w:hanging="284"/>
        <w:rPr>
          <w:b/>
        </w:rPr>
      </w:pPr>
      <w:r>
        <w:fldChar w:fldCharType="begin"/>
      </w:r>
      <w:r w:rsidR="0080654A">
        <w:instrText>HYPERLINK "lsgastro</w:instrText>
      </w:r>
      <w:r w:rsidR="00D5095B">
        <w:instrText>.docx</w:instrText>
      </w:r>
      <w:r w:rsidR="0080654A">
        <w:instrText>" \l "as168"</w:instrText>
      </w:r>
      <w:r>
        <w:fldChar w:fldCharType="separate"/>
      </w:r>
      <w:r>
        <w:rPr>
          <w:rStyle w:val="Hyperlink"/>
        </w:rPr>
        <w:t>1</w:t>
      </w:r>
      <w:bookmarkStart w:id="244" w:name="_Hlt67628974"/>
      <w:r>
        <w:rPr>
          <w:rStyle w:val="Hyperlink"/>
        </w:rPr>
        <w:t>6</w:t>
      </w:r>
      <w:bookmarkEnd w:id="244"/>
      <w:r>
        <w:rPr>
          <w:rStyle w:val="Hyperlink"/>
        </w:rPr>
        <w:t>8.</w:t>
      </w:r>
      <w:r>
        <w:fldChar w:fldCharType="end"/>
      </w:r>
      <w:bookmarkEnd w:id="243"/>
      <w:r>
        <w:t xml:space="preserve"> Woran erkennt man, </w:t>
      </w:r>
      <w:r w:rsidR="00C35786">
        <w:t>dass</w:t>
      </w:r>
      <w:r>
        <w:t xml:space="preserve"> es auf dem Mars reichlich Wasser gegeben hat?</w:t>
      </w:r>
    </w:p>
    <w:p w:rsidR="00F61183" w:rsidRDefault="00F61183" w:rsidP="00F61183">
      <w:pPr>
        <w:widowControl w:val="0"/>
      </w:pPr>
    </w:p>
    <w:p w:rsidR="00F61183" w:rsidRDefault="006C3A99" w:rsidP="00F61183">
      <w:pPr>
        <w:widowControl w:val="0"/>
        <w:rPr>
          <w:snapToGrid w:val="0"/>
        </w:rPr>
      </w:pPr>
      <w:hyperlink r:id="rId61" w:anchor="as172" w:history="1">
        <w:r w:rsidR="00F61183">
          <w:rPr>
            <w:rStyle w:val="Hyperlink"/>
          </w:rPr>
          <w:t>1</w:t>
        </w:r>
        <w:bookmarkStart w:id="245" w:name="_Hlt157907529"/>
        <w:r w:rsidR="00F61183">
          <w:rPr>
            <w:rStyle w:val="Hyperlink"/>
          </w:rPr>
          <w:t>7</w:t>
        </w:r>
        <w:bookmarkEnd w:id="245"/>
        <w:r w:rsidR="00F61183">
          <w:rPr>
            <w:rStyle w:val="Hyperlink"/>
          </w:rPr>
          <w:t>2.</w:t>
        </w:r>
      </w:hyperlink>
      <w:r w:rsidR="00F61183">
        <w:rPr>
          <w:snapToGrid w:val="0"/>
        </w:rPr>
        <w:t xml:space="preserve"> Wie bekannt wurde, haben Astronomen 2003 einen Himmelskörper entdeckt, der von der Presse als 10. Planet gefeiert wurde. Sicher ist der bislang fernste Himmelskörper unseres Sonnensystems eine Erwähnung wert, aber nicht unbedingt als Planet. Bei dem nach der Meeresgöttin der Inuit (Eskimos) "</w:t>
      </w:r>
      <w:proofErr w:type="spellStart"/>
      <w:r w:rsidR="00F61183">
        <w:rPr>
          <w:snapToGrid w:val="0"/>
        </w:rPr>
        <w:t>Sedna</w:t>
      </w:r>
      <w:proofErr w:type="spellEnd"/>
      <w:r w:rsidR="00F61183">
        <w:rPr>
          <w:snapToGrid w:val="0"/>
        </w:rPr>
        <w:t>" vorläufig benannten Gebilde handelt es sich um ein zirka 1.770 Kilometer Durchmesser großen (zum Vergleich: Pluto = 2.274 Kilometer) Kleinplaneten, der derzeit etwa 13 Milliarden Kilometer von der Erde entfernt sein soll.</w:t>
      </w:r>
      <w:r w:rsidR="00F61183">
        <w:rPr>
          <w:snapToGrid w:val="0"/>
        </w:rPr>
        <w:br/>
        <w:t>Mit welcher Strahlungsleistung wird ein Quadratmeter dieses Körpers bestrahlt, wenn er im vollen Sonnenlicht steht?</w:t>
      </w:r>
      <w:r w:rsidR="00F61183">
        <w:rPr>
          <w:snapToGrid w:val="0"/>
        </w:rPr>
        <w:br/>
        <w:t>Auf der Erde beträgt bei einem Sonnenabstand von 150 Mill. km diese Leistung 1,37 kW.</w:t>
      </w:r>
    </w:p>
    <w:p w:rsidR="00F61183" w:rsidRDefault="00F61183" w:rsidP="00F61183">
      <w:pPr>
        <w:widowControl w:val="0"/>
        <w:rPr>
          <w:snapToGrid w:val="0"/>
        </w:rPr>
      </w:pPr>
    </w:p>
    <w:tbl>
      <w:tblPr>
        <w:tblW w:w="0" w:type="auto"/>
        <w:tblLayout w:type="fixed"/>
        <w:tblCellMar>
          <w:left w:w="70" w:type="dxa"/>
          <w:right w:w="70" w:type="dxa"/>
        </w:tblCellMar>
        <w:tblLook w:val="0000" w:firstRow="0" w:lastRow="0" w:firstColumn="0" w:lastColumn="0" w:noHBand="0" w:noVBand="0"/>
      </w:tblPr>
      <w:tblGrid>
        <w:gridCol w:w="5030"/>
        <w:gridCol w:w="5030"/>
      </w:tblGrid>
      <w:tr w:rsidR="00F61183" w:rsidTr="00F61183">
        <w:tc>
          <w:tcPr>
            <w:tcW w:w="5030" w:type="dxa"/>
          </w:tcPr>
          <w:p w:rsidR="00F61183" w:rsidRDefault="006C3A99" w:rsidP="00F61183">
            <w:pPr>
              <w:widowControl w:val="0"/>
            </w:pPr>
            <w:hyperlink r:id="rId62" w:anchor="as180" w:history="1">
              <w:r w:rsidR="00F61183">
                <w:rPr>
                  <w:rStyle w:val="Hyperlink"/>
                </w:rPr>
                <w:t>180.</w:t>
              </w:r>
            </w:hyperlink>
            <w:r w:rsidR="00F61183">
              <w:rPr>
                <w:snapToGrid w:val="0"/>
              </w:rPr>
              <w:t xml:space="preserve"> </w:t>
            </w:r>
          </w:p>
          <w:p w:rsidR="00F61183" w:rsidRDefault="00F61183" w:rsidP="00F61183">
            <w:pPr>
              <w:widowControl w:val="0"/>
            </w:pPr>
            <w:r>
              <w:t>Am 30. Dezember 2007 stehen die Planeten in den dargestellten Positionen. Beurteilen Sie die Sichtbarkeit der Planeten Mars (M) und Venus (V) von der Erde (E) aus.</w:t>
            </w:r>
          </w:p>
        </w:tc>
        <w:tc>
          <w:tcPr>
            <w:tcW w:w="5030" w:type="dxa"/>
          </w:tcPr>
          <w:p w:rsidR="00F61183" w:rsidRDefault="006C3A99" w:rsidP="00F61183">
            <w:pPr>
              <w:widowControl w:val="0"/>
            </w:pPr>
            <w:r>
              <w:pict>
                <v:shape id="_x0000_i1033" type="#_x0000_t75" style="width:243.75pt;height:243pt" fillcolor="window">
                  <v:imagedata r:id="rId63" o:title="as180"/>
                </v:shape>
              </w:pict>
            </w:r>
          </w:p>
        </w:tc>
      </w:tr>
    </w:tbl>
    <w:p w:rsidR="00F61183" w:rsidRDefault="00F61183" w:rsidP="00F61183">
      <w:pPr>
        <w:widowControl w:val="0"/>
      </w:pPr>
    </w:p>
    <w:p w:rsidR="00F61183" w:rsidRDefault="00F61183" w:rsidP="00F61183">
      <w:pPr>
        <w:widowControl w:val="0"/>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246" w:name="t3"/>
            <w:bookmarkEnd w:id="246"/>
            <w:proofErr w:type="spellStart"/>
            <w:r>
              <w:t>Erdmond</w:t>
            </w:r>
            <w:proofErr w:type="spellEnd"/>
          </w:p>
        </w:tc>
        <w:tc>
          <w:tcPr>
            <w:tcW w:w="5031" w:type="dxa"/>
            <w:vAlign w:val="center"/>
          </w:tcPr>
          <w:p w:rsidR="00F61183" w:rsidRDefault="006C3A99" w:rsidP="006B2B5E">
            <w:pPr>
              <w:jc w:val="center"/>
              <w:rPr>
                <w:rStyle w:val="Hyperlink"/>
              </w:rPr>
            </w:pPr>
            <w:hyperlink w:anchor="t0" w:history="1">
              <w:r w:rsidR="00F61183">
                <w:rPr>
                  <w:rStyle w:val="Hyperlink"/>
                </w:rPr>
                <w:t>(z</w:t>
              </w:r>
              <w:bookmarkStart w:id="247" w:name="_Hlt67629000"/>
              <w:r w:rsidR="00F61183">
                <w:rPr>
                  <w:rStyle w:val="Hyperlink"/>
                </w:rPr>
                <w:t>u</w:t>
              </w:r>
              <w:bookmarkStart w:id="248" w:name="_Hlt499253829"/>
              <w:bookmarkEnd w:id="247"/>
              <w:r w:rsidR="00F61183">
                <w:rPr>
                  <w:rStyle w:val="Hyperlink"/>
                </w:rPr>
                <w:t>m</w:t>
              </w:r>
              <w:bookmarkStart w:id="249" w:name="_Hlt496873789"/>
              <w:bookmarkEnd w:id="248"/>
              <w:r w:rsidR="00F61183">
                <w:rPr>
                  <w:rStyle w:val="Hyperlink"/>
                </w:rPr>
                <w:t xml:space="preserve"> </w:t>
              </w:r>
              <w:bookmarkEnd w:id="249"/>
              <w:r w:rsidR="00F61183">
                <w:rPr>
                  <w:rStyle w:val="Hyperlink"/>
                </w:rPr>
                <w:t>I</w:t>
              </w:r>
              <w:bookmarkStart w:id="250" w:name="_Hlt499253832"/>
              <w:r w:rsidR="00F61183">
                <w:rPr>
                  <w:rStyle w:val="Hyperlink"/>
                </w:rPr>
                <w:t>n</w:t>
              </w:r>
              <w:bookmarkStart w:id="251" w:name="_Hlt514681703"/>
              <w:bookmarkEnd w:id="250"/>
              <w:r w:rsidR="00F61183">
                <w:rPr>
                  <w:rStyle w:val="Hyperlink"/>
                </w:rPr>
                <w:t>h</w:t>
              </w:r>
              <w:bookmarkStart w:id="252" w:name="_Hlt496873786"/>
              <w:bookmarkEnd w:id="251"/>
              <w:r w:rsidR="00F61183">
                <w:rPr>
                  <w:rStyle w:val="Hyperlink"/>
                </w:rPr>
                <w:t>a</w:t>
              </w:r>
              <w:bookmarkStart w:id="253" w:name="_Hlt499276694"/>
              <w:bookmarkEnd w:id="252"/>
              <w:r w:rsidR="00F61183">
                <w:rPr>
                  <w:rStyle w:val="Hyperlink"/>
                </w:rPr>
                <w:t>l</w:t>
              </w:r>
              <w:bookmarkEnd w:id="253"/>
              <w:r w:rsidR="00F61183">
                <w:rPr>
                  <w:rStyle w:val="Hyperlink"/>
                </w:rPr>
                <w:t>t</w:t>
              </w:r>
              <w:bookmarkStart w:id="254" w:name="_Hlt19943566"/>
              <w:r w:rsidR="00F61183">
                <w:rPr>
                  <w:rStyle w:val="Hyperlink"/>
                </w:rPr>
                <w:t>s</w:t>
              </w:r>
              <w:bookmarkStart w:id="255" w:name="_Hlt499679002"/>
              <w:bookmarkEnd w:id="254"/>
              <w:r w:rsidR="00F61183">
                <w:rPr>
                  <w:rStyle w:val="Hyperlink"/>
                </w:rPr>
                <w:t>v</w:t>
              </w:r>
              <w:bookmarkStart w:id="256" w:name="_Hlt499252453"/>
              <w:bookmarkEnd w:id="255"/>
              <w:r w:rsidR="00F61183">
                <w:rPr>
                  <w:rStyle w:val="Hyperlink"/>
                </w:rPr>
                <w:t>e</w:t>
              </w:r>
              <w:bookmarkEnd w:id="256"/>
              <w:r w:rsidR="00F61183">
                <w:rPr>
                  <w:rStyle w:val="Hyperlink"/>
                </w:rPr>
                <w:t>r</w:t>
              </w:r>
              <w:bookmarkStart w:id="257" w:name="_Hlt496873814"/>
              <w:r w:rsidR="00F61183">
                <w:rPr>
                  <w:rStyle w:val="Hyperlink"/>
                </w:rPr>
                <w:t>z</w:t>
              </w:r>
              <w:bookmarkEnd w:id="257"/>
              <w:r w:rsidR="00F61183">
                <w:rPr>
                  <w:rStyle w:val="Hyperlink"/>
                </w:rPr>
                <w:t>eichnis )</w:t>
              </w:r>
            </w:hyperlink>
          </w:p>
        </w:tc>
      </w:tr>
    </w:tbl>
    <w:p w:rsidR="00F61183" w:rsidRDefault="00F61183" w:rsidP="00F61183"/>
    <w:bookmarkStart w:id="258" w:name="_Hlt514850318"/>
    <w:p w:rsidR="00F61183" w:rsidRDefault="00F61183" w:rsidP="00F61183">
      <w:pPr>
        <w:widowControl w:val="0"/>
      </w:pPr>
      <w:r>
        <w:fldChar w:fldCharType="begin"/>
      </w:r>
      <w:r w:rsidR="0080654A">
        <w:instrText>HYPERLINK "lsgastro</w:instrText>
      </w:r>
      <w:r w:rsidR="00D5095B">
        <w:instrText>.docx</w:instrText>
      </w:r>
      <w:r w:rsidR="0080654A">
        <w:instrText>" \l "as34"</w:instrText>
      </w:r>
      <w:r>
        <w:fldChar w:fldCharType="separate"/>
      </w:r>
      <w:r>
        <w:rPr>
          <w:rStyle w:val="Hyperlink"/>
        </w:rPr>
        <w:t>3</w:t>
      </w:r>
      <w:bookmarkStart w:id="259" w:name="_Hlt157908196"/>
      <w:r>
        <w:rPr>
          <w:rStyle w:val="Hyperlink"/>
        </w:rPr>
        <w:t>4</w:t>
      </w:r>
      <w:bookmarkEnd w:id="259"/>
      <w:r>
        <w:rPr>
          <w:rStyle w:val="Hyperlink"/>
        </w:rPr>
        <w:t>.</w:t>
      </w:r>
      <w:r>
        <w:fldChar w:fldCharType="end"/>
      </w:r>
      <w:bookmarkEnd w:id="258"/>
      <w:r>
        <w:t xml:space="preserve"> Beschreiben Sie, wie Sie die beiden Bewegungen des Mondes am Himmel beobachten können. Erklären Sie, wie es zu diesen Bewegungen kommt.</w:t>
      </w:r>
    </w:p>
    <w:p w:rsidR="00F61183" w:rsidRDefault="00F61183" w:rsidP="00F61183">
      <w:pPr>
        <w:widowControl w:val="0"/>
      </w:pPr>
    </w:p>
    <w:p w:rsidR="00F61183" w:rsidRDefault="006C3A99" w:rsidP="00F61183">
      <w:pPr>
        <w:widowControl w:val="0"/>
      </w:pPr>
      <w:hyperlink r:id="rId64" w:anchor="as35" w:history="1">
        <w:r w:rsidR="00F61183">
          <w:rPr>
            <w:rStyle w:val="Hyperlink"/>
          </w:rPr>
          <w:t>3</w:t>
        </w:r>
        <w:bookmarkStart w:id="260" w:name="_Hlt514850369"/>
        <w:r w:rsidR="00F61183">
          <w:rPr>
            <w:rStyle w:val="Hyperlink"/>
          </w:rPr>
          <w:t>5</w:t>
        </w:r>
        <w:bookmarkEnd w:id="260"/>
        <w:r w:rsidR="00F61183">
          <w:rPr>
            <w:rStyle w:val="Hyperlink"/>
          </w:rPr>
          <w:t>.</w:t>
        </w:r>
      </w:hyperlink>
      <w:r w:rsidR="00F61183">
        <w:t xml:space="preserve"> Warum ist an einem beliebigen Ort auf der Erde öfter Mondfinsternis als Sonnenfinsternis?</w:t>
      </w:r>
    </w:p>
    <w:p w:rsidR="00F61183" w:rsidRDefault="00F61183" w:rsidP="00F61183">
      <w:pPr>
        <w:widowControl w:val="0"/>
      </w:pPr>
    </w:p>
    <w:bookmarkStart w:id="261" w:name="_Hlt514850383"/>
    <w:p w:rsidR="00F61183" w:rsidRDefault="00F61183" w:rsidP="00F61183">
      <w:pPr>
        <w:widowControl w:val="0"/>
      </w:pPr>
      <w:r>
        <w:fldChar w:fldCharType="begin"/>
      </w:r>
      <w:r w:rsidR="0080654A">
        <w:instrText>HYPERLINK "lsgastro</w:instrText>
      </w:r>
      <w:r w:rsidR="00D5095B">
        <w:instrText>.docx</w:instrText>
      </w:r>
      <w:r w:rsidR="0080654A">
        <w:instrText>" \l "as36"</w:instrText>
      </w:r>
      <w:r>
        <w:fldChar w:fldCharType="separate"/>
      </w:r>
      <w:r>
        <w:rPr>
          <w:rStyle w:val="Hyperlink"/>
        </w:rPr>
        <w:t>36.</w:t>
      </w:r>
      <w:r>
        <w:fldChar w:fldCharType="end"/>
      </w:r>
      <w:bookmarkEnd w:id="261"/>
      <w:r>
        <w:t xml:space="preserve"> Entscheiden Sie, welche Mondphase im folgenden Lied besungen wird. Begründen Sie Ihre Antwort.</w:t>
      </w:r>
    </w:p>
    <w:p w:rsidR="00F61183" w:rsidRDefault="00F61183" w:rsidP="00F61183">
      <w:pPr>
        <w:widowControl w:val="0"/>
      </w:pPr>
      <w:r>
        <w:t xml:space="preserve">Der Mond ist aufgegangen </w:t>
      </w:r>
      <w:r>
        <w:br/>
        <w:t>(Worte: Matthias Claudius)</w:t>
      </w:r>
      <w:r>
        <w:br/>
        <w:t>Der Mond ist aufgegangen</w:t>
      </w:r>
      <w:proofErr w:type="gramStart"/>
      <w:r>
        <w:t>,</w:t>
      </w:r>
      <w:proofErr w:type="gramEnd"/>
      <w:r>
        <w:br/>
        <w:t xml:space="preserve">die </w:t>
      </w:r>
      <w:proofErr w:type="spellStart"/>
      <w:r>
        <w:t>goldnen</w:t>
      </w:r>
      <w:proofErr w:type="spellEnd"/>
      <w:r>
        <w:t xml:space="preserve"> Sternlein prangen</w:t>
      </w:r>
      <w:r>
        <w:br/>
        <w:t>am Himmel hell und klar;</w:t>
      </w:r>
      <w:r>
        <w:br/>
        <w:t>der Wald steht schwarz und schweiget,</w:t>
      </w:r>
      <w:r>
        <w:br/>
        <w:t xml:space="preserve">und aus den Wiesen steiget </w:t>
      </w:r>
      <w:r>
        <w:br/>
        <w:t>der weiße Nebel wunderbar.</w:t>
      </w:r>
      <w:r>
        <w:br/>
      </w:r>
      <w:r>
        <w:br/>
        <w:t>Wie ist die Welt so stille</w:t>
      </w:r>
      <w:r>
        <w:br/>
        <w:t>und in der Dämmerung Hülle</w:t>
      </w:r>
      <w:r>
        <w:br/>
        <w:t>so traulich und so hold</w:t>
      </w:r>
      <w:proofErr w:type="gramStart"/>
      <w:r>
        <w:t>;</w:t>
      </w:r>
      <w:proofErr w:type="gramEnd"/>
      <w:r>
        <w:br/>
        <w:t>gleich einer stillen Kammer,</w:t>
      </w:r>
      <w:r>
        <w:br/>
        <w:t>wo ihr des Tages Jammer</w:t>
      </w:r>
      <w:r>
        <w:br/>
        <w:t>verschlafen und vergessen sollt.</w:t>
      </w:r>
      <w:r>
        <w:br/>
      </w:r>
      <w:r>
        <w:br/>
        <w:t>Seht ihr den Mond dort stehen?</w:t>
      </w:r>
      <w:r>
        <w:br/>
        <w:t>Er ist nur halb zu sehen</w:t>
      </w:r>
      <w:r>
        <w:br/>
        <w:t>und ist doch rund und schön.</w:t>
      </w:r>
      <w:r>
        <w:br/>
        <w:t>So sind wohl manche Sachen</w:t>
      </w:r>
      <w:proofErr w:type="gramStart"/>
      <w:r>
        <w:t>,</w:t>
      </w:r>
      <w:proofErr w:type="gramEnd"/>
      <w:r>
        <w:br/>
        <w:t>die wir getrost belachen,</w:t>
      </w:r>
      <w:r>
        <w:br/>
      </w:r>
      <w:r>
        <w:lastRenderedPageBreak/>
        <w:t>weil unsre Augen sie nicht sehn.</w:t>
      </w:r>
    </w:p>
    <w:p w:rsidR="00F61183" w:rsidRDefault="00F61183" w:rsidP="00F61183">
      <w:pPr>
        <w:widowControl w:val="0"/>
      </w:pPr>
    </w:p>
    <w:bookmarkStart w:id="262" w:name="_Hlt163307041"/>
    <w:bookmarkStart w:id="263" w:name="_Hlt163302802"/>
    <w:bookmarkEnd w:id="262"/>
    <w:p w:rsidR="00F61183" w:rsidRDefault="00F61183" w:rsidP="00F61183">
      <w:pPr>
        <w:widowControl w:val="0"/>
        <w:tabs>
          <w:tab w:val="left" w:pos="8370"/>
        </w:tabs>
      </w:pPr>
      <w:r>
        <w:fldChar w:fldCharType="begin"/>
      </w:r>
      <w:r w:rsidR="0080654A">
        <w:instrText>HYPERLINK "lsgastro</w:instrText>
      </w:r>
      <w:r w:rsidR="00D5095B">
        <w:instrText>.docx</w:instrText>
      </w:r>
      <w:r w:rsidR="0080654A">
        <w:instrText>" \l "as37"</w:instrText>
      </w:r>
      <w:r>
        <w:fldChar w:fldCharType="separate"/>
      </w:r>
      <w:r>
        <w:rPr>
          <w:rStyle w:val="Hyperlink"/>
        </w:rPr>
        <w:t>3</w:t>
      </w:r>
      <w:bookmarkStart w:id="264" w:name="_Hlt514850400"/>
      <w:r>
        <w:rPr>
          <w:rStyle w:val="Hyperlink"/>
        </w:rPr>
        <w:t>7</w:t>
      </w:r>
      <w:bookmarkEnd w:id="264"/>
      <w:r>
        <w:rPr>
          <w:rStyle w:val="Hyperlink"/>
        </w:rPr>
        <w:t>.</w:t>
      </w:r>
      <w:r>
        <w:fldChar w:fldCharType="end"/>
      </w:r>
      <w:bookmarkEnd w:id="263"/>
      <w:r>
        <w:t xml:space="preserve"> Welche Aussagen sind falsch, welche richtig?</w:t>
      </w:r>
    </w:p>
    <w:p w:rsidR="00F61183" w:rsidRDefault="00F61183" w:rsidP="00F61183">
      <w:pPr>
        <w:widowControl w:val="0"/>
        <w:tabs>
          <w:tab w:val="left" w:pos="8370"/>
        </w:tabs>
      </w:pPr>
      <w:r>
        <w:t>a) Die Mondphasen entstehen durch den Schatten der Erde, der auf den Mond fällt.</w:t>
      </w:r>
      <w:r>
        <w:br/>
        <w:t>b) Zur Mittagszeit ist der Mond niemals zu sehen.</w:t>
      </w:r>
      <w:r>
        <w:br/>
        <w:t>c) Der Mond dreht sich in etwa einem Monat einmal um sich selbst.</w:t>
      </w:r>
      <w:r>
        <w:br/>
        <w:t>d) Der Vollmond geht dann unter, wenn die Sonne aufgeht.</w:t>
      </w:r>
      <w:r>
        <w:br/>
        <w:t>e) Im Sommer steht der Vollmond auf dem Meridian niedriger als im Winter.</w:t>
      </w:r>
      <w:r>
        <w:br/>
        <w:t xml:space="preserve">f) Eine Mondfinsternis kann nur </w:t>
      </w:r>
      <w:r w:rsidR="00E142F4">
        <w:t>bei abnehmendem</w:t>
      </w:r>
      <w:r>
        <w:t xml:space="preserve"> Mond stattfinden.</w:t>
      </w:r>
    </w:p>
    <w:p w:rsidR="00F61183" w:rsidRDefault="00F61183" w:rsidP="00F61183">
      <w:pPr>
        <w:widowControl w:val="0"/>
        <w:tabs>
          <w:tab w:val="left" w:pos="8370"/>
        </w:tabs>
      </w:pPr>
      <w:r>
        <w:t>g) Wenn der Mond über Mitteleuropa im 1. Viertel steht, so sehen die Bewohner Argentiniens in der Phase Letztes Viertel.</w:t>
      </w:r>
    </w:p>
    <w:p w:rsidR="00F61183" w:rsidRDefault="00F61183" w:rsidP="00F61183">
      <w:pPr>
        <w:widowControl w:val="0"/>
        <w:tabs>
          <w:tab w:val="left" w:pos="8370"/>
        </w:tabs>
      </w:pPr>
      <w:r>
        <w:t xml:space="preserve">h) Wenn in Mitteleuropa zunehmender Halbmond ist, ist für einen Astronauten auf dem Mond "abnehmende </w:t>
      </w:r>
      <w:proofErr w:type="spellStart"/>
      <w:r>
        <w:t>Halberde</w:t>
      </w:r>
      <w:proofErr w:type="spellEnd"/>
      <w:r>
        <w:t>".</w:t>
      </w:r>
    </w:p>
    <w:p w:rsidR="00F61183" w:rsidRDefault="00F61183" w:rsidP="00F61183">
      <w:pPr>
        <w:widowControl w:val="0"/>
        <w:tabs>
          <w:tab w:val="left" w:pos="8370"/>
        </w:tabs>
      </w:pPr>
      <w:r>
        <w:t>i) Die Regel zum Erkennen des abnehmenden Mondes ("kleines a") gilt auf der ganzen Erde.</w:t>
      </w:r>
    </w:p>
    <w:p w:rsidR="00F61183" w:rsidRDefault="00F61183" w:rsidP="00F61183">
      <w:pPr>
        <w:widowControl w:val="0"/>
        <w:tabs>
          <w:tab w:val="left" w:pos="8370"/>
        </w:tabs>
      </w:pPr>
      <w:r>
        <w:t>j) Himmelfahrt (etwa sechs Wochen nach Ostern) ist immer zunehmender Mond.</w:t>
      </w:r>
    </w:p>
    <w:p w:rsidR="00F61183" w:rsidRDefault="00F61183" w:rsidP="00F61183">
      <w:pPr>
        <w:widowControl w:val="0"/>
        <w:tabs>
          <w:tab w:val="left" w:pos="8370"/>
        </w:tabs>
      </w:pPr>
    </w:p>
    <w:p w:rsidR="00F61183" w:rsidRDefault="00F61183" w:rsidP="00F61183">
      <w:pPr>
        <w:widowControl w:val="0"/>
      </w:pPr>
    </w:p>
    <w:p w:rsidR="00F61183" w:rsidRDefault="006C3A99" w:rsidP="00F61183">
      <w:pPr>
        <w:widowControl w:val="0"/>
      </w:pPr>
      <w:hyperlink r:id="rId65" w:anchor="as38" w:history="1">
        <w:r w:rsidR="00F61183">
          <w:rPr>
            <w:rStyle w:val="Hyperlink"/>
          </w:rPr>
          <w:t>3</w:t>
        </w:r>
        <w:bookmarkStart w:id="265" w:name="_Hlt514850414"/>
        <w:r w:rsidR="00F61183">
          <w:rPr>
            <w:rStyle w:val="Hyperlink"/>
          </w:rPr>
          <w:t>8</w:t>
        </w:r>
        <w:bookmarkEnd w:id="265"/>
        <w:r w:rsidR="00F61183">
          <w:rPr>
            <w:rStyle w:val="Hyperlink"/>
          </w:rPr>
          <w:t>.</w:t>
        </w:r>
      </w:hyperlink>
      <w:r w:rsidR="00F61183">
        <w:t xml:space="preserve"> Erklären Sie am Beispiel des Erdmondes die gebundene Rotation.</w:t>
      </w:r>
    </w:p>
    <w:p w:rsidR="00F61183" w:rsidRDefault="00F61183" w:rsidP="00F61183">
      <w:pPr>
        <w:widowControl w:val="0"/>
        <w:rPr>
          <w:rFonts w:ascii="FrizQuadrata" w:hAnsi="FrizQuadrata"/>
        </w:rPr>
      </w:pPr>
    </w:p>
    <w:bookmarkStart w:id="266" w:name="_Hlt522604153"/>
    <w:p w:rsidR="00F61183" w:rsidRDefault="00F61183" w:rsidP="00F61183">
      <w:pPr>
        <w:widowControl w:val="0"/>
      </w:pPr>
      <w:r>
        <w:fldChar w:fldCharType="begin"/>
      </w:r>
      <w:r w:rsidR="0080654A">
        <w:instrText>HYPERLINK "lsgastro</w:instrText>
      </w:r>
      <w:r w:rsidR="00D5095B">
        <w:instrText>.docx</w:instrText>
      </w:r>
      <w:r w:rsidR="0080654A">
        <w:instrText>" \l "as39"</w:instrText>
      </w:r>
      <w:r>
        <w:fldChar w:fldCharType="separate"/>
      </w:r>
      <w:r>
        <w:rPr>
          <w:rStyle w:val="Hyperlink"/>
        </w:rPr>
        <w:t>3</w:t>
      </w:r>
      <w:bookmarkStart w:id="267" w:name="_Hlt514850438"/>
      <w:r>
        <w:rPr>
          <w:rStyle w:val="Hyperlink"/>
        </w:rPr>
        <w:t>9</w:t>
      </w:r>
      <w:bookmarkEnd w:id="267"/>
      <w:r>
        <w:rPr>
          <w:rStyle w:val="Hyperlink"/>
        </w:rPr>
        <w:t>.</w:t>
      </w:r>
      <w:r>
        <w:fldChar w:fldCharType="end"/>
      </w:r>
      <w:bookmarkEnd w:id="266"/>
      <w:r>
        <w:t xml:space="preserve"> Erklären Sie, warum auf dem Mond eine Adlerfeder und ein Hammer gleich schnell zu Boden fallen. (dieser Versuch wurde von Astronauten auf dem Mond vorgeführt)</w:t>
      </w:r>
    </w:p>
    <w:p w:rsidR="00F61183" w:rsidRDefault="00F61183" w:rsidP="00F61183">
      <w:pPr>
        <w:widowControl w:val="0"/>
        <w:tabs>
          <w:tab w:val="left" w:pos="8370"/>
        </w:tabs>
      </w:pPr>
    </w:p>
    <w:p w:rsidR="00F61183" w:rsidRDefault="006C3A99" w:rsidP="00F61183">
      <w:pPr>
        <w:widowControl w:val="0"/>
        <w:tabs>
          <w:tab w:val="left" w:pos="8370"/>
        </w:tabs>
      </w:pPr>
      <w:hyperlink r:id="rId66" w:anchor="as40" w:history="1">
        <w:r w:rsidR="00F61183">
          <w:rPr>
            <w:rStyle w:val="Hyperlink"/>
          </w:rPr>
          <w:t>4</w:t>
        </w:r>
        <w:bookmarkStart w:id="268" w:name="_Hlt514850440"/>
        <w:r w:rsidR="00F61183">
          <w:rPr>
            <w:rStyle w:val="Hyperlink"/>
          </w:rPr>
          <w:t>0</w:t>
        </w:r>
        <w:bookmarkEnd w:id="268"/>
        <w:r w:rsidR="00F61183">
          <w:rPr>
            <w:rStyle w:val="Hyperlink"/>
          </w:rPr>
          <w:t>.</w:t>
        </w:r>
      </w:hyperlink>
      <w:r w:rsidR="00F61183">
        <w:t xml:space="preserve"> Wie heißt der Astronaut, der als erster den Mond betreten hat?</w:t>
      </w:r>
    </w:p>
    <w:p w:rsidR="00F61183" w:rsidRDefault="00F61183" w:rsidP="00F61183">
      <w:pPr>
        <w:widowControl w:val="0"/>
        <w:tabs>
          <w:tab w:val="left" w:pos="8370"/>
        </w:tabs>
      </w:pPr>
    </w:p>
    <w:bookmarkStart w:id="269" w:name="_Hlt514850454"/>
    <w:p w:rsidR="00F61183" w:rsidRDefault="00F61183" w:rsidP="00F61183">
      <w:pPr>
        <w:widowControl w:val="0"/>
      </w:pPr>
      <w:r>
        <w:fldChar w:fldCharType="begin"/>
      </w:r>
      <w:r w:rsidR="0080654A">
        <w:instrText>HYPERLINK "lsgastro</w:instrText>
      </w:r>
      <w:r w:rsidR="00D5095B">
        <w:instrText>.docx</w:instrText>
      </w:r>
      <w:r w:rsidR="0080654A">
        <w:instrText>" \l "as41"</w:instrText>
      </w:r>
      <w:r>
        <w:fldChar w:fldCharType="separate"/>
      </w:r>
      <w:r>
        <w:rPr>
          <w:rStyle w:val="Hyperlink"/>
        </w:rPr>
        <w:t>41.</w:t>
      </w:r>
      <w:r>
        <w:fldChar w:fldCharType="end"/>
      </w:r>
      <w:bookmarkEnd w:id="269"/>
      <w:r>
        <w:t xml:space="preserve"> Erklären Sie, warum bei der Angabe der Umlaufzeit des Mondes um die Erde zwischen synodischem und siderischem Monat unterschieden wird .</w:t>
      </w:r>
    </w:p>
    <w:p w:rsidR="00F61183" w:rsidRDefault="00F61183" w:rsidP="00F61183">
      <w:pPr>
        <w:widowControl w:val="0"/>
      </w:pPr>
    </w:p>
    <w:bookmarkStart w:id="270" w:name="_Hlt514850469"/>
    <w:p w:rsidR="00F61183" w:rsidRDefault="00F61183" w:rsidP="00F61183">
      <w:pPr>
        <w:widowControl w:val="0"/>
      </w:pPr>
      <w:r>
        <w:fldChar w:fldCharType="begin"/>
      </w:r>
      <w:r w:rsidR="0080654A">
        <w:instrText>HYPERLINK "lsgastro</w:instrText>
      </w:r>
      <w:r w:rsidR="00D5095B">
        <w:instrText>.docx</w:instrText>
      </w:r>
      <w:r w:rsidR="0080654A">
        <w:instrText>" \l "as42"</w:instrText>
      </w:r>
      <w:r>
        <w:fldChar w:fldCharType="separate"/>
      </w:r>
      <w:r>
        <w:rPr>
          <w:rStyle w:val="Hyperlink"/>
        </w:rPr>
        <w:t>4</w:t>
      </w:r>
      <w:bookmarkStart w:id="271" w:name="_Hlt522603268"/>
      <w:r>
        <w:rPr>
          <w:rStyle w:val="Hyperlink"/>
        </w:rPr>
        <w:t>2</w:t>
      </w:r>
      <w:bookmarkEnd w:id="271"/>
      <w:r>
        <w:rPr>
          <w:rStyle w:val="Hyperlink"/>
        </w:rPr>
        <w:t>.</w:t>
      </w:r>
      <w:r>
        <w:fldChar w:fldCharType="end"/>
      </w:r>
      <w:bookmarkEnd w:id="270"/>
      <w:r>
        <w:t xml:space="preserve"> Erklären Sie, warum die Temperaturunterschiede zwischen der Tag- und Nachtseite des Mondes so groß sind.</w:t>
      </w:r>
      <w:r>
        <w:br/>
      </w:r>
    </w:p>
    <w:p w:rsidR="00F61183" w:rsidRDefault="006C3A99" w:rsidP="00F61183">
      <w:pPr>
        <w:widowControl w:val="0"/>
      </w:pPr>
      <w:hyperlink r:id="rId67" w:anchor="as135" w:history="1">
        <w:r w:rsidR="00F61183">
          <w:rPr>
            <w:rStyle w:val="Hyperlink"/>
          </w:rPr>
          <w:t>1</w:t>
        </w:r>
        <w:bookmarkStart w:id="272" w:name="_Hlt522604256"/>
        <w:r w:rsidR="00F61183">
          <w:rPr>
            <w:rStyle w:val="Hyperlink"/>
          </w:rPr>
          <w:t>3</w:t>
        </w:r>
        <w:bookmarkStart w:id="273" w:name="_Hlt522603715"/>
        <w:bookmarkEnd w:id="272"/>
        <w:r w:rsidR="00F61183">
          <w:rPr>
            <w:rStyle w:val="Hyperlink"/>
          </w:rPr>
          <w:t>5</w:t>
        </w:r>
        <w:bookmarkEnd w:id="273"/>
        <w:r w:rsidR="00F61183">
          <w:rPr>
            <w:rStyle w:val="Hyperlink"/>
          </w:rPr>
          <w:t>.</w:t>
        </w:r>
      </w:hyperlink>
      <w:r w:rsidR="00F61183">
        <w:t xml:space="preserve"> Erklären Sie, warum auf dem Mond bis auf eine Ausnahme am Südpol kein Wasser zu finden ist.</w:t>
      </w:r>
      <w:r w:rsidR="00F61183">
        <w:br/>
      </w:r>
    </w:p>
    <w:p w:rsidR="00F61183" w:rsidRDefault="006C3A99" w:rsidP="00F61183">
      <w:pPr>
        <w:widowControl w:val="0"/>
        <w:tabs>
          <w:tab w:val="left" w:pos="8370"/>
        </w:tabs>
      </w:pPr>
      <w:hyperlink r:id="rId68" w:anchor="as136" w:history="1">
        <w:r w:rsidR="00F61183">
          <w:rPr>
            <w:rStyle w:val="Hyperlink"/>
          </w:rPr>
          <w:t>1</w:t>
        </w:r>
        <w:bookmarkStart w:id="274" w:name="_Hlt522603971"/>
        <w:r w:rsidR="00F61183">
          <w:rPr>
            <w:rStyle w:val="Hyperlink"/>
          </w:rPr>
          <w:t>3</w:t>
        </w:r>
        <w:bookmarkStart w:id="275" w:name="_Hlt522603747"/>
        <w:bookmarkEnd w:id="274"/>
        <w:r w:rsidR="00F61183">
          <w:rPr>
            <w:rStyle w:val="Hyperlink"/>
          </w:rPr>
          <w:t>6</w:t>
        </w:r>
        <w:bookmarkEnd w:id="275"/>
        <w:r w:rsidR="00F61183">
          <w:rPr>
            <w:rStyle w:val="Hyperlink"/>
          </w:rPr>
          <w:t>.</w:t>
        </w:r>
      </w:hyperlink>
      <w:r w:rsidR="00F61183">
        <w:t xml:space="preserve"> Beschreiben Sie den Anblick, den ein Beobachter auf dem Mond hat, wenn auf der Erde eine Mondfinsternis zu sehen ist?</w:t>
      </w:r>
      <w:r w:rsidR="00F61183">
        <w:br/>
      </w:r>
    </w:p>
    <w:p w:rsidR="00F61183" w:rsidRDefault="006C3A99" w:rsidP="00F61183">
      <w:pPr>
        <w:widowControl w:val="0"/>
      </w:pPr>
      <w:hyperlink r:id="rId69" w:anchor="as137" w:history="1">
        <w:r w:rsidR="00F61183">
          <w:rPr>
            <w:rStyle w:val="Hyperlink"/>
          </w:rPr>
          <w:t>1</w:t>
        </w:r>
        <w:bookmarkStart w:id="276" w:name="_Hlt52664372"/>
        <w:r w:rsidR="00F61183">
          <w:rPr>
            <w:rStyle w:val="Hyperlink"/>
          </w:rPr>
          <w:t>3</w:t>
        </w:r>
        <w:bookmarkStart w:id="277" w:name="_Hlt522604316"/>
        <w:bookmarkEnd w:id="276"/>
        <w:r w:rsidR="00F61183">
          <w:rPr>
            <w:rStyle w:val="Hyperlink"/>
          </w:rPr>
          <w:t>7</w:t>
        </w:r>
        <w:bookmarkEnd w:id="277"/>
        <w:r w:rsidR="00F61183">
          <w:rPr>
            <w:rStyle w:val="Hyperlink"/>
          </w:rPr>
          <w:t>.</w:t>
        </w:r>
      </w:hyperlink>
      <w:r w:rsidR="00F61183">
        <w:t xml:space="preserve"> Erklären Sie, warum die Temperaturunterschiede zwischen der Tag- und Nachtseite des Mondes so groß sind.</w:t>
      </w:r>
    </w:p>
    <w:p w:rsidR="00F61183" w:rsidRDefault="00F61183" w:rsidP="00F61183">
      <w:pPr>
        <w:widowControl w:val="0"/>
        <w:tabs>
          <w:tab w:val="left" w:pos="8370"/>
        </w:tabs>
      </w:pPr>
    </w:p>
    <w:p w:rsidR="00F61183" w:rsidRDefault="006C3A99" w:rsidP="00F61183">
      <w:hyperlink r:id="rId70" w:anchor="as169" w:history="1">
        <w:r w:rsidR="00F61183">
          <w:rPr>
            <w:rStyle w:val="Hyperlink"/>
          </w:rPr>
          <w:t>1</w:t>
        </w:r>
        <w:bookmarkStart w:id="278" w:name="_Hlt52664519"/>
        <w:r w:rsidR="00F61183">
          <w:rPr>
            <w:rStyle w:val="Hyperlink"/>
          </w:rPr>
          <w:t>6</w:t>
        </w:r>
        <w:bookmarkEnd w:id="278"/>
        <w:r w:rsidR="00F61183">
          <w:rPr>
            <w:rStyle w:val="Hyperlink"/>
          </w:rPr>
          <w:t>9.</w:t>
        </w:r>
      </w:hyperlink>
      <w:r w:rsidR="00F61183">
        <w:t xml:space="preserve"> Angenommen, Sie lebten auf dem Mond.  Wenn die Erde direkt über ihrem Kopf stünde,  wie lang würde es dann dauern, bevor Sie den Erduntergang am Horizont sehen könnten?  </w:t>
      </w:r>
    </w:p>
    <w:p w:rsidR="00F61183" w:rsidRDefault="00F61183" w:rsidP="00F61183">
      <w:r>
        <w:t>a) einen Tag (</w:t>
      </w:r>
      <w:proofErr w:type="spellStart"/>
      <w:r>
        <w:t>Erdtag</w:t>
      </w:r>
      <w:proofErr w:type="spellEnd"/>
      <w:r>
        <w:t>, 24 Stunden)</w:t>
      </w:r>
    </w:p>
    <w:p w:rsidR="00F61183" w:rsidRDefault="00F61183" w:rsidP="00F61183">
      <w:r>
        <w:t>b) einen Vierteltag (6 Stunden)</w:t>
      </w:r>
    </w:p>
    <w:p w:rsidR="00F61183" w:rsidRDefault="00F61183" w:rsidP="00F61183">
      <w:r>
        <w:t>c) einen Monat (die Zeit, die der Mond benötigt, um einmal um die Erde zu kreisen)</w:t>
      </w:r>
    </w:p>
    <w:p w:rsidR="00F61183" w:rsidRDefault="00F61183" w:rsidP="00F61183">
      <w:r>
        <w:t>d) einen Viertelmonat</w:t>
      </w:r>
    </w:p>
    <w:p w:rsidR="00F61183" w:rsidRDefault="00F61183" w:rsidP="00F61183">
      <w:r>
        <w:t>e) Man könnte die Erde niemals untergehen sehen.</w:t>
      </w:r>
    </w:p>
    <w:p w:rsidR="00F61183" w:rsidRDefault="00F61183" w:rsidP="00F61183">
      <w:pPr>
        <w:widowControl w:val="0"/>
        <w:tabs>
          <w:tab w:val="left" w:pos="8370"/>
        </w:tabs>
      </w:pPr>
    </w:p>
    <w:p w:rsidR="00F61183" w:rsidRDefault="006C3A99" w:rsidP="00F61183">
      <w:hyperlink r:id="rId71" w:anchor="as170" w:history="1">
        <w:r w:rsidR="00F61183">
          <w:rPr>
            <w:rStyle w:val="Hyperlink"/>
          </w:rPr>
          <w:t>1</w:t>
        </w:r>
        <w:bookmarkStart w:id="279" w:name="_Hlt163301892"/>
        <w:r w:rsidR="00F61183">
          <w:rPr>
            <w:rStyle w:val="Hyperlink"/>
          </w:rPr>
          <w:t>7</w:t>
        </w:r>
        <w:bookmarkEnd w:id="279"/>
        <w:r w:rsidR="00F61183">
          <w:rPr>
            <w:rStyle w:val="Hyperlink"/>
          </w:rPr>
          <w:t>0.</w:t>
        </w:r>
      </w:hyperlink>
      <w:r w:rsidR="00F61183">
        <w:t xml:space="preserve"> Wenn man sich am Nordpol der Erde befindet, sieht man die Sonne ein halbes Jahr über und ein halbes Jahr unter dem Horizont. (Polartag und Polarnacht) Und wann sieht man den Mond?</w:t>
      </w:r>
    </w:p>
    <w:p w:rsidR="00F61183" w:rsidRDefault="00F61183" w:rsidP="00F61183">
      <w:r>
        <w:t>a) Der Mond ist etwa zwei Wochen über und dann etwa zwei Wochen unter dem Horizont.</w:t>
      </w:r>
    </w:p>
    <w:p w:rsidR="00F61183" w:rsidRDefault="00F61183" w:rsidP="00F61183">
      <w:r>
        <w:t>b) Der Mond ist etwa ein halbes Jahr über und dann etwa ein halbes Jahr unter dem Horizont.</w:t>
      </w:r>
    </w:p>
    <w:p w:rsidR="00F61183" w:rsidRDefault="00F61183" w:rsidP="00F61183">
      <w:r>
        <w:lastRenderedPageBreak/>
        <w:t>c) Der Mond geht jeden Tag auf und wieder unter.</w:t>
      </w:r>
    </w:p>
    <w:p w:rsidR="00F61183" w:rsidRDefault="00F61183" w:rsidP="00F61183"/>
    <w:bookmarkStart w:id="280" w:name="_Hlt163301967"/>
    <w:p w:rsidR="00F61183" w:rsidRDefault="00F61183" w:rsidP="00F61183">
      <w:r>
        <w:fldChar w:fldCharType="begin"/>
      </w:r>
      <w:r w:rsidR="0080654A">
        <w:instrText>HYPERLINK "lsgastro</w:instrText>
      </w:r>
      <w:r w:rsidR="00D5095B">
        <w:instrText>.docx</w:instrText>
      </w:r>
      <w:r w:rsidR="0080654A">
        <w:instrText>" \l "as181"</w:instrText>
      </w:r>
      <w:r>
        <w:fldChar w:fldCharType="separate"/>
      </w:r>
      <w:r>
        <w:rPr>
          <w:rStyle w:val="Hyperlink"/>
        </w:rPr>
        <w:t>1</w:t>
      </w:r>
      <w:bookmarkStart w:id="281" w:name="_Hlt163302055"/>
      <w:r>
        <w:rPr>
          <w:rStyle w:val="Hyperlink"/>
        </w:rPr>
        <w:t>8</w:t>
      </w:r>
      <w:bookmarkStart w:id="282" w:name="_Hlt181508247"/>
      <w:bookmarkEnd w:id="281"/>
      <w:r>
        <w:rPr>
          <w:rStyle w:val="Hyperlink"/>
        </w:rPr>
        <w:t>1</w:t>
      </w:r>
      <w:bookmarkEnd w:id="282"/>
      <w:r>
        <w:rPr>
          <w:rStyle w:val="Hyperlink"/>
        </w:rPr>
        <w:t>.</w:t>
      </w:r>
      <w:r>
        <w:fldChar w:fldCharType="end"/>
      </w:r>
      <w:bookmarkEnd w:id="280"/>
      <w:r>
        <w:t xml:space="preserve"> Trage für die unterschiedlichen Mondphasen die Tageszeiten (morgens/mittags/abends/nachts) von Aufgang, höchster Stellung am Himmel (Kulmination) und Untergang ein.</w:t>
      </w:r>
    </w:p>
    <w:p w:rsidR="00F61183" w:rsidRDefault="00F61183" w:rsidP="00F6118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15"/>
        <w:gridCol w:w="2515"/>
        <w:gridCol w:w="2515"/>
        <w:gridCol w:w="2515"/>
      </w:tblGrid>
      <w:tr w:rsidR="00F61183" w:rsidTr="00F61183">
        <w:tc>
          <w:tcPr>
            <w:tcW w:w="2515" w:type="dxa"/>
            <w:tcBorders>
              <w:bottom w:val="nil"/>
            </w:tcBorders>
            <w:shd w:val="pct15" w:color="auto" w:fill="FFFFFF"/>
          </w:tcPr>
          <w:p w:rsidR="00F61183" w:rsidRDefault="00F61183" w:rsidP="00F61183">
            <w:r>
              <w:t>Mondphase</w:t>
            </w:r>
          </w:p>
        </w:tc>
        <w:tc>
          <w:tcPr>
            <w:tcW w:w="2515" w:type="dxa"/>
            <w:shd w:val="pct15" w:color="auto" w:fill="FFFFFF"/>
          </w:tcPr>
          <w:p w:rsidR="00F61183" w:rsidRDefault="00F61183" w:rsidP="00F61183">
            <w:r>
              <w:t>Aufgang</w:t>
            </w:r>
          </w:p>
        </w:tc>
        <w:tc>
          <w:tcPr>
            <w:tcW w:w="2515" w:type="dxa"/>
            <w:shd w:val="pct15" w:color="auto" w:fill="FFFFFF"/>
          </w:tcPr>
          <w:p w:rsidR="00F61183" w:rsidRDefault="00F61183" w:rsidP="00F61183">
            <w:r>
              <w:t>Kulmination</w:t>
            </w:r>
          </w:p>
        </w:tc>
        <w:tc>
          <w:tcPr>
            <w:tcW w:w="2515" w:type="dxa"/>
            <w:shd w:val="pct15" w:color="auto" w:fill="FFFFFF"/>
          </w:tcPr>
          <w:p w:rsidR="00F61183" w:rsidRDefault="00F61183" w:rsidP="00F61183">
            <w:r>
              <w:t>Untergang</w:t>
            </w:r>
          </w:p>
        </w:tc>
      </w:tr>
      <w:tr w:rsidR="00F61183" w:rsidTr="00F61183">
        <w:tc>
          <w:tcPr>
            <w:tcW w:w="2515" w:type="dxa"/>
            <w:shd w:val="pct15" w:color="auto" w:fill="FFFFFF"/>
          </w:tcPr>
          <w:p w:rsidR="00F61183" w:rsidRDefault="00F61183" w:rsidP="00F61183">
            <w:r>
              <w:t>Neumond</w:t>
            </w:r>
          </w:p>
        </w:tc>
        <w:tc>
          <w:tcPr>
            <w:tcW w:w="2515" w:type="dxa"/>
          </w:tcPr>
          <w:p w:rsidR="00F61183" w:rsidRDefault="00F61183" w:rsidP="00F61183"/>
        </w:tc>
        <w:tc>
          <w:tcPr>
            <w:tcW w:w="2515" w:type="dxa"/>
          </w:tcPr>
          <w:p w:rsidR="00F61183" w:rsidRDefault="00F61183" w:rsidP="00F61183"/>
        </w:tc>
        <w:tc>
          <w:tcPr>
            <w:tcW w:w="2515" w:type="dxa"/>
          </w:tcPr>
          <w:p w:rsidR="00F61183" w:rsidRDefault="00F61183" w:rsidP="00F61183"/>
        </w:tc>
      </w:tr>
      <w:tr w:rsidR="00F61183" w:rsidTr="00F61183">
        <w:tc>
          <w:tcPr>
            <w:tcW w:w="2515" w:type="dxa"/>
            <w:shd w:val="pct15" w:color="auto" w:fill="FFFFFF"/>
          </w:tcPr>
          <w:p w:rsidR="00F61183" w:rsidRDefault="00F61183" w:rsidP="00F61183">
            <w:r>
              <w:t>zunehmender Mond</w:t>
            </w:r>
          </w:p>
        </w:tc>
        <w:tc>
          <w:tcPr>
            <w:tcW w:w="2515" w:type="dxa"/>
          </w:tcPr>
          <w:p w:rsidR="00F61183" w:rsidRDefault="00F61183" w:rsidP="00F61183"/>
        </w:tc>
        <w:tc>
          <w:tcPr>
            <w:tcW w:w="2515" w:type="dxa"/>
          </w:tcPr>
          <w:p w:rsidR="00F61183" w:rsidRDefault="00F61183" w:rsidP="00F61183"/>
        </w:tc>
        <w:tc>
          <w:tcPr>
            <w:tcW w:w="2515" w:type="dxa"/>
          </w:tcPr>
          <w:p w:rsidR="00F61183" w:rsidRDefault="00F61183" w:rsidP="00F61183"/>
        </w:tc>
      </w:tr>
      <w:tr w:rsidR="00F61183" w:rsidTr="00F61183">
        <w:tc>
          <w:tcPr>
            <w:tcW w:w="2515" w:type="dxa"/>
            <w:shd w:val="pct15" w:color="auto" w:fill="FFFFFF"/>
          </w:tcPr>
          <w:p w:rsidR="00F61183" w:rsidRDefault="00F61183" w:rsidP="00F61183">
            <w:r>
              <w:t>Vollmond</w:t>
            </w:r>
          </w:p>
        </w:tc>
        <w:tc>
          <w:tcPr>
            <w:tcW w:w="2515" w:type="dxa"/>
          </w:tcPr>
          <w:p w:rsidR="00F61183" w:rsidRDefault="00F61183" w:rsidP="00F61183"/>
        </w:tc>
        <w:tc>
          <w:tcPr>
            <w:tcW w:w="2515" w:type="dxa"/>
          </w:tcPr>
          <w:p w:rsidR="00F61183" w:rsidRDefault="00F61183" w:rsidP="00F61183"/>
        </w:tc>
        <w:tc>
          <w:tcPr>
            <w:tcW w:w="2515" w:type="dxa"/>
          </w:tcPr>
          <w:p w:rsidR="00F61183" w:rsidRDefault="00F61183" w:rsidP="00F61183"/>
        </w:tc>
      </w:tr>
      <w:tr w:rsidR="00F61183" w:rsidTr="00F61183">
        <w:tc>
          <w:tcPr>
            <w:tcW w:w="2515" w:type="dxa"/>
            <w:shd w:val="pct15" w:color="auto" w:fill="FFFFFF"/>
          </w:tcPr>
          <w:p w:rsidR="00F61183" w:rsidRDefault="00F61183" w:rsidP="00F61183">
            <w:r>
              <w:t>abnehmender Mond</w:t>
            </w:r>
          </w:p>
        </w:tc>
        <w:tc>
          <w:tcPr>
            <w:tcW w:w="2515" w:type="dxa"/>
          </w:tcPr>
          <w:p w:rsidR="00F61183" w:rsidRDefault="00F61183" w:rsidP="00F61183"/>
        </w:tc>
        <w:tc>
          <w:tcPr>
            <w:tcW w:w="2515" w:type="dxa"/>
          </w:tcPr>
          <w:p w:rsidR="00F61183" w:rsidRDefault="00F61183" w:rsidP="00F61183"/>
        </w:tc>
        <w:tc>
          <w:tcPr>
            <w:tcW w:w="2515" w:type="dxa"/>
          </w:tcPr>
          <w:p w:rsidR="00F61183" w:rsidRDefault="00F61183" w:rsidP="00F61183"/>
        </w:tc>
      </w:tr>
    </w:tbl>
    <w:p w:rsidR="00F61183" w:rsidRDefault="00F61183" w:rsidP="00F61183"/>
    <w:p w:rsidR="00F61183" w:rsidRDefault="006C3A99" w:rsidP="00F61183">
      <w:pPr>
        <w:widowControl w:val="0"/>
        <w:ind w:right="1131"/>
      </w:pPr>
      <w:hyperlink r:id="rId72" w:anchor="as182" w:history="1">
        <w:r w:rsidR="00F61183">
          <w:rPr>
            <w:rStyle w:val="Hyperlink"/>
          </w:rPr>
          <w:t>1</w:t>
        </w:r>
        <w:bookmarkStart w:id="283" w:name="_Hlt181508291"/>
        <w:r w:rsidR="00F61183">
          <w:rPr>
            <w:rStyle w:val="Hyperlink"/>
          </w:rPr>
          <w:t>8</w:t>
        </w:r>
        <w:bookmarkEnd w:id="283"/>
        <w:r w:rsidR="00F61183">
          <w:rPr>
            <w:rStyle w:val="Hyperlink"/>
          </w:rPr>
          <w:t>2.</w:t>
        </w:r>
      </w:hyperlink>
      <w:r w:rsidR="00F61183">
        <w:t xml:space="preserve"> Betrachtet man den Mond mit einem Fernrohr, stellt man fest, dass er sich auf Grund der Erddrehung rasch aus dem Gesichtsfeld bewegt. Bei einer Messung stellt man fest, dass der Vollmond 113 Sekunden benötigt, bis er einen eigenen Durchmesser überstrichen hat. Berechnen Sie den Radius oder den Durchmesser des Mondes. (4)</w:t>
      </w:r>
      <w:r w:rsidR="00F61183">
        <w:br/>
        <w:t>(Entfernung Erde-Mond: 384 000 km)</w:t>
      </w:r>
    </w:p>
    <w:p w:rsidR="00F61183" w:rsidRDefault="00F61183" w:rsidP="00F61183">
      <w:pPr>
        <w:widowControl w:val="0"/>
      </w:pPr>
    </w:p>
    <w:p w:rsidR="00F61183" w:rsidRDefault="006C3A99" w:rsidP="00F61183">
      <w:pPr>
        <w:rPr>
          <w:color w:val="000000"/>
        </w:rPr>
      </w:pPr>
      <w:hyperlink r:id="rId73" w:anchor="as183" w:history="1">
        <w:r w:rsidR="00F61183">
          <w:rPr>
            <w:rStyle w:val="Hyperlink"/>
          </w:rPr>
          <w:t>183.</w:t>
        </w:r>
      </w:hyperlink>
      <w:bookmarkStart w:id="284" w:name="_Hlt186849160"/>
      <w:bookmarkEnd w:id="284"/>
      <w:r w:rsidR="00F61183">
        <w:t xml:space="preserve"> </w:t>
      </w:r>
      <w:r w:rsidR="00F61183">
        <w:rPr>
          <w:color w:val="000000"/>
        </w:rPr>
        <w:t xml:space="preserve">In der Nacht vom 23. zum 24. Dezember 2007 stand der Vollmond gegen Mitternacht früh in Berlin etwa 65° über dem Horizont. An der amerikanischen Westküste (z.B. in Seattle) ging zu diesem Zeitpunkt der Vollmond auf und stand kurz über dem Horizont. </w:t>
      </w:r>
    </w:p>
    <w:p w:rsidR="00F61183" w:rsidRDefault="00F61183" w:rsidP="00F61183">
      <w:pPr>
        <w:rPr>
          <w:color w:val="000000"/>
        </w:rPr>
      </w:pPr>
      <w:r>
        <w:rPr>
          <w:color w:val="000000"/>
        </w:rPr>
        <w:t>An welchem Ort hatte er einen größeren scheinbaren Durchmesser?</w:t>
      </w:r>
    </w:p>
    <w:p w:rsidR="00F61183" w:rsidRDefault="00F61183" w:rsidP="00F61183">
      <w:pPr>
        <w:rPr>
          <w:color w:val="000000"/>
        </w:rPr>
      </w:pPr>
      <w:r>
        <w:rPr>
          <w:color w:val="000000"/>
        </w:rPr>
        <w:t>a) Seattle</w:t>
      </w:r>
    </w:p>
    <w:p w:rsidR="00F61183" w:rsidRDefault="00F61183" w:rsidP="00F61183">
      <w:pPr>
        <w:rPr>
          <w:color w:val="000000"/>
        </w:rPr>
      </w:pPr>
      <w:r>
        <w:rPr>
          <w:color w:val="000000"/>
        </w:rPr>
        <w:t>b) Berlin</w:t>
      </w:r>
    </w:p>
    <w:p w:rsidR="00F61183" w:rsidRDefault="00F61183" w:rsidP="00F61183">
      <w:pPr>
        <w:rPr>
          <w:color w:val="000000"/>
        </w:rPr>
      </w:pPr>
      <w:r>
        <w:rPr>
          <w:color w:val="000000"/>
        </w:rPr>
        <w:t>c) der scheinbare Durchmesser ist an beiden Orten gleich.</w:t>
      </w:r>
    </w:p>
    <w:p w:rsidR="0020126F" w:rsidRDefault="0020126F" w:rsidP="00F61183">
      <w:pPr>
        <w:rPr>
          <w:color w:val="000000"/>
        </w:rPr>
      </w:pPr>
    </w:p>
    <w:tbl>
      <w:tblPr>
        <w:tblW w:w="0" w:type="auto"/>
        <w:tblLook w:val="01E0" w:firstRow="1" w:lastRow="1" w:firstColumn="1" w:lastColumn="1" w:noHBand="0" w:noVBand="0"/>
      </w:tblPr>
      <w:tblGrid>
        <w:gridCol w:w="3801"/>
        <w:gridCol w:w="6336"/>
      </w:tblGrid>
      <w:tr w:rsidR="0020126F" w:rsidRPr="00C5760E" w:rsidTr="00C5760E">
        <w:tc>
          <w:tcPr>
            <w:tcW w:w="5030" w:type="dxa"/>
            <w:shd w:val="clear" w:color="auto" w:fill="auto"/>
          </w:tcPr>
          <w:p w:rsidR="0020126F" w:rsidRPr="00C5760E" w:rsidRDefault="006C3A99" w:rsidP="00F61183">
            <w:pPr>
              <w:rPr>
                <w:color w:val="000000"/>
              </w:rPr>
            </w:pPr>
            <w:hyperlink r:id="rId74" w:anchor="as195" w:history="1">
              <w:r w:rsidR="0020126F" w:rsidRPr="00C5760E">
                <w:rPr>
                  <w:rStyle w:val="Hyperlink"/>
                  <w:sz w:val="22"/>
                </w:rPr>
                <w:t>195.</w:t>
              </w:r>
            </w:hyperlink>
            <w:r w:rsidR="0020126F" w:rsidRPr="00C5760E">
              <w:rPr>
                <w:color w:val="000000"/>
              </w:rPr>
              <w:t xml:space="preserve"> Zu welcher Zeit sitzt das sympathische Paar auf der Parkbank?</w:t>
            </w:r>
          </w:p>
          <w:p w:rsidR="0020126F" w:rsidRPr="00C5760E" w:rsidRDefault="0020126F" w:rsidP="00F61183">
            <w:pPr>
              <w:rPr>
                <w:color w:val="000000"/>
              </w:rPr>
            </w:pPr>
            <w:r w:rsidRPr="00C5760E">
              <w:rPr>
                <w:color w:val="000000"/>
              </w:rPr>
              <w:t>a) am frühen Abend.</w:t>
            </w:r>
          </w:p>
          <w:p w:rsidR="0020126F" w:rsidRPr="00C5760E" w:rsidRDefault="0020126F" w:rsidP="00F61183">
            <w:pPr>
              <w:rPr>
                <w:color w:val="000000"/>
              </w:rPr>
            </w:pPr>
            <w:r w:rsidRPr="00C5760E">
              <w:rPr>
                <w:color w:val="000000"/>
              </w:rPr>
              <w:t>b) Mitternacht</w:t>
            </w:r>
          </w:p>
          <w:p w:rsidR="0020126F" w:rsidRPr="00C5760E" w:rsidRDefault="0020126F" w:rsidP="00F61183">
            <w:pPr>
              <w:rPr>
                <w:color w:val="000000"/>
              </w:rPr>
            </w:pPr>
            <w:r w:rsidRPr="00C5760E">
              <w:rPr>
                <w:color w:val="000000"/>
              </w:rPr>
              <w:t>c) am frühen Morgen</w:t>
            </w:r>
          </w:p>
        </w:tc>
        <w:tc>
          <w:tcPr>
            <w:tcW w:w="5031" w:type="dxa"/>
            <w:shd w:val="clear" w:color="auto" w:fill="auto"/>
          </w:tcPr>
          <w:p w:rsidR="0020126F" w:rsidRPr="00C5760E" w:rsidRDefault="006C3A99" w:rsidP="00F61183">
            <w:pPr>
              <w:rPr>
                <w:color w:val="000000"/>
              </w:rPr>
            </w:pPr>
            <w:r>
              <w:rPr>
                <w:color w:val="000000"/>
              </w:rPr>
              <w:pict>
                <v:shape id="_x0000_i1034" type="#_x0000_t75" style="width:306pt;height:229.5pt">
                  <v:imagedata r:id="rId75" o:title="as195"/>
                </v:shape>
              </w:pict>
            </w:r>
          </w:p>
        </w:tc>
      </w:tr>
    </w:tbl>
    <w:p w:rsidR="0020126F" w:rsidRDefault="0020126F" w:rsidP="00F61183">
      <w:pPr>
        <w:rPr>
          <w:color w:val="000000"/>
        </w:rPr>
      </w:pPr>
    </w:p>
    <w:p w:rsidR="00F61183" w:rsidRDefault="00F61183" w:rsidP="00F61183"/>
    <w:p w:rsidR="00F61183" w:rsidRDefault="00F61183" w:rsidP="00F61183"/>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285" w:name="t4"/>
            <w:bookmarkEnd w:id="285"/>
            <w:r>
              <w:t>Kleinkörper Im Planetensystem</w:t>
            </w:r>
          </w:p>
        </w:tc>
        <w:tc>
          <w:tcPr>
            <w:tcW w:w="5031" w:type="dxa"/>
            <w:vAlign w:val="center"/>
          </w:tcPr>
          <w:p w:rsidR="00F61183" w:rsidRDefault="006C3A99" w:rsidP="006B2B5E">
            <w:pPr>
              <w:jc w:val="center"/>
              <w:rPr>
                <w:rStyle w:val="Hyperlink"/>
              </w:rPr>
            </w:pPr>
            <w:hyperlink w:anchor="t0" w:history="1">
              <w:r w:rsidR="00F61183">
                <w:rPr>
                  <w:rStyle w:val="Hyperlink"/>
                </w:rPr>
                <w:t>(z</w:t>
              </w:r>
              <w:bookmarkStart w:id="286" w:name="_Hlt510666863"/>
              <w:r w:rsidR="00F61183">
                <w:rPr>
                  <w:rStyle w:val="Hyperlink"/>
                </w:rPr>
                <w:t>u</w:t>
              </w:r>
              <w:bookmarkStart w:id="287" w:name="_Hlt513360880"/>
              <w:bookmarkEnd w:id="286"/>
              <w:r w:rsidR="00F61183">
                <w:rPr>
                  <w:rStyle w:val="Hyperlink"/>
                </w:rPr>
                <w:t>m</w:t>
              </w:r>
              <w:bookmarkStart w:id="288" w:name="_Hlt500939286"/>
              <w:bookmarkEnd w:id="287"/>
              <w:r w:rsidR="00F61183">
                <w:rPr>
                  <w:rStyle w:val="Hyperlink"/>
                </w:rPr>
                <w:t xml:space="preserve"> </w:t>
              </w:r>
              <w:bookmarkStart w:id="289" w:name="_Hlt514849948"/>
              <w:bookmarkEnd w:id="288"/>
              <w:r w:rsidR="00F61183">
                <w:rPr>
                  <w:rStyle w:val="Hyperlink"/>
                </w:rPr>
                <w:t>I</w:t>
              </w:r>
              <w:bookmarkStart w:id="290" w:name="_Hlt499252866"/>
              <w:bookmarkEnd w:id="289"/>
              <w:r w:rsidR="00F61183">
                <w:rPr>
                  <w:rStyle w:val="Hyperlink"/>
                </w:rPr>
                <w:t>n</w:t>
              </w:r>
              <w:bookmarkStart w:id="291" w:name="_Hlt499253422"/>
              <w:bookmarkEnd w:id="290"/>
              <w:r w:rsidR="00F61183">
                <w:rPr>
                  <w:rStyle w:val="Hyperlink"/>
                </w:rPr>
                <w:t>h</w:t>
              </w:r>
              <w:bookmarkStart w:id="292" w:name="_Hlt499253595"/>
              <w:bookmarkEnd w:id="291"/>
              <w:r w:rsidR="00F61183">
                <w:rPr>
                  <w:rStyle w:val="Hyperlink"/>
                </w:rPr>
                <w:t>a</w:t>
              </w:r>
              <w:bookmarkEnd w:id="292"/>
              <w:r w:rsidR="00F61183">
                <w:rPr>
                  <w:rStyle w:val="Hyperlink"/>
                </w:rPr>
                <w:t>lt</w:t>
              </w:r>
              <w:bookmarkStart w:id="293" w:name="_Hlt499680186"/>
              <w:r w:rsidR="00F61183">
                <w:rPr>
                  <w:rStyle w:val="Hyperlink"/>
                </w:rPr>
                <w:t>s</w:t>
              </w:r>
              <w:bookmarkEnd w:id="293"/>
              <w:r w:rsidR="00F61183">
                <w:rPr>
                  <w:rStyle w:val="Hyperlink"/>
                </w:rPr>
                <w:t>v</w:t>
              </w:r>
              <w:bookmarkStart w:id="294" w:name="_Hlt499276949"/>
              <w:r w:rsidR="00F61183">
                <w:rPr>
                  <w:rStyle w:val="Hyperlink"/>
                </w:rPr>
                <w:t>e</w:t>
              </w:r>
              <w:bookmarkStart w:id="295" w:name="_Hlt500764033"/>
              <w:bookmarkEnd w:id="294"/>
              <w:r w:rsidR="00F61183">
                <w:rPr>
                  <w:rStyle w:val="Hyperlink"/>
                </w:rPr>
                <w:t>r</w:t>
              </w:r>
              <w:bookmarkEnd w:id="295"/>
              <w:r w:rsidR="00F61183">
                <w:rPr>
                  <w:rStyle w:val="Hyperlink"/>
                </w:rPr>
                <w:t>zei</w:t>
              </w:r>
              <w:bookmarkStart w:id="296" w:name="_Hlt514681739"/>
              <w:r w:rsidR="00F61183">
                <w:rPr>
                  <w:rStyle w:val="Hyperlink"/>
                </w:rPr>
                <w:t>c</w:t>
              </w:r>
              <w:bookmarkEnd w:id="296"/>
              <w:r w:rsidR="00F61183">
                <w:rPr>
                  <w:rStyle w:val="Hyperlink"/>
                </w:rPr>
                <w:t>hnis )</w:t>
              </w:r>
            </w:hyperlink>
          </w:p>
        </w:tc>
      </w:tr>
    </w:tbl>
    <w:p w:rsidR="00F61183" w:rsidRDefault="00F61183" w:rsidP="00F61183"/>
    <w:bookmarkStart w:id="297" w:name="_Hlt514849887"/>
    <w:p w:rsidR="00F61183" w:rsidRDefault="00F61183" w:rsidP="00F61183">
      <w:pPr>
        <w:widowControl w:val="0"/>
      </w:pPr>
      <w:r>
        <w:fldChar w:fldCharType="begin"/>
      </w:r>
      <w:r w:rsidR="0080654A">
        <w:instrText>HYPERLINK "lsgastro</w:instrText>
      </w:r>
      <w:r w:rsidR="00D5095B">
        <w:instrText>.docx</w:instrText>
      </w:r>
      <w:r w:rsidR="0080654A">
        <w:instrText>" \l "as27"</w:instrText>
      </w:r>
      <w:r>
        <w:fldChar w:fldCharType="separate"/>
      </w:r>
      <w:r>
        <w:rPr>
          <w:rStyle w:val="Hyperlink"/>
        </w:rPr>
        <w:t>27.</w:t>
      </w:r>
      <w:r>
        <w:fldChar w:fldCharType="end"/>
      </w:r>
      <w:bookmarkEnd w:id="297"/>
      <w:r>
        <w:t xml:space="preserve"> Was ist ein Komet? Welcher Zusammenhang  besteht zwischen einem Kometen und Meteoriten?</w:t>
      </w:r>
    </w:p>
    <w:p w:rsidR="00F61183" w:rsidRDefault="00F61183" w:rsidP="00F61183">
      <w:pPr>
        <w:widowControl w:val="0"/>
      </w:pPr>
    </w:p>
    <w:bookmarkStart w:id="298" w:name="_Hlt514921526"/>
    <w:p w:rsidR="0020126F" w:rsidRDefault="00F61183" w:rsidP="00F61183">
      <w:pPr>
        <w:widowControl w:val="0"/>
      </w:pPr>
      <w:r>
        <w:fldChar w:fldCharType="begin"/>
      </w:r>
      <w:r w:rsidR="0080654A">
        <w:instrText>HYPERLINK "lsgastro</w:instrText>
      </w:r>
      <w:r w:rsidR="00D5095B">
        <w:instrText>.docx</w:instrText>
      </w:r>
      <w:r w:rsidR="0080654A">
        <w:instrText>" \l "as79"</w:instrText>
      </w:r>
      <w:r>
        <w:fldChar w:fldCharType="separate"/>
      </w:r>
      <w:r>
        <w:rPr>
          <w:rStyle w:val="Hyperlink"/>
        </w:rPr>
        <w:t>7</w:t>
      </w:r>
      <w:bookmarkStart w:id="299" w:name="_Hlt514921481"/>
      <w:r>
        <w:rPr>
          <w:rStyle w:val="Hyperlink"/>
        </w:rPr>
        <w:t>9</w:t>
      </w:r>
      <w:bookmarkEnd w:id="299"/>
      <w:r>
        <w:rPr>
          <w:rStyle w:val="Hyperlink"/>
        </w:rPr>
        <w:t>.</w:t>
      </w:r>
      <w:r>
        <w:fldChar w:fldCharType="end"/>
      </w:r>
      <w:bookmarkEnd w:id="298"/>
      <w:r>
        <w:t xml:space="preserve"> </w:t>
      </w:r>
      <w:r w:rsidR="0020126F">
        <w:t xml:space="preserve">a) Skizzieren sie die Bahn eines Kometen um die Sonne. </w:t>
      </w:r>
    </w:p>
    <w:p w:rsidR="0020126F" w:rsidRDefault="0020126F" w:rsidP="00F61183">
      <w:pPr>
        <w:widowControl w:val="0"/>
      </w:pPr>
      <w:r>
        <w:lastRenderedPageBreak/>
        <w:t>b) Vergleichen Sie diese Bahn mit der Bahn eines Planeten.</w:t>
      </w:r>
    </w:p>
    <w:p w:rsidR="0020126F" w:rsidRDefault="0020126F" w:rsidP="00F61183">
      <w:pPr>
        <w:widowControl w:val="0"/>
      </w:pPr>
      <w:r>
        <w:t xml:space="preserve">c) </w:t>
      </w:r>
      <w:r w:rsidR="00F61183">
        <w:t xml:space="preserve">Welcher Zusammenhang besteht zwischen dem Aussehen eines Kometen und </w:t>
      </w:r>
      <w:r>
        <w:t>seiner Flugbahn</w:t>
      </w:r>
      <w:r w:rsidR="00F61183">
        <w:t>?</w:t>
      </w:r>
    </w:p>
    <w:p w:rsidR="00F61183" w:rsidRDefault="0020126F" w:rsidP="00F61183">
      <w:pPr>
        <w:widowControl w:val="0"/>
      </w:pPr>
      <w:r>
        <w:t>d) Welcher Zusammenhang  besteht zwischen einem Kometen und Meteoriten?</w:t>
      </w:r>
      <w:r w:rsidR="00F61183">
        <w:br/>
      </w:r>
      <w:r w:rsidR="00F61183">
        <w:br/>
      </w:r>
      <w:hyperlink r:id="rId76" w:anchor="as161" w:history="1">
        <w:r w:rsidR="00F61183">
          <w:rPr>
            <w:rStyle w:val="Hyperlink"/>
          </w:rPr>
          <w:t>1</w:t>
        </w:r>
        <w:bookmarkStart w:id="300" w:name="_Hlt19943847"/>
        <w:r w:rsidR="00F61183">
          <w:rPr>
            <w:rStyle w:val="Hyperlink"/>
          </w:rPr>
          <w:t>6</w:t>
        </w:r>
        <w:bookmarkEnd w:id="300"/>
        <w:r w:rsidR="00F61183">
          <w:rPr>
            <w:rStyle w:val="Hyperlink"/>
          </w:rPr>
          <w:t>1.</w:t>
        </w:r>
      </w:hyperlink>
      <w:r w:rsidR="00F61183">
        <w:t xml:space="preserve"> Welche Bahnen haben Planetoiden (Asteroiden) im Sonnensystem? Welche Schlussfolgerung kann man daraus auf die Geschichte dieser Himmelskörper ziehen?</w:t>
      </w:r>
      <w:r w:rsidR="00F61183">
        <w:br/>
      </w:r>
      <w:r w:rsidR="00F61183">
        <w:br/>
      </w:r>
      <w:hyperlink r:id="rId77" w:anchor="as162" w:history="1">
        <w:r w:rsidR="00F61183">
          <w:rPr>
            <w:rStyle w:val="Hyperlink"/>
          </w:rPr>
          <w:t>162.</w:t>
        </w:r>
      </w:hyperlink>
      <w:r w:rsidR="00F61183">
        <w:t xml:space="preserve"> Im Sonnensystem gibt es mehrere 10 000 Planetoiden (Asteroiden). Würde ein solches Objekt auf die Erde fallen, gäbe es verheerende Katastrophe. Erklären Sie, warum.</w:t>
      </w:r>
      <w:r w:rsidR="00F61183">
        <w:br/>
        <w:t>Wieso ist es ziemlich unwahrscheinlich, dass solch ein Ereignis eintritt.</w:t>
      </w:r>
    </w:p>
    <w:p w:rsidR="00F61183" w:rsidRDefault="00F61183" w:rsidP="00F61183">
      <w:pPr>
        <w:widowControl w:val="0"/>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301" w:name="t5"/>
            <w:bookmarkEnd w:id="301"/>
            <w:r>
              <w:t>Sonne</w:t>
            </w:r>
          </w:p>
        </w:tc>
        <w:tc>
          <w:tcPr>
            <w:tcW w:w="5031" w:type="dxa"/>
            <w:vAlign w:val="center"/>
          </w:tcPr>
          <w:p w:rsidR="00F61183" w:rsidRDefault="006C3A99" w:rsidP="006B2B5E">
            <w:pPr>
              <w:jc w:val="center"/>
              <w:rPr>
                <w:rStyle w:val="Hyperlink"/>
              </w:rPr>
            </w:pPr>
            <w:hyperlink w:anchor="t0" w:history="1">
              <w:r w:rsidR="00F61183">
                <w:rPr>
                  <w:rStyle w:val="Hyperlink"/>
                </w:rPr>
                <w:t>(</w:t>
              </w:r>
              <w:bookmarkStart w:id="302" w:name="_Hlt514681825"/>
              <w:r w:rsidR="00F61183">
                <w:rPr>
                  <w:rStyle w:val="Hyperlink"/>
                </w:rPr>
                <w:t>z</w:t>
              </w:r>
              <w:bookmarkEnd w:id="302"/>
              <w:r w:rsidR="00F61183">
                <w:rPr>
                  <w:rStyle w:val="Hyperlink"/>
                </w:rPr>
                <w:t>u</w:t>
              </w:r>
              <w:bookmarkStart w:id="303" w:name="_Hlt499277464"/>
              <w:r w:rsidR="00F61183">
                <w:rPr>
                  <w:rStyle w:val="Hyperlink"/>
                </w:rPr>
                <w:t>m</w:t>
              </w:r>
              <w:bookmarkStart w:id="304" w:name="_Hlt499253803"/>
              <w:bookmarkEnd w:id="303"/>
              <w:r w:rsidR="00F61183">
                <w:rPr>
                  <w:rStyle w:val="Hyperlink"/>
                </w:rPr>
                <w:t xml:space="preserve"> </w:t>
              </w:r>
              <w:bookmarkStart w:id="305" w:name="_Hlt514921569"/>
              <w:bookmarkEnd w:id="304"/>
              <w:r w:rsidR="00F61183">
                <w:rPr>
                  <w:rStyle w:val="Hyperlink"/>
                </w:rPr>
                <w:t>I</w:t>
              </w:r>
              <w:bookmarkStart w:id="306" w:name="_Hlt499276997"/>
              <w:bookmarkEnd w:id="305"/>
              <w:r w:rsidR="00F61183">
                <w:rPr>
                  <w:rStyle w:val="Hyperlink"/>
                </w:rPr>
                <w:t>n</w:t>
              </w:r>
              <w:bookmarkStart w:id="307" w:name="_Hlt499276899"/>
              <w:bookmarkEnd w:id="306"/>
              <w:r w:rsidR="00F61183">
                <w:rPr>
                  <w:rStyle w:val="Hyperlink"/>
                </w:rPr>
                <w:t>h</w:t>
              </w:r>
              <w:bookmarkStart w:id="308" w:name="_Hlt514934528"/>
              <w:bookmarkEnd w:id="307"/>
              <w:r w:rsidR="00F61183">
                <w:rPr>
                  <w:rStyle w:val="Hyperlink"/>
                </w:rPr>
                <w:t>a</w:t>
              </w:r>
              <w:bookmarkEnd w:id="308"/>
              <w:r w:rsidR="00F61183">
                <w:rPr>
                  <w:rStyle w:val="Hyperlink"/>
                </w:rPr>
                <w:t>lt</w:t>
              </w:r>
              <w:bookmarkStart w:id="309" w:name="_Hlt499252835"/>
              <w:r w:rsidR="00F61183">
                <w:rPr>
                  <w:rStyle w:val="Hyperlink"/>
                </w:rPr>
                <w:t>s</w:t>
              </w:r>
              <w:bookmarkStart w:id="310" w:name="_Hlt499252847"/>
              <w:bookmarkEnd w:id="309"/>
              <w:r w:rsidR="00F61183">
                <w:rPr>
                  <w:rStyle w:val="Hyperlink"/>
                </w:rPr>
                <w:t>v</w:t>
              </w:r>
              <w:bookmarkEnd w:id="310"/>
              <w:r w:rsidR="00F61183">
                <w:rPr>
                  <w:rStyle w:val="Hyperlink"/>
                </w:rPr>
                <w:t>erzeichnis )</w:t>
              </w:r>
            </w:hyperlink>
          </w:p>
        </w:tc>
      </w:tr>
    </w:tbl>
    <w:p w:rsidR="00F61183" w:rsidRDefault="00F61183" w:rsidP="00F61183"/>
    <w:tbl>
      <w:tblPr>
        <w:tblW w:w="0" w:type="auto"/>
        <w:tblLayout w:type="fixed"/>
        <w:tblCellMar>
          <w:left w:w="70" w:type="dxa"/>
          <w:right w:w="70" w:type="dxa"/>
        </w:tblCellMar>
        <w:tblLook w:val="0000" w:firstRow="0" w:lastRow="0" w:firstColumn="0" w:lastColumn="0" w:noHBand="0" w:noVBand="0"/>
      </w:tblPr>
      <w:tblGrid>
        <w:gridCol w:w="4886"/>
        <w:gridCol w:w="4886"/>
      </w:tblGrid>
      <w:tr w:rsidR="00F61183" w:rsidTr="00F61183">
        <w:tc>
          <w:tcPr>
            <w:tcW w:w="4886" w:type="dxa"/>
          </w:tcPr>
          <w:bookmarkStart w:id="311" w:name="_Hlt514682348"/>
          <w:p w:rsidR="00F61183" w:rsidRDefault="00F61183" w:rsidP="00F61183">
            <w:pPr>
              <w:widowControl w:val="0"/>
            </w:pPr>
            <w:r>
              <w:fldChar w:fldCharType="begin"/>
            </w:r>
            <w:r w:rsidR="0080654A">
              <w:instrText>HYPERLINK "lsgastro</w:instrText>
            </w:r>
            <w:r w:rsidR="00D5095B">
              <w:instrText>.docx</w:instrText>
            </w:r>
            <w:r w:rsidR="0080654A">
              <w:instrText>" \l "as2"</w:instrText>
            </w:r>
            <w:r>
              <w:fldChar w:fldCharType="separate"/>
            </w:r>
            <w:r>
              <w:rPr>
                <w:rStyle w:val="Hyperlink"/>
              </w:rPr>
              <w:t>2.</w:t>
            </w:r>
            <w:r>
              <w:fldChar w:fldCharType="end"/>
            </w:r>
            <w:bookmarkEnd w:id="311"/>
            <w:r>
              <w:t xml:space="preserve"> Der scheinbare Sonnendurchmesser ist der Winkel, unter dem ein Beobachter auf der Erde den Sonnendurchmesser sieht. Berechnen Sie diesen Winkel.</w:t>
            </w:r>
            <w:r>
              <w:br/>
              <w:t xml:space="preserve">Der Radius der Erde beträgt 6371 km. </w:t>
            </w:r>
          </w:p>
          <w:p w:rsidR="00F61183" w:rsidRDefault="00F61183" w:rsidP="00F61183">
            <w:pPr>
              <w:widowControl w:val="0"/>
            </w:pPr>
          </w:p>
          <w:p w:rsidR="00F61183" w:rsidRDefault="00F61183" w:rsidP="00F61183">
            <w:pPr>
              <w:widowControl w:val="0"/>
            </w:pPr>
          </w:p>
        </w:tc>
        <w:tc>
          <w:tcPr>
            <w:tcW w:w="4886" w:type="dxa"/>
          </w:tcPr>
          <w:p w:rsidR="00F61183" w:rsidRDefault="00F61183" w:rsidP="00F61183">
            <w:r>
              <w:object w:dxaOrig="4737" w:dyaOrig="1370">
                <v:shape id="_x0000_i1035" type="#_x0000_t75" style="width:237pt;height:68.25pt" o:ole="">
                  <v:imagedata r:id="rId78" o:title=""/>
                </v:shape>
                <o:OLEObject Type="Embed" ProgID="MSDraw" ShapeID="_x0000_i1035" DrawAspect="Content" ObjectID="_1672907213" r:id="rId79"/>
              </w:object>
            </w:r>
          </w:p>
          <w:p w:rsidR="00F61183" w:rsidRDefault="00F61183" w:rsidP="00F61183">
            <w:pPr>
              <w:widowControl w:val="0"/>
            </w:pPr>
          </w:p>
        </w:tc>
      </w:tr>
    </w:tbl>
    <w:p w:rsidR="00F61183" w:rsidRDefault="00F61183" w:rsidP="00F61183">
      <w:pPr>
        <w:widowControl w:val="0"/>
      </w:pPr>
    </w:p>
    <w:bookmarkStart w:id="312" w:name="as3"/>
    <w:bookmarkStart w:id="313" w:name="_Hlt514682352"/>
    <w:bookmarkEnd w:id="312"/>
    <w:p w:rsidR="00F61183" w:rsidRDefault="00F61183" w:rsidP="00F61183">
      <w:pPr>
        <w:widowControl w:val="0"/>
      </w:pPr>
      <w:r>
        <w:fldChar w:fldCharType="begin"/>
      </w:r>
      <w:r w:rsidR="0080654A">
        <w:instrText>HYPERLINK "lsgastro</w:instrText>
      </w:r>
      <w:r w:rsidR="00D5095B">
        <w:instrText>.docx</w:instrText>
      </w:r>
      <w:r w:rsidR="0080654A">
        <w:instrText>" \l "as3"</w:instrText>
      </w:r>
      <w:r>
        <w:fldChar w:fldCharType="separate"/>
      </w:r>
      <w:r>
        <w:rPr>
          <w:rStyle w:val="Hyperlink"/>
        </w:rPr>
        <w:t>3.</w:t>
      </w:r>
      <w:r>
        <w:fldChar w:fldCharType="end"/>
      </w:r>
      <w:bookmarkEnd w:id="313"/>
      <w:r>
        <w:t xml:space="preserve"> Skizzieren Sie den Aufbau der Sonne und beschriften Sie die Skizze.</w:t>
      </w:r>
      <w:r>
        <w:br/>
        <w:t xml:space="preserve">Warum nimmt auf einer Sonnenfotografie die Helligkeit der Sonne zum Rande hin ab?  </w:t>
      </w:r>
    </w:p>
    <w:p w:rsidR="00F61183" w:rsidRDefault="00F61183" w:rsidP="00F61183">
      <w:pPr>
        <w:widowControl w:val="0"/>
      </w:pPr>
    </w:p>
    <w:bookmarkStart w:id="314" w:name="as4"/>
    <w:bookmarkStart w:id="315" w:name="_Hlt514682368"/>
    <w:bookmarkEnd w:id="314"/>
    <w:p w:rsidR="00F61183" w:rsidRDefault="00F61183" w:rsidP="00F61183">
      <w:pPr>
        <w:widowControl w:val="0"/>
      </w:pPr>
      <w:r>
        <w:fldChar w:fldCharType="begin"/>
      </w:r>
      <w:r w:rsidR="0080654A">
        <w:instrText>HYPERLINK "lsgastro</w:instrText>
      </w:r>
      <w:r w:rsidR="00D5095B">
        <w:instrText>.docx</w:instrText>
      </w:r>
      <w:r w:rsidR="0080654A">
        <w:instrText>" \l "as4"</w:instrText>
      </w:r>
      <w:r>
        <w:fldChar w:fldCharType="separate"/>
      </w:r>
      <w:r>
        <w:rPr>
          <w:rStyle w:val="Hyperlink"/>
        </w:rPr>
        <w:t>4.</w:t>
      </w:r>
      <w:r>
        <w:fldChar w:fldCharType="end"/>
      </w:r>
      <w:bookmarkEnd w:id="315"/>
      <w:r>
        <w:t xml:space="preserve"> Die Sonne setzt ihre Energie durch Kernfusion frei.</w:t>
      </w:r>
      <w:r>
        <w:br/>
        <w:t xml:space="preserve">Erklären Sie </w:t>
      </w:r>
      <w:r w:rsidR="00E142F4">
        <w:t>diesen</w:t>
      </w:r>
      <w:r>
        <w:t xml:space="preserve"> Vorgang. Welche Folgen hat dieser </w:t>
      </w:r>
      <w:r w:rsidR="00E142F4">
        <w:t>Prozess</w:t>
      </w:r>
      <w:r>
        <w:t xml:space="preserve"> für die Sonne? </w:t>
      </w:r>
    </w:p>
    <w:p w:rsidR="00F61183" w:rsidRDefault="00F61183" w:rsidP="00F61183">
      <w:pPr>
        <w:widowControl w:val="0"/>
      </w:pPr>
    </w:p>
    <w:bookmarkStart w:id="316" w:name="as5"/>
    <w:bookmarkStart w:id="317" w:name="_Hlt514682383"/>
    <w:bookmarkEnd w:id="316"/>
    <w:p w:rsidR="00F61183" w:rsidRDefault="00F61183" w:rsidP="00F61183">
      <w:pPr>
        <w:widowControl w:val="0"/>
      </w:pPr>
      <w:r>
        <w:fldChar w:fldCharType="begin"/>
      </w:r>
      <w:r w:rsidR="0080654A">
        <w:instrText>HYPERLINK "lsgastro</w:instrText>
      </w:r>
      <w:r w:rsidR="00D5095B">
        <w:instrText>.docx</w:instrText>
      </w:r>
      <w:r w:rsidR="0080654A">
        <w:instrText>" \l "as5"</w:instrText>
      </w:r>
      <w:r>
        <w:fldChar w:fldCharType="separate"/>
      </w:r>
      <w:r>
        <w:rPr>
          <w:rStyle w:val="Hyperlink"/>
        </w:rPr>
        <w:t>5.</w:t>
      </w:r>
      <w:r>
        <w:fldChar w:fldCharType="end"/>
      </w:r>
      <w:bookmarkEnd w:id="317"/>
      <w:r>
        <w:t xml:space="preserve"> Zählen Sie die elektromagnetischen Wellenarten auf, die die Sonne aussendet. </w:t>
      </w:r>
      <w:r>
        <w:br/>
        <w:t>In den oberen Schichten der Erdatmosphäre befindet sich die Sauerstoffverbindung Ozon.  Welche Funktion hat diese Schicht für das Leben auf der Erde?</w:t>
      </w:r>
    </w:p>
    <w:p w:rsidR="00F61183" w:rsidRDefault="00F61183" w:rsidP="00F61183">
      <w:pPr>
        <w:widowControl w:val="0"/>
      </w:pPr>
    </w:p>
    <w:bookmarkStart w:id="318" w:name="as6"/>
    <w:bookmarkStart w:id="319" w:name="_Hlt514682396"/>
    <w:bookmarkEnd w:id="318"/>
    <w:p w:rsidR="00F61183" w:rsidRDefault="00F61183" w:rsidP="00F61183">
      <w:pPr>
        <w:widowControl w:val="0"/>
      </w:pPr>
      <w:r>
        <w:fldChar w:fldCharType="begin"/>
      </w:r>
      <w:r w:rsidR="0080654A">
        <w:instrText>HYPERLINK "lsgastro</w:instrText>
      </w:r>
      <w:r w:rsidR="00D5095B">
        <w:instrText>.docx</w:instrText>
      </w:r>
      <w:r w:rsidR="0080654A">
        <w:instrText>" \l "as6"</w:instrText>
      </w:r>
      <w:r>
        <w:fldChar w:fldCharType="separate"/>
      </w:r>
      <w:r>
        <w:rPr>
          <w:rStyle w:val="Hyperlink"/>
        </w:rPr>
        <w:t>6.</w:t>
      </w:r>
      <w:r>
        <w:fldChar w:fldCharType="end"/>
      </w:r>
      <w:bookmarkEnd w:id="319"/>
      <w:r>
        <w:t xml:space="preserve"> 1989 waren auf der Sonne besonders viele Sonnenflecken zu sehen. In welchem Jahr wird man das wieder beobachten können?</w:t>
      </w:r>
    </w:p>
    <w:p w:rsidR="00F61183" w:rsidRDefault="00F61183" w:rsidP="00F61183">
      <w:pPr>
        <w:widowControl w:val="0"/>
      </w:pPr>
    </w:p>
    <w:bookmarkStart w:id="320" w:name="_Hlt514850565"/>
    <w:p w:rsidR="00F61183" w:rsidRDefault="00F61183" w:rsidP="00F61183">
      <w:pPr>
        <w:widowControl w:val="0"/>
        <w:tabs>
          <w:tab w:val="left" w:pos="8370"/>
        </w:tabs>
      </w:pPr>
      <w:r>
        <w:fldChar w:fldCharType="begin"/>
      </w:r>
      <w:r w:rsidR="0080654A">
        <w:instrText>HYPERLINK "lsgastro</w:instrText>
      </w:r>
      <w:r w:rsidR="00D5095B">
        <w:instrText>.docx</w:instrText>
      </w:r>
      <w:r w:rsidR="0080654A">
        <w:instrText>" \l "as43"</w:instrText>
      </w:r>
      <w:r>
        <w:fldChar w:fldCharType="separate"/>
      </w:r>
      <w:r>
        <w:rPr>
          <w:rStyle w:val="Hyperlink"/>
        </w:rPr>
        <w:t>43.</w:t>
      </w:r>
      <w:r>
        <w:fldChar w:fldCharType="end"/>
      </w:r>
      <w:bookmarkEnd w:id="320"/>
      <w:r>
        <w:t xml:space="preserve"> Erklären Sie, warum die Sonne eine begrenzte Lebensdauer hat.</w:t>
      </w:r>
    </w:p>
    <w:p w:rsidR="00F61183" w:rsidRDefault="00F61183" w:rsidP="00F61183">
      <w:pPr>
        <w:widowControl w:val="0"/>
        <w:tabs>
          <w:tab w:val="left" w:pos="8370"/>
        </w:tabs>
      </w:pPr>
    </w:p>
    <w:p w:rsidR="00F61183" w:rsidRDefault="006C3A99" w:rsidP="00F61183">
      <w:pPr>
        <w:widowControl w:val="0"/>
        <w:tabs>
          <w:tab w:val="left" w:pos="8370"/>
        </w:tabs>
      </w:pPr>
      <w:hyperlink r:id="rId80" w:anchor="as44" w:history="1">
        <w:r w:rsidR="00F61183">
          <w:rPr>
            <w:rStyle w:val="Hyperlink"/>
          </w:rPr>
          <w:t>4</w:t>
        </w:r>
        <w:bookmarkStart w:id="321" w:name="_Hlt514850610"/>
        <w:r w:rsidR="00F61183">
          <w:rPr>
            <w:rStyle w:val="Hyperlink"/>
          </w:rPr>
          <w:t>4</w:t>
        </w:r>
        <w:bookmarkEnd w:id="321"/>
        <w:r w:rsidR="00F61183">
          <w:rPr>
            <w:rStyle w:val="Hyperlink"/>
          </w:rPr>
          <w:t>.</w:t>
        </w:r>
      </w:hyperlink>
      <w:r w:rsidR="00F61183">
        <w:t xml:space="preserve"> Beschreiben Sie, wie die Rotation der Sonne nachgewiesen werden kann.</w:t>
      </w:r>
    </w:p>
    <w:p w:rsidR="00F61183" w:rsidRDefault="00F61183" w:rsidP="00F61183">
      <w:pPr>
        <w:widowControl w:val="0"/>
        <w:tabs>
          <w:tab w:val="left" w:pos="8370"/>
        </w:tabs>
      </w:pPr>
    </w:p>
    <w:p w:rsidR="00F61183" w:rsidRDefault="006C3A99" w:rsidP="00F61183">
      <w:pPr>
        <w:widowControl w:val="0"/>
        <w:tabs>
          <w:tab w:val="left" w:pos="8370"/>
        </w:tabs>
      </w:pPr>
      <w:hyperlink r:id="rId81" w:anchor="as45" w:history="1">
        <w:r w:rsidR="00F61183">
          <w:rPr>
            <w:rStyle w:val="Hyperlink"/>
          </w:rPr>
          <w:t>4</w:t>
        </w:r>
        <w:bookmarkStart w:id="322" w:name="_Hlt514850653"/>
        <w:r w:rsidR="00F61183">
          <w:rPr>
            <w:rStyle w:val="Hyperlink"/>
          </w:rPr>
          <w:t>5</w:t>
        </w:r>
        <w:bookmarkEnd w:id="322"/>
        <w:r w:rsidR="00F61183">
          <w:rPr>
            <w:rStyle w:val="Hyperlink"/>
          </w:rPr>
          <w:t>.</w:t>
        </w:r>
      </w:hyperlink>
      <w:r w:rsidR="00F61183">
        <w:t xml:space="preserve"> Beschreiben Sie ein Verfahren, mit dem die chemische Zusammensetzung der äußeren Sonnenschichten bestimmt werden kann.</w:t>
      </w:r>
    </w:p>
    <w:p w:rsidR="00F61183" w:rsidRDefault="00F61183" w:rsidP="00F61183">
      <w:pPr>
        <w:widowControl w:val="0"/>
        <w:tabs>
          <w:tab w:val="left" w:pos="8370"/>
        </w:tabs>
      </w:pPr>
    </w:p>
    <w:bookmarkStart w:id="323" w:name="_Hlt514850666"/>
    <w:p w:rsidR="00F61183" w:rsidRDefault="00F61183" w:rsidP="00F61183">
      <w:pPr>
        <w:widowControl w:val="0"/>
        <w:tabs>
          <w:tab w:val="left" w:pos="8370"/>
        </w:tabs>
      </w:pPr>
      <w:r>
        <w:fldChar w:fldCharType="begin"/>
      </w:r>
      <w:r w:rsidR="0080654A">
        <w:instrText>HYPERLINK "lsgastro</w:instrText>
      </w:r>
      <w:r w:rsidR="00D5095B">
        <w:instrText>.docx</w:instrText>
      </w:r>
      <w:r w:rsidR="0080654A">
        <w:instrText>" \l "as46"</w:instrText>
      </w:r>
      <w:r>
        <w:fldChar w:fldCharType="separate"/>
      </w:r>
      <w:r>
        <w:rPr>
          <w:rStyle w:val="Hyperlink"/>
        </w:rPr>
        <w:t>46.</w:t>
      </w:r>
      <w:r>
        <w:fldChar w:fldCharType="end"/>
      </w:r>
      <w:bookmarkEnd w:id="323"/>
      <w:r>
        <w:t xml:space="preserve"> Erklären Sie den Begriff differentielle Rotation am Beispiel der Sonne.</w:t>
      </w:r>
    </w:p>
    <w:p w:rsidR="00F61183" w:rsidRDefault="00F61183" w:rsidP="00F61183">
      <w:pPr>
        <w:widowControl w:val="0"/>
        <w:tabs>
          <w:tab w:val="left" w:pos="8370"/>
        </w:tabs>
      </w:pPr>
    </w:p>
    <w:bookmarkStart w:id="324" w:name="_Hlt514850678"/>
    <w:p w:rsidR="00F61183" w:rsidRDefault="00F61183" w:rsidP="00F61183">
      <w:pPr>
        <w:widowControl w:val="0"/>
        <w:tabs>
          <w:tab w:val="left" w:pos="8370"/>
        </w:tabs>
      </w:pPr>
      <w:r>
        <w:fldChar w:fldCharType="begin"/>
      </w:r>
      <w:r w:rsidR="0080654A">
        <w:instrText>HYPERLINK "lsgastro</w:instrText>
      </w:r>
      <w:r w:rsidR="00D5095B">
        <w:instrText>.docx</w:instrText>
      </w:r>
      <w:r w:rsidR="0080654A">
        <w:instrText>" \l "as47"</w:instrText>
      </w:r>
      <w:r>
        <w:fldChar w:fldCharType="separate"/>
      </w:r>
      <w:r>
        <w:rPr>
          <w:rStyle w:val="Hyperlink"/>
        </w:rPr>
        <w:t>47.</w:t>
      </w:r>
      <w:r>
        <w:fldChar w:fldCharType="end"/>
      </w:r>
      <w:bookmarkEnd w:id="324"/>
      <w:r>
        <w:t xml:space="preserve"> Erklären Sie den Begriff "Solarkonstante".  Wofür benötigt man diesen Wert?</w:t>
      </w:r>
    </w:p>
    <w:p w:rsidR="00F61183" w:rsidRDefault="00F61183" w:rsidP="00F61183">
      <w:pPr>
        <w:widowControl w:val="0"/>
        <w:tabs>
          <w:tab w:val="left" w:pos="8370"/>
        </w:tabs>
      </w:pPr>
    </w:p>
    <w:bookmarkStart w:id="325" w:name="_Hlt514921061"/>
    <w:p w:rsidR="00F61183" w:rsidRDefault="00F61183" w:rsidP="00F61183">
      <w:pPr>
        <w:widowControl w:val="0"/>
      </w:pPr>
      <w:r>
        <w:fldChar w:fldCharType="begin"/>
      </w:r>
      <w:r w:rsidR="0080654A">
        <w:instrText>HYPERLINK "lsgastro</w:instrText>
      </w:r>
      <w:r w:rsidR="00D5095B">
        <w:instrText>.docx</w:instrText>
      </w:r>
      <w:r w:rsidR="0080654A">
        <w:instrText>" \l "as68"</w:instrText>
      </w:r>
      <w:r>
        <w:fldChar w:fldCharType="separate"/>
      </w:r>
      <w:r>
        <w:rPr>
          <w:rStyle w:val="Hyperlink"/>
        </w:rPr>
        <w:t>68.</w:t>
      </w:r>
      <w:r>
        <w:fldChar w:fldCharType="end"/>
      </w:r>
      <w:bookmarkEnd w:id="325"/>
      <w:r>
        <w:t xml:space="preserve"> Erklären Sie den Begriff differentielle Rotation am Beispiel der Sonne.</w:t>
      </w:r>
    </w:p>
    <w:p w:rsidR="00F61183" w:rsidRDefault="00F61183" w:rsidP="00F61183">
      <w:pPr>
        <w:widowControl w:val="0"/>
      </w:pPr>
    </w:p>
    <w:bookmarkStart w:id="326" w:name="_Hlt514921073"/>
    <w:p w:rsidR="00F61183" w:rsidRDefault="00F61183" w:rsidP="00F61183">
      <w:pPr>
        <w:widowControl w:val="0"/>
      </w:pPr>
      <w:r>
        <w:fldChar w:fldCharType="begin"/>
      </w:r>
      <w:r w:rsidR="0080654A">
        <w:instrText>HYPERLINK "lsgastro</w:instrText>
      </w:r>
      <w:r w:rsidR="00D5095B">
        <w:instrText>.docx</w:instrText>
      </w:r>
      <w:r w:rsidR="0080654A">
        <w:instrText>" \l "as69"</w:instrText>
      </w:r>
      <w:r>
        <w:fldChar w:fldCharType="separate"/>
      </w:r>
      <w:r>
        <w:rPr>
          <w:rStyle w:val="Hyperlink"/>
        </w:rPr>
        <w:t>69.</w:t>
      </w:r>
      <w:r>
        <w:fldChar w:fldCharType="end"/>
      </w:r>
      <w:bookmarkEnd w:id="326"/>
      <w:r>
        <w:t xml:space="preserve"> Beschreiben Sie, wie die Leuchtkraft der Sonne bestimmt werden kann.</w:t>
      </w:r>
    </w:p>
    <w:p w:rsidR="00F61183" w:rsidRDefault="00F61183" w:rsidP="00F61183">
      <w:pPr>
        <w:widowControl w:val="0"/>
      </w:pPr>
    </w:p>
    <w:bookmarkStart w:id="327" w:name="_Hlt514921148"/>
    <w:p w:rsidR="00F61183" w:rsidRDefault="00F61183" w:rsidP="00F61183">
      <w:pPr>
        <w:widowControl w:val="0"/>
      </w:pPr>
      <w:r>
        <w:fldChar w:fldCharType="begin"/>
      </w:r>
      <w:r w:rsidR="0080654A">
        <w:instrText>HYPERLINK "lsgastro</w:instrText>
      </w:r>
      <w:r w:rsidR="00D5095B">
        <w:instrText>.docx</w:instrText>
      </w:r>
      <w:r w:rsidR="0080654A">
        <w:instrText>" \l "as70"</w:instrText>
      </w:r>
      <w:r>
        <w:fldChar w:fldCharType="separate"/>
      </w:r>
      <w:r>
        <w:rPr>
          <w:rStyle w:val="Hyperlink"/>
        </w:rPr>
        <w:t>70.</w:t>
      </w:r>
      <w:r>
        <w:fldChar w:fldCharType="end"/>
      </w:r>
      <w:bookmarkEnd w:id="327"/>
      <w:r>
        <w:t xml:space="preserve"> Die Sonne befindet sich im Zustand des hydrostatischen Gleichgewichts. Erklären Sie, was das </w:t>
      </w:r>
      <w:r>
        <w:lastRenderedPageBreak/>
        <w:t xml:space="preserve">bedeutet. </w:t>
      </w:r>
    </w:p>
    <w:p w:rsidR="00F61183" w:rsidRDefault="00F61183" w:rsidP="00F61183">
      <w:pPr>
        <w:widowControl w:val="0"/>
      </w:pPr>
    </w:p>
    <w:bookmarkStart w:id="328" w:name="_Hlt514921169"/>
    <w:p w:rsidR="00F61183" w:rsidRDefault="00F61183" w:rsidP="00F61183">
      <w:pPr>
        <w:widowControl w:val="0"/>
      </w:pPr>
      <w:r>
        <w:fldChar w:fldCharType="begin"/>
      </w:r>
      <w:r w:rsidR="0080654A">
        <w:instrText>HYPERLINK "lsgastro</w:instrText>
      </w:r>
      <w:r w:rsidR="00D5095B">
        <w:instrText>.docx</w:instrText>
      </w:r>
      <w:r w:rsidR="0080654A">
        <w:instrText>" \l "as71"</w:instrText>
      </w:r>
      <w:r>
        <w:fldChar w:fldCharType="separate"/>
      </w:r>
      <w:r>
        <w:rPr>
          <w:rStyle w:val="Hyperlink"/>
        </w:rPr>
        <w:t>71.</w:t>
      </w:r>
      <w:r>
        <w:fldChar w:fldCharType="end"/>
      </w:r>
      <w:bookmarkEnd w:id="328"/>
      <w:r>
        <w:t>a) Beschreiben Sie das Aussehen eines Sonnenflecks.</w:t>
      </w:r>
      <w:r>
        <w:br/>
        <w:t xml:space="preserve">b) Beschreiben Sie, wie das Ende eines alten und der Beginn eines neuen </w:t>
      </w:r>
      <w:proofErr w:type="spellStart"/>
      <w:r>
        <w:t>Sonnefleckenzyklus</w:t>
      </w:r>
      <w:proofErr w:type="spellEnd"/>
      <w:r>
        <w:t xml:space="preserve"> erkannt werden kann.</w:t>
      </w:r>
      <w:r>
        <w:br/>
        <w:t>c) Nennen Sie zwei Wirkungen der Sonnenaktivität auf die Erde.</w:t>
      </w:r>
    </w:p>
    <w:p w:rsidR="00F61183" w:rsidRDefault="00F61183" w:rsidP="00F61183">
      <w:pPr>
        <w:widowControl w:val="0"/>
      </w:pPr>
    </w:p>
    <w:p w:rsidR="00F61183" w:rsidRDefault="006C3A99" w:rsidP="00F61183">
      <w:pPr>
        <w:widowControl w:val="0"/>
      </w:pPr>
      <w:hyperlink r:id="rId82" w:anchor="as72" w:history="1">
        <w:r w:rsidR="00F61183">
          <w:rPr>
            <w:rStyle w:val="Hyperlink"/>
          </w:rPr>
          <w:t>7</w:t>
        </w:r>
        <w:bookmarkStart w:id="329" w:name="_Hlt514921183"/>
        <w:r w:rsidR="00F61183">
          <w:rPr>
            <w:rStyle w:val="Hyperlink"/>
          </w:rPr>
          <w:t>2</w:t>
        </w:r>
        <w:bookmarkEnd w:id="329"/>
        <w:r w:rsidR="00F61183">
          <w:rPr>
            <w:rStyle w:val="Hyperlink"/>
          </w:rPr>
          <w:t>.</w:t>
        </w:r>
      </w:hyperlink>
      <w:r w:rsidR="00F61183">
        <w:t xml:space="preserve"> Erklären Sie, wie die Randverdunklung der Sonne zustande kommt.</w:t>
      </w:r>
    </w:p>
    <w:p w:rsidR="00F61183" w:rsidRDefault="00F61183" w:rsidP="00F61183">
      <w:pPr>
        <w:widowControl w:val="0"/>
      </w:pPr>
    </w:p>
    <w:bookmarkStart w:id="330" w:name="_Hlt514921197"/>
    <w:p w:rsidR="00F61183" w:rsidRDefault="00F61183" w:rsidP="00F61183">
      <w:pPr>
        <w:widowControl w:val="0"/>
      </w:pPr>
      <w:r>
        <w:fldChar w:fldCharType="begin"/>
      </w:r>
      <w:r w:rsidR="0080654A">
        <w:instrText>HYPERLINK "lsgastro</w:instrText>
      </w:r>
      <w:r w:rsidR="00D5095B">
        <w:instrText>.docx</w:instrText>
      </w:r>
      <w:r w:rsidR="0080654A">
        <w:instrText>" \l "as73"</w:instrText>
      </w:r>
      <w:r>
        <w:fldChar w:fldCharType="separate"/>
      </w:r>
      <w:r>
        <w:rPr>
          <w:rStyle w:val="Hyperlink"/>
        </w:rPr>
        <w:t>73.</w:t>
      </w:r>
      <w:r>
        <w:fldChar w:fldCharType="end"/>
      </w:r>
      <w:bookmarkEnd w:id="330"/>
      <w:r>
        <w:t xml:space="preserve"> Was verstehen Sie unter dem Begriff Granulation der Sonne? </w:t>
      </w:r>
    </w:p>
    <w:p w:rsidR="00F61183" w:rsidRDefault="00F61183" w:rsidP="00F61183">
      <w:pPr>
        <w:widowControl w:val="0"/>
      </w:pPr>
    </w:p>
    <w:p w:rsidR="00F61183" w:rsidRDefault="006C3A99" w:rsidP="00F61183">
      <w:pPr>
        <w:widowControl w:val="0"/>
      </w:pPr>
      <w:hyperlink r:id="rId83" w:anchor="as74" w:history="1">
        <w:r w:rsidR="00F61183">
          <w:rPr>
            <w:rStyle w:val="Hyperlink"/>
          </w:rPr>
          <w:t>74</w:t>
        </w:r>
        <w:bookmarkStart w:id="331" w:name="_Hlt514921211"/>
        <w:r w:rsidR="00F61183">
          <w:rPr>
            <w:rStyle w:val="Hyperlink"/>
          </w:rPr>
          <w:t>.</w:t>
        </w:r>
        <w:bookmarkEnd w:id="331"/>
      </w:hyperlink>
      <w:r w:rsidR="00F61183">
        <w:t xml:space="preserve"> Beschreiben Sie, wie die Masse der Sonne bestimmt werden kann.</w:t>
      </w:r>
    </w:p>
    <w:p w:rsidR="00F61183" w:rsidRDefault="00F61183" w:rsidP="00F61183">
      <w:pPr>
        <w:widowControl w:val="0"/>
      </w:pPr>
    </w:p>
    <w:p w:rsidR="00F61183" w:rsidRDefault="006C3A99" w:rsidP="00F61183">
      <w:pPr>
        <w:widowControl w:val="0"/>
      </w:pPr>
      <w:hyperlink r:id="rId84" w:anchor="as75" w:history="1">
        <w:r w:rsidR="00F61183">
          <w:rPr>
            <w:rStyle w:val="Hyperlink"/>
          </w:rPr>
          <w:t>7</w:t>
        </w:r>
        <w:bookmarkStart w:id="332" w:name="_Hlt514921229"/>
        <w:r w:rsidR="00F61183">
          <w:rPr>
            <w:rStyle w:val="Hyperlink"/>
          </w:rPr>
          <w:t>5</w:t>
        </w:r>
        <w:bookmarkEnd w:id="332"/>
        <w:r w:rsidR="00F61183">
          <w:rPr>
            <w:rStyle w:val="Hyperlink"/>
          </w:rPr>
          <w:t>.</w:t>
        </w:r>
      </w:hyperlink>
      <w:r w:rsidR="00F61183">
        <w:t xml:space="preserve"> Die Sonne gewinnt die Energie, die sie ausstrahlt, aus der Verschmelzung von Atomkernen. </w:t>
      </w:r>
    </w:p>
    <w:p w:rsidR="00F61183" w:rsidRDefault="00F61183" w:rsidP="00F61183">
      <w:pPr>
        <w:widowControl w:val="0"/>
      </w:pPr>
      <w:r>
        <w:t>a) Erklären Sie, warum dabei Energie frei wird.</w:t>
      </w:r>
      <w:r>
        <w:br/>
        <w:t>b) Eine Möglichkeit zur Kernfusion ist der Kohlenstoff-Stickstoff-Zyklus. Erklären Sie, ohne die Reaktionsgleichungen zu benutzen, welche Rollen hierbei der Kohlenstoff und der Stickstoff spielen.</w:t>
      </w:r>
      <w:r>
        <w:br/>
        <w:t>c) Warum findet die Kernfusion nur in einem kleinen Gebiet im Innern der Sonne statt?</w:t>
      </w:r>
    </w:p>
    <w:p w:rsidR="00F61183" w:rsidRDefault="00F61183" w:rsidP="00F61183">
      <w:pPr>
        <w:widowControl w:val="0"/>
      </w:pPr>
    </w:p>
    <w:bookmarkStart w:id="333" w:name="_Hlt514921272"/>
    <w:p w:rsidR="00F61183" w:rsidRDefault="00F61183" w:rsidP="00F61183">
      <w:pPr>
        <w:widowControl w:val="0"/>
      </w:pPr>
      <w:r>
        <w:fldChar w:fldCharType="begin"/>
      </w:r>
      <w:r w:rsidR="0080654A">
        <w:instrText>HYPERLINK "lsgastro</w:instrText>
      </w:r>
      <w:r w:rsidR="00D5095B">
        <w:instrText>.docx</w:instrText>
      </w:r>
      <w:r w:rsidR="0080654A">
        <w:instrText>" \l "as76"</w:instrText>
      </w:r>
      <w:r>
        <w:fldChar w:fldCharType="separate"/>
      </w:r>
      <w:r>
        <w:rPr>
          <w:rStyle w:val="Hyperlink"/>
        </w:rPr>
        <w:t>76.</w:t>
      </w:r>
      <w:r>
        <w:fldChar w:fldCharType="end"/>
      </w:r>
      <w:bookmarkEnd w:id="333"/>
      <w:r>
        <w:t xml:space="preserve"> Erklären Sie, warum der Energietransport vom Sonneninnern zur Photosphäre in zwei Etappen geschieht.</w:t>
      </w:r>
    </w:p>
    <w:p w:rsidR="00F61183" w:rsidRDefault="00F61183" w:rsidP="00F61183">
      <w:pPr>
        <w:widowControl w:val="0"/>
      </w:pPr>
    </w:p>
    <w:p w:rsidR="00F61183" w:rsidRDefault="006C3A99" w:rsidP="00F61183">
      <w:pPr>
        <w:widowControl w:val="0"/>
      </w:pPr>
      <w:hyperlink r:id="rId85" w:anchor="as77" w:history="1">
        <w:r w:rsidR="00F61183">
          <w:rPr>
            <w:rStyle w:val="Hyperlink"/>
          </w:rPr>
          <w:t>7</w:t>
        </w:r>
        <w:bookmarkStart w:id="334" w:name="_Hlt514921319"/>
        <w:r w:rsidR="00F61183">
          <w:rPr>
            <w:rStyle w:val="Hyperlink"/>
          </w:rPr>
          <w:t>7</w:t>
        </w:r>
        <w:bookmarkEnd w:id="334"/>
        <w:r w:rsidR="00F61183">
          <w:rPr>
            <w:rStyle w:val="Hyperlink"/>
          </w:rPr>
          <w:t>.</w:t>
        </w:r>
      </w:hyperlink>
      <w:r w:rsidR="00F61183">
        <w:t xml:space="preserve"> Entscheiden Sie, ob folgende Aussage wahr oder falsch ist:</w:t>
      </w:r>
      <w:r w:rsidR="00F61183">
        <w:br/>
      </w:r>
      <w:r w:rsidR="00F61183">
        <w:br/>
        <w:t>“Die chemische Zusammensetzung der Sonne lässt sich mit Hilfe der Spektralanalyse ermitteln. Danach besteht die Sonne aus 73% Wasserstoff, 25% Helium und 2% andere Stoffe</w:t>
      </w:r>
      <w:r w:rsidR="00F61183">
        <w:rPr>
          <w:i/>
        </w:rPr>
        <w:t>.</w:t>
      </w:r>
      <w:r w:rsidR="00F61183">
        <w:t>“</w:t>
      </w:r>
      <w:r w:rsidR="00F61183">
        <w:rPr>
          <w:i/>
        </w:rPr>
        <w:br/>
      </w:r>
      <w:r w:rsidR="00F61183">
        <w:br/>
        <w:t>Begründen Sie Ihre Entscheidung.</w:t>
      </w:r>
    </w:p>
    <w:p w:rsidR="00F61183" w:rsidRDefault="00F61183" w:rsidP="00F61183">
      <w:pPr>
        <w:widowControl w:val="0"/>
      </w:pPr>
    </w:p>
    <w:bookmarkStart w:id="335" w:name="_Hlt514921331"/>
    <w:p w:rsidR="00F61183" w:rsidRDefault="00F61183" w:rsidP="00F61183">
      <w:pPr>
        <w:widowControl w:val="0"/>
      </w:pPr>
      <w:r>
        <w:fldChar w:fldCharType="begin"/>
      </w:r>
      <w:r w:rsidR="0080654A">
        <w:instrText>HYPERLINK "lsgastro</w:instrText>
      </w:r>
      <w:r w:rsidR="00D5095B">
        <w:instrText>.docx</w:instrText>
      </w:r>
      <w:r w:rsidR="0080654A">
        <w:instrText>" \l "as78"</w:instrText>
      </w:r>
      <w:r>
        <w:fldChar w:fldCharType="separate"/>
      </w:r>
      <w:r>
        <w:rPr>
          <w:rStyle w:val="Hyperlink"/>
        </w:rPr>
        <w:t>78.</w:t>
      </w:r>
      <w:r>
        <w:fldChar w:fldCharType="end"/>
      </w:r>
      <w:bookmarkEnd w:id="335"/>
      <w:r>
        <w:t xml:space="preserve"> Vergleichen Sie die Photosphäre, die Chromosphäre und die Korona bezüglich ihrer Ausdehnung, ihrer Temperatur, ihrer Dichte und Helligkeit (qualitativ).</w:t>
      </w:r>
    </w:p>
    <w:p w:rsidR="00F61183" w:rsidRDefault="00F61183" w:rsidP="00F61183">
      <w:pPr>
        <w:widowControl w:val="0"/>
      </w:pPr>
    </w:p>
    <w:p w:rsidR="00F61183" w:rsidRDefault="006C3A99" w:rsidP="00F61183">
      <w:pPr>
        <w:widowControl w:val="0"/>
      </w:pPr>
      <w:hyperlink r:id="rId86" w:anchor="as132" w:history="1">
        <w:r w:rsidR="00F61183">
          <w:rPr>
            <w:rStyle w:val="Hyperlink"/>
          </w:rPr>
          <w:t>132.</w:t>
        </w:r>
      </w:hyperlink>
      <w:r w:rsidR="00F61183">
        <w:t xml:space="preserve"> Bestimmen Sie die absolute Leuchtkraft der Sonne. Wie wäre sie am Nachthimmel zu sehen, wenn sie in einer Entfernung von 10 </w:t>
      </w:r>
      <w:proofErr w:type="spellStart"/>
      <w:r w:rsidR="00F61183">
        <w:t>pc</w:t>
      </w:r>
      <w:proofErr w:type="spellEnd"/>
      <w:r w:rsidR="00F61183">
        <w:t xml:space="preserve"> stehen würde? </w:t>
      </w:r>
      <w:r w:rsidR="00F61183">
        <w:br/>
        <w:t>Die Sonne hat eine scheinbare Helligkeit von -26,86</w:t>
      </w:r>
      <w:r w:rsidR="00F61183">
        <w:rPr>
          <w:vertAlign w:val="superscript"/>
        </w:rPr>
        <w:t>m</w:t>
      </w:r>
      <w:r w:rsidR="00F61183">
        <w:t xml:space="preserve">. </w:t>
      </w:r>
    </w:p>
    <w:p w:rsidR="00F61183" w:rsidRDefault="00F61183" w:rsidP="00F61183">
      <w:pPr>
        <w:widowControl w:val="0"/>
      </w:pPr>
    </w:p>
    <w:tbl>
      <w:tblPr>
        <w:tblW w:w="0" w:type="auto"/>
        <w:tblLayout w:type="fixed"/>
        <w:tblCellMar>
          <w:left w:w="70" w:type="dxa"/>
          <w:right w:w="70" w:type="dxa"/>
        </w:tblCellMar>
        <w:tblLook w:val="0000" w:firstRow="0" w:lastRow="0" w:firstColumn="0" w:lastColumn="0" w:noHBand="0" w:noVBand="0"/>
      </w:tblPr>
      <w:tblGrid>
        <w:gridCol w:w="5030"/>
        <w:gridCol w:w="5030"/>
      </w:tblGrid>
      <w:tr w:rsidR="00F61183" w:rsidTr="00F61183">
        <w:tc>
          <w:tcPr>
            <w:tcW w:w="5030" w:type="dxa"/>
          </w:tcPr>
          <w:p w:rsidR="00F61183" w:rsidRDefault="006C3A99" w:rsidP="00F61183">
            <w:pPr>
              <w:widowControl w:val="0"/>
            </w:pPr>
            <w:hyperlink r:id="rId87" w:anchor="as134" w:history="1">
              <w:r w:rsidR="00F61183">
                <w:rPr>
                  <w:rStyle w:val="Hyperlink"/>
                </w:rPr>
                <w:t>1</w:t>
              </w:r>
              <w:bookmarkStart w:id="336" w:name="_Hlt26081481"/>
              <w:bookmarkStart w:id="337" w:name="_Hlt26081237"/>
              <w:bookmarkEnd w:id="336"/>
              <w:r w:rsidR="00F61183">
                <w:rPr>
                  <w:rStyle w:val="Hyperlink"/>
                </w:rPr>
                <w:t>3</w:t>
              </w:r>
              <w:bookmarkEnd w:id="337"/>
              <w:r w:rsidR="00F61183">
                <w:rPr>
                  <w:rStyle w:val="Hyperlink"/>
                </w:rPr>
                <w:t>4.</w:t>
              </w:r>
            </w:hyperlink>
            <w:r w:rsidR="00F61183">
              <w:t xml:space="preserve"> Das Bild zeigt ein Schmetterlingsdiagramm für die Sonne für den Zeitraum April 1980 bis April 1997. Interpretieren Sie dieses Diagramm.</w:t>
            </w:r>
          </w:p>
        </w:tc>
        <w:tc>
          <w:tcPr>
            <w:tcW w:w="5030" w:type="dxa"/>
          </w:tcPr>
          <w:p w:rsidR="00F61183" w:rsidRDefault="006C3A99" w:rsidP="00F61183">
            <w:pPr>
              <w:widowControl w:val="0"/>
            </w:pPr>
            <w:r>
              <w:pict>
                <v:shape id="_x0000_i1036" type="#_x0000_t75" style="width:244.5pt;height:161.25pt" fillcolor="window">
                  <v:imagedata r:id="rId88" o:title="a134"/>
                </v:shape>
              </w:pict>
            </w:r>
          </w:p>
        </w:tc>
      </w:tr>
    </w:tbl>
    <w:p w:rsidR="00F61183" w:rsidRDefault="00F61183" w:rsidP="00F61183">
      <w:r>
        <w:br/>
      </w:r>
      <w:hyperlink r:id="rId89" w:anchor="as171" w:history="1">
        <w:r>
          <w:rPr>
            <w:rStyle w:val="Hyperlink"/>
          </w:rPr>
          <w:t>171.</w:t>
        </w:r>
      </w:hyperlink>
      <w:r>
        <w:t xml:space="preserve"> Wie viel Prozent ihrer Masse hat die Sonne in den letzten 5 Milliarden Jahren bei angenommener </w:t>
      </w:r>
      <w:r w:rsidR="00E142F4">
        <w:t>konstanter</w:t>
      </w:r>
      <w:r>
        <w:t xml:space="preserve"> Energieabgabe in Energie umgewandelt?</w:t>
      </w:r>
    </w:p>
    <w:p w:rsidR="00F61183" w:rsidRDefault="00F61183" w:rsidP="00F61183">
      <w:r>
        <w:lastRenderedPageBreak/>
        <w:t>Von der Sonne ist folgendes bekannt:</w:t>
      </w:r>
    </w:p>
    <w:p w:rsidR="00F61183" w:rsidRDefault="00F61183" w:rsidP="00F61183">
      <w:r>
        <w:t>Alter: 5 Milliarden Jahre</w:t>
      </w:r>
    </w:p>
    <w:p w:rsidR="00F61183" w:rsidRDefault="00F61183" w:rsidP="00F61183">
      <w:r>
        <w:t xml:space="preserve">Masse: 1,99 * 10 </w:t>
      </w:r>
      <w:r>
        <w:rPr>
          <w:vertAlign w:val="superscript"/>
        </w:rPr>
        <w:t>30</w:t>
      </w:r>
      <w:r>
        <w:t xml:space="preserve"> kg</w:t>
      </w:r>
    </w:p>
    <w:p w:rsidR="00F61183" w:rsidRDefault="00F61183" w:rsidP="00F61183">
      <w:r>
        <w:t>Prozess der Energiegewinnung: Fusion von Wasserstoffkernen zu Heliumkernen (Kernfusion)</w:t>
      </w:r>
    </w:p>
    <w:p w:rsidR="00F61183" w:rsidRDefault="00F61183" w:rsidP="00F61183">
      <w:r>
        <w:t xml:space="preserve">Bei diesem Prozess wird Masse in Energie umgewandelt. </w:t>
      </w:r>
    </w:p>
    <w:p w:rsidR="00F61183" w:rsidRDefault="00F61183" w:rsidP="00F61183"/>
    <w:p w:rsidR="00F61183" w:rsidRDefault="00F61183" w:rsidP="00F61183">
      <w:r>
        <w:t>Entfernung Sonne – Erde: 149,6 * 10</w:t>
      </w:r>
      <w:r>
        <w:rPr>
          <w:vertAlign w:val="superscript"/>
        </w:rPr>
        <w:t>6</w:t>
      </w:r>
      <w:r>
        <w:t xml:space="preserve"> km</w:t>
      </w:r>
    </w:p>
    <w:p w:rsidR="00F61183" w:rsidRDefault="00F61183" w:rsidP="00F61183">
      <w:r>
        <w:t>Solarkonstante: 1,36 kW/m² (Leistung, die bei senkrechtem Einfall und ohne Berücksichtigung der Atmosphäre auf einen m² fällt..</w:t>
      </w:r>
      <w:r>
        <w:br/>
      </w:r>
      <w:r>
        <w:br/>
      </w:r>
      <w:hyperlink r:id="rId90" w:anchor="as177" w:history="1">
        <w:r>
          <w:rPr>
            <w:rStyle w:val="Hyperlink"/>
          </w:rPr>
          <w:t>177.</w:t>
        </w:r>
      </w:hyperlink>
      <w:r>
        <w:t xml:space="preserve"> </w:t>
      </w:r>
    </w:p>
    <w:tbl>
      <w:tblPr>
        <w:tblW w:w="0" w:type="auto"/>
        <w:tblLayout w:type="fixed"/>
        <w:tblCellMar>
          <w:left w:w="70" w:type="dxa"/>
          <w:right w:w="70" w:type="dxa"/>
        </w:tblCellMar>
        <w:tblLook w:val="0000" w:firstRow="0" w:lastRow="0" w:firstColumn="0" w:lastColumn="0" w:noHBand="0" w:noVBand="0"/>
      </w:tblPr>
      <w:tblGrid>
        <w:gridCol w:w="10061"/>
      </w:tblGrid>
      <w:tr w:rsidR="00F61183" w:rsidTr="006B2B5E">
        <w:tc>
          <w:tcPr>
            <w:tcW w:w="10061" w:type="dxa"/>
          </w:tcPr>
          <w:p w:rsidR="00F61183" w:rsidRDefault="00F61183" w:rsidP="00F61183">
            <w:r>
              <w:t xml:space="preserve">Das Bild zeigt einen Ausschnitt aus dem Sonnenspektrum. </w:t>
            </w:r>
            <w:r>
              <w:br/>
              <w:t>Beschreiben Sie, wie man mit Hilfe dieser Darstellung die chemische Zusammensetzung der Sonnenatmosphäre bestimmen kann.</w:t>
            </w:r>
          </w:p>
        </w:tc>
      </w:tr>
      <w:tr w:rsidR="00F61183" w:rsidTr="006B2B5E">
        <w:tc>
          <w:tcPr>
            <w:tcW w:w="10061" w:type="dxa"/>
          </w:tcPr>
          <w:p w:rsidR="00F61183" w:rsidRDefault="006C3A99" w:rsidP="00F61183">
            <w:r>
              <w:pict>
                <v:shape id="_x0000_i1037" type="#_x0000_t75" style="width:266.25pt;height:169.5pt" fillcolor="window">
                  <v:imagedata r:id="rId91" o:title="as177"/>
                </v:shape>
              </w:pict>
            </w:r>
          </w:p>
        </w:tc>
      </w:tr>
    </w:tbl>
    <w:p w:rsidR="00F61183" w:rsidRDefault="00F61183" w:rsidP="00F61183"/>
    <w:tbl>
      <w:tblPr>
        <w:tblW w:w="0" w:type="auto"/>
        <w:tblLook w:val="01E0" w:firstRow="1" w:lastRow="1" w:firstColumn="1" w:lastColumn="1" w:noHBand="0" w:noVBand="0"/>
      </w:tblPr>
      <w:tblGrid>
        <w:gridCol w:w="6062"/>
        <w:gridCol w:w="3999"/>
      </w:tblGrid>
      <w:tr w:rsidR="00F0419D" w:rsidTr="00C5760E">
        <w:tc>
          <w:tcPr>
            <w:tcW w:w="6062" w:type="dxa"/>
            <w:shd w:val="clear" w:color="auto" w:fill="auto"/>
          </w:tcPr>
          <w:p w:rsidR="00F0419D" w:rsidRPr="008F12A0" w:rsidRDefault="006C3A99" w:rsidP="00F0419D">
            <w:hyperlink r:id="rId92" w:anchor="as194" w:history="1">
              <w:r w:rsidR="00F0419D" w:rsidRPr="00C5760E">
                <w:rPr>
                  <w:rStyle w:val="Hyperlink"/>
                  <w:sz w:val="22"/>
                </w:rPr>
                <w:t>194.</w:t>
              </w:r>
            </w:hyperlink>
            <w:r w:rsidR="00F0419D">
              <w:t xml:space="preserve"> </w:t>
            </w:r>
            <w:r w:rsidR="00F0419D" w:rsidRPr="008F12A0">
              <w:t xml:space="preserve"> </w:t>
            </w:r>
            <w:r w:rsidR="00F0419D" w:rsidRPr="00C5760E">
              <w:rPr>
                <w:b/>
              </w:rPr>
              <w:t>a)</w:t>
            </w:r>
            <w:r w:rsidR="00F0419D" w:rsidRPr="008F12A0">
              <w:t xml:space="preserve"> Benennen Sie die in der Skizze mit Ziffern markierten Teile der Sonne. (4)</w:t>
            </w:r>
          </w:p>
          <w:p w:rsidR="00F0419D" w:rsidRPr="008F12A0" w:rsidRDefault="00F0419D" w:rsidP="00C5760E">
            <w:pPr>
              <w:widowControl w:val="0"/>
              <w:tabs>
                <w:tab w:val="left" w:pos="8370"/>
              </w:tabs>
              <w:ind w:right="1134"/>
            </w:pPr>
          </w:p>
          <w:p w:rsidR="00F0419D" w:rsidRPr="008F12A0" w:rsidRDefault="00F0419D" w:rsidP="00C5760E">
            <w:pPr>
              <w:widowControl w:val="0"/>
              <w:tabs>
                <w:tab w:val="left" w:pos="8370"/>
              </w:tabs>
              <w:ind w:right="1134"/>
            </w:pPr>
            <w:r w:rsidRPr="00C5760E">
              <w:rPr>
                <w:b/>
              </w:rPr>
              <w:t>b)</w:t>
            </w:r>
            <w:r w:rsidRPr="008F12A0">
              <w:t xml:space="preserve"> Vergleichen Sie </w:t>
            </w:r>
            <w:r w:rsidR="00DC38E3">
              <w:t>di</w:t>
            </w:r>
            <w:r w:rsidRPr="008F12A0">
              <w:t>e</w:t>
            </w:r>
            <w:r w:rsidR="00DC38E3">
              <w:t xml:space="preserve"> </w:t>
            </w:r>
            <w:r w:rsidRPr="008F12A0">
              <w:t>Strahlungszone mit der Konvektionszone. (3)</w:t>
            </w:r>
          </w:p>
          <w:p w:rsidR="00F0419D" w:rsidRDefault="00F0419D" w:rsidP="00F61183"/>
        </w:tc>
        <w:tc>
          <w:tcPr>
            <w:tcW w:w="3999" w:type="dxa"/>
            <w:shd w:val="clear" w:color="auto" w:fill="auto"/>
          </w:tcPr>
          <w:p w:rsidR="00F0419D" w:rsidRDefault="006C3A99" w:rsidP="00F61183">
            <w:r>
              <w:rPr>
                <w:noProof/>
              </w:rPr>
              <w:pict>
                <v:shape id="_x0000_s1034" type="#_x0000_t75" style="position:absolute;margin-left:11.2pt;margin-top:2.55pt;width:173.7pt;height:173.7pt;z-index:-251658752;mso-position-horizontal-relative:text;mso-position-vertical-relative:text" wrapcoords="-54 0 -54 21546 21600 21546 21600 0 -54 0">
                  <v:imagedata r:id="rId93" o:title="sonne"/>
                  <w10:wrap type="tight"/>
                </v:shape>
              </w:pict>
            </w:r>
          </w:p>
        </w:tc>
      </w:tr>
    </w:tbl>
    <w:p w:rsidR="00F0419D" w:rsidRDefault="00F0419D" w:rsidP="00F61183"/>
    <w:p w:rsidR="00F61183" w:rsidRDefault="00F61183" w:rsidP="00F61183">
      <w:pPr>
        <w:widowControl w:val="0"/>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338" w:name="t7"/>
            <w:bookmarkEnd w:id="338"/>
            <w:r>
              <w:t>Sterne - Zustandsgrößen</w:t>
            </w:r>
          </w:p>
        </w:tc>
        <w:tc>
          <w:tcPr>
            <w:tcW w:w="5031" w:type="dxa"/>
            <w:vAlign w:val="center"/>
          </w:tcPr>
          <w:p w:rsidR="00F61183" w:rsidRDefault="006C3A99" w:rsidP="006B2B5E">
            <w:pPr>
              <w:jc w:val="center"/>
              <w:rPr>
                <w:rStyle w:val="Hyperlink"/>
              </w:rPr>
            </w:pPr>
            <w:hyperlink w:anchor="t0" w:history="1">
              <w:r w:rsidR="00F61183">
                <w:rPr>
                  <w:rStyle w:val="Hyperlink"/>
                </w:rPr>
                <w:t>(z</w:t>
              </w:r>
              <w:bookmarkStart w:id="339" w:name="_Hlt514934724"/>
              <w:r w:rsidR="00F61183">
                <w:rPr>
                  <w:rStyle w:val="Hyperlink"/>
                </w:rPr>
                <w:t>u</w:t>
              </w:r>
              <w:bookmarkStart w:id="340" w:name="_Hlt499680214"/>
              <w:bookmarkEnd w:id="339"/>
              <w:r w:rsidR="00F61183">
                <w:rPr>
                  <w:rStyle w:val="Hyperlink"/>
                </w:rPr>
                <w:t>m</w:t>
              </w:r>
              <w:bookmarkStart w:id="341" w:name="_Hlt514682271"/>
              <w:bookmarkEnd w:id="340"/>
              <w:r w:rsidR="00F61183">
                <w:rPr>
                  <w:rStyle w:val="Hyperlink"/>
                </w:rPr>
                <w:t xml:space="preserve"> </w:t>
              </w:r>
              <w:bookmarkStart w:id="342" w:name="_Hlt513360917"/>
              <w:bookmarkEnd w:id="341"/>
              <w:r w:rsidR="00F61183">
                <w:rPr>
                  <w:rStyle w:val="Hyperlink"/>
                </w:rPr>
                <w:t>I</w:t>
              </w:r>
              <w:bookmarkStart w:id="343" w:name="_Hlt499277350"/>
              <w:bookmarkEnd w:id="342"/>
              <w:r w:rsidR="00F61183">
                <w:rPr>
                  <w:rStyle w:val="Hyperlink"/>
                </w:rPr>
                <w:t>n</w:t>
              </w:r>
              <w:bookmarkStart w:id="344" w:name="_Hlt513360912"/>
              <w:bookmarkEnd w:id="343"/>
              <w:r w:rsidR="00F61183">
                <w:rPr>
                  <w:rStyle w:val="Hyperlink"/>
                </w:rPr>
                <w:t>h</w:t>
              </w:r>
              <w:bookmarkStart w:id="345" w:name="_Hlt514681872"/>
              <w:bookmarkEnd w:id="344"/>
              <w:r w:rsidR="00F61183">
                <w:rPr>
                  <w:rStyle w:val="Hyperlink"/>
                </w:rPr>
                <w:t>a</w:t>
              </w:r>
              <w:bookmarkEnd w:id="345"/>
              <w:r w:rsidR="00F61183">
                <w:rPr>
                  <w:rStyle w:val="Hyperlink"/>
                </w:rPr>
                <w:t>lts</w:t>
              </w:r>
              <w:bookmarkStart w:id="346" w:name="_Hlt500939540"/>
              <w:r w:rsidR="00F61183">
                <w:rPr>
                  <w:rStyle w:val="Hyperlink"/>
                </w:rPr>
                <w:t>v</w:t>
              </w:r>
              <w:bookmarkEnd w:id="346"/>
              <w:r w:rsidR="00F61183">
                <w:rPr>
                  <w:rStyle w:val="Hyperlink"/>
                </w:rPr>
                <w:t>er</w:t>
              </w:r>
              <w:bookmarkStart w:id="347" w:name="_Hlt510666937"/>
              <w:r w:rsidR="00F61183">
                <w:rPr>
                  <w:rStyle w:val="Hyperlink"/>
                </w:rPr>
                <w:t>z</w:t>
              </w:r>
              <w:bookmarkStart w:id="348" w:name="_Hlt500939352"/>
              <w:bookmarkEnd w:id="347"/>
              <w:r w:rsidR="00F61183">
                <w:rPr>
                  <w:rStyle w:val="Hyperlink"/>
                </w:rPr>
                <w:t>e</w:t>
              </w:r>
              <w:bookmarkEnd w:id="348"/>
              <w:r w:rsidR="00F61183">
                <w:rPr>
                  <w:rStyle w:val="Hyperlink"/>
                </w:rPr>
                <w:t>ichnis )</w:t>
              </w:r>
            </w:hyperlink>
          </w:p>
        </w:tc>
      </w:tr>
    </w:tbl>
    <w:p w:rsidR="00F61183" w:rsidRDefault="00F61183" w:rsidP="00F61183"/>
    <w:bookmarkStart w:id="349" w:name="_Hlt514682265"/>
    <w:p w:rsidR="00F61183" w:rsidRDefault="00F61183" w:rsidP="00F61183">
      <w:pPr>
        <w:widowControl w:val="0"/>
      </w:pPr>
      <w:r>
        <w:fldChar w:fldCharType="begin"/>
      </w:r>
      <w:r w:rsidR="0080654A">
        <w:instrText>HYPERLINK "lsgastro</w:instrText>
      </w:r>
      <w:r w:rsidR="00D5095B">
        <w:instrText>.docx</w:instrText>
      </w:r>
      <w:r w:rsidR="0080654A">
        <w:instrText>" \l "as1"</w:instrText>
      </w:r>
      <w:r>
        <w:fldChar w:fldCharType="separate"/>
      </w:r>
      <w:r>
        <w:rPr>
          <w:rStyle w:val="Hyperlink"/>
        </w:rPr>
        <w:t>1.</w:t>
      </w:r>
      <w:r>
        <w:fldChar w:fldCharType="end"/>
      </w:r>
      <w:bookmarkEnd w:id="349"/>
      <w:r>
        <w:t xml:space="preserve"> Was ist ein Stern?</w:t>
      </w:r>
    </w:p>
    <w:p w:rsidR="00F61183" w:rsidRDefault="00F61183" w:rsidP="00F61183">
      <w:pPr>
        <w:widowControl w:val="0"/>
      </w:pPr>
    </w:p>
    <w:p w:rsidR="00F61183" w:rsidRDefault="006C3A99" w:rsidP="00F61183">
      <w:pPr>
        <w:widowControl w:val="0"/>
      </w:pPr>
      <w:hyperlink r:id="rId94" w:anchor="as90" w:history="1">
        <w:r w:rsidR="00F61183">
          <w:rPr>
            <w:rStyle w:val="Hyperlink"/>
          </w:rPr>
          <w:t>90</w:t>
        </w:r>
        <w:bookmarkStart w:id="350" w:name="_Hlt514925631"/>
        <w:r w:rsidR="00F61183">
          <w:rPr>
            <w:rStyle w:val="Hyperlink"/>
          </w:rPr>
          <w:t>.</w:t>
        </w:r>
        <w:bookmarkEnd w:id="350"/>
      </w:hyperlink>
      <w:r w:rsidR="00F61183">
        <w:t xml:space="preserve"> Beschreiben Sie das Prinzip der trigonometrischen Entfernungsbestimmung.</w:t>
      </w:r>
    </w:p>
    <w:p w:rsidR="00F61183" w:rsidRDefault="00F61183" w:rsidP="00F61183">
      <w:pPr>
        <w:widowControl w:val="0"/>
      </w:pPr>
    </w:p>
    <w:bookmarkStart w:id="351" w:name="_Hlt514925628"/>
    <w:p w:rsidR="00F61183" w:rsidRDefault="00F61183" w:rsidP="00F61183">
      <w:pPr>
        <w:widowControl w:val="0"/>
      </w:pPr>
      <w:r>
        <w:lastRenderedPageBreak/>
        <w:fldChar w:fldCharType="begin"/>
      </w:r>
      <w:r w:rsidR="0080654A">
        <w:instrText>HYPERLINK "lsgastro</w:instrText>
      </w:r>
      <w:r w:rsidR="00D5095B">
        <w:instrText>.docx</w:instrText>
      </w:r>
      <w:r w:rsidR="0080654A">
        <w:instrText>" \l "as91"</w:instrText>
      </w:r>
      <w:r>
        <w:fldChar w:fldCharType="separate"/>
      </w:r>
      <w:r>
        <w:rPr>
          <w:rStyle w:val="Hyperlink"/>
        </w:rPr>
        <w:t>91.</w:t>
      </w:r>
      <w:r>
        <w:fldChar w:fldCharType="end"/>
      </w:r>
      <w:bookmarkEnd w:id="351"/>
      <w:r>
        <w:t xml:space="preserve"> Damit ein Raumschiff unser Sonnensystem verlassen kann, muss es mindestens eine Geschwindigkeit von 42,4 kms</w:t>
      </w:r>
      <w:r>
        <w:rPr>
          <w:vertAlign w:val="superscript"/>
        </w:rPr>
        <w:t>-1</w:t>
      </w:r>
      <w:r>
        <w:t xml:space="preserve"> besitzen. Wie lange würde ein Raumschiff mit dieser Geschwindigkeit benötigen, um bis zum nächsten Stern </w:t>
      </w:r>
      <w:proofErr w:type="spellStart"/>
      <w:r>
        <w:t>Proxima</w:t>
      </w:r>
      <w:proofErr w:type="spellEnd"/>
      <w:r>
        <w:t xml:space="preserve"> </w:t>
      </w:r>
      <w:proofErr w:type="spellStart"/>
      <w:r>
        <w:t>Centauri</w:t>
      </w:r>
      <w:proofErr w:type="spellEnd"/>
      <w:r>
        <w:t xml:space="preserve"> zu fliegen? Die Parallaxe dieses Sternes wurde mit p = 0,76“ gemessen.</w:t>
      </w:r>
    </w:p>
    <w:p w:rsidR="00F61183" w:rsidRDefault="00F61183" w:rsidP="00F61183">
      <w:pPr>
        <w:widowControl w:val="0"/>
      </w:pPr>
    </w:p>
    <w:bookmarkStart w:id="352" w:name="_Hlt514925622"/>
    <w:p w:rsidR="00F61183" w:rsidRDefault="00F61183" w:rsidP="00F61183">
      <w:pPr>
        <w:widowControl w:val="0"/>
      </w:pPr>
      <w:r>
        <w:fldChar w:fldCharType="begin"/>
      </w:r>
      <w:r w:rsidR="0080654A">
        <w:instrText>HYPERLINK "lsgastro</w:instrText>
      </w:r>
      <w:r w:rsidR="00D5095B">
        <w:instrText>.docx</w:instrText>
      </w:r>
      <w:r w:rsidR="0080654A">
        <w:instrText>" \l "as92"</w:instrText>
      </w:r>
      <w:r>
        <w:fldChar w:fldCharType="separate"/>
      </w:r>
      <w:r>
        <w:rPr>
          <w:rStyle w:val="Hyperlink"/>
        </w:rPr>
        <w:t>92.</w:t>
      </w:r>
      <w:r>
        <w:fldChar w:fldCharType="end"/>
      </w:r>
      <w:bookmarkEnd w:id="352"/>
      <w:r>
        <w:t xml:space="preserve"> Der Stern Wega besitzt die scheinbare Helligkeit +0</w:t>
      </w:r>
      <w:proofErr w:type="gramStart"/>
      <w:r>
        <w:t>,</w:t>
      </w:r>
      <w:r>
        <w:rPr>
          <w:vertAlign w:val="superscript"/>
        </w:rPr>
        <w:t>m</w:t>
      </w:r>
      <w:r>
        <w:t>04</w:t>
      </w:r>
      <w:proofErr w:type="gramEnd"/>
      <w:r>
        <w:t xml:space="preserve"> und die absolute Helligkeit +0,</w:t>
      </w:r>
      <w:r>
        <w:rPr>
          <w:vertAlign w:val="superscript"/>
        </w:rPr>
        <w:t>m</w:t>
      </w:r>
      <w:r>
        <w:t xml:space="preserve">50. Berechnen Sie seine Entfernung in </w:t>
      </w:r>
      <w:proofErr w:type="spellStart"/>
      <w:r>
        <w:t>ly</w:t>
      </w:r>
      <w:proofErr w:type="spellEnd"/>
      <w:r>
        <w:t>.</w:t>
      </w:r>
    </w:p>
    <w:p w:rsidR="00F61183" w:rsidRDefault="00F61183" w:rsidP="00F61183">
      <w:pPr>
        <w:widowControl w:val="0"/>
      </w:pPr>
    </w:p>
    <w:bookmarkStart w:id="353" w:name="_Hlt514925647"/>
    <w:p w:rsidR="00F61183" w:rsidRDefault="00F61183" w:rsidP="00F61183">
      <w:pPr>
        <w:widowControl w:val="0"/>
      </w:pPr>
      <w:r>
        <w:fldChar w:fldCharType="begin"/>
      </w:r>
      <w:r w:rsidR="0080654A">
        <w:instrText>HYPERLINK "lsgastro</w:instrText>
      </w:r>
      <w:r w:rsidR="00D5095B">
        <w:instrText>.docx</w:instrText>
      </w:r>
      <w:r w:rsidR="0080654A">
        <w:instrText>" \l "as93"</w:instrText>
      </w:r>
      <w:r>
        <w:fldChar w:fldCharType="separate"/>
      </w:r>
      <w:r>
        <w:rPr>
          <w:rStyle w:val="Hyperlink"/>
        </w:rPr>
        <w:t>93.</w:t>
      </w:r>
      <w:r>
        <w:fldChar w:fldCharType="end"/>
      </w:r>
      <w:bookmarkEnd w:id="353"/>
      <w:r>
        <w:t xml:space="preserve"> Welche Eigenschaft müssen Sterne besitzen, deren Entfernung man mit Hilfe der Sternstromparallaxe bestimmen kann?</w:t>
      </w:r>
    </w:p>
    <w:p w:rsidR="00F61183" w:rsidRDefault="00F61183" w:rsidP="00F61183">
      <w:pPr>
        <w:widowControl w:val="0"/>
      </w:pPr>
    </w:p>
    <w:bookmarkStart w:id="354" w:name="_Hlt530830021"/>
    <w:bookmarkStart w:id="355" w:name="_Hlt514925677"/>
    <w:bookmarkEnd w:id="354"/>
    <w:p w:rsidR="00F61183" w:rsidRDefault="00F61183" w:rsidP="00F61183">
      <w:pPr>
        <w:widowControl w:val="0"/>
      </w:pPr>
      <w:r>
        <w:fldChar w:fldCharType="begin"/>
      </w:r>
      <w:r w:rsidR="0080654A">
        <w:instrText>HYPERLINK "lsgastro</w:instrText>
      </w:r>
      <w:r w:rsidR="00D5095B">
        <w:instrText>.docx</w:instrText>
      </w:r>
      <w:r w:rsidR="0080654A">
        <w:instrText>" \l "as94"</w:instrText>
      </w:r>
      <w:r>
        <w:fldChar w:fldCharType="separate"/>
      </w:r>
      <w:r>
        <w:rPr>
          <w:rStyle w:val="Hyperlink"/>
        </w:rPr>
        <w:t>94.</w:t>
      </w:r>
      <w:r>
        <w:fldChar w:fldCharType="end"/>
      </w:r>
      <w:bookmarkEnd w:id="355"/>
      <w:r>
        <w:t xml:space="preserve"> Was ist der Farbindex eines Sternes?</w:t>
      </w:r>
    </w:p>
    <w:p w:rsidR="00F61183" w:rsidRDefault="00F61183" w:rsidP="00F61183">
      <w:pPr>
        <w:widowControl w:val="0"/>
      </w:pPr>
    </w:p>
    <w:p w:rsidR="00F61183" w:rsidRDefault="006C3A99" w:rsidP="00F61183">
      <w:pPr>
        <w:widowControl w:val="0"/>
      </w:pPr>
      <w:hyperlink r:id="rId95" w:anchor="as95" w:history="1">
        <w:r w:rsidR="00F61183">
          <w:rPr>
            <w:rStyle w:val="Hyperlink"/>
          </w:rPr>
          <w:t>9</w:t>
        </w:r>
        <w:bookmarkStart w:id="356" w:name="_Hlt514925674"/>
        <w:r w:rsidR="00F61183">
          <w:rPr>
            <w:rStyle w:val="Hyperlink"/>
          </w:rPr>
          <w:t>5</w:t>
        </w:r>
        <w:bookmarkEnd w:id="356"/>
        <w:r w:rsidR="00F61183">
          <w:rPr>
            <w:rStyle w:val="Hyperlink"/>
          </w:rPr>
          <w:t>.</w:t>
        </w:r>
      </w:hyperlink>
      <w:r w:rsidR="00F61183">
        <w:t xml:space="preserve"> Der Stern Sirius A  hat eine scheinbare Helligkeit von -1</w:t>
      </w:r>
      <w:proofErr w:type="gramStart"/>
      <w:r w:rsidR="00F61183">
        <w:t>,</w:t>
      </w:r>
      <w:r w:rsidR="00F61183">
        <w:rPr>
          <w:vertAlign w:val="superscript"/>
        </w:rPr>
        <w:t>m</w:t>
      </w:r>
      <w:r w:rsidR="00F61183">
        <w:t>44</w:t>
      </w:r>
      <w:proofErr w:type="gramEnd"/>
      <w:r w:rsidR="00F61183">
        <w:t xml:space="preserve">, die Parallaxe beträgt  0,375“. </w:t>
      </w:r>
      <w:r w:rsidR="00F61183">
        <w:br/>
        <w:t>a) Berechnen Sie die absolute Helligkeit für diesen Stern.</w:t>
      </w:r>
      <w:r w:rsidR="00F61183">
        <w:br/>
        <w:t>b) Erklären Sie den Begriff „absolute Helligkeit“.</w:t>
      </w:r>
      <w:r w:rsidR="00F61183">
        <w:br/>
        <w:t>c) Welche Bedeutung hat die Berechnung der absoluten Helligkeit naher Sterne für die Entfernungsbestimmung von weit entfernten Sternen?</w:t>
      </w:r>
    </w:p>
    <w:p w:rsidR="00F61183" w:rsidRDefault="00F61183" w:rsidP="00F61183">
      <w:pPr>
        <w:widowControl w:val="0"/>
      </w:pPr>
    </w:p>
    <w:p w:rsidR="00F61183" w:rsidRDefault="006C3A99" w:rsidP="00F61183">
      <w:pPr>
        <w:widowControl w:val="0"/>
      </w:pPr>
      <w:hyperlink r:id="rId96" w:anchor="as96" w:history="1">
        <w:r w:rsidR="00F61183">
          <w:rPr>
            <w:rStyle w:val="Hyperlink"/>
          </w:rPr>
          <w:t>9</w:t>
        </w:r>
        <w:bookmarkStart w:id="357" w:name="_Hlt514925701"/>
        <w:r w:rsidR="00F61183">
          <w:rPr>
            <w:rStyle w:val="Hyperlink"/>
          </w:rPr>
          <w:t>6</w:t>
        </w:r>
        <w:bookmarkEnd w:id="357"/>
        <w:r w:rsidR="00F61183">
          <w:rPr>
            <w:rStyle w:val="Hyperlink"/>
          </w:rPr>
          <w:t>.</w:t>
        </w:r>
      </w:hyperlink>
      <w:r w:rsidR="00F61183">
        <w:t xml:space="preserve"> Erklären Sie, wie man die Radialgeschwindigkeit eines Sternes bestimmen kann. </w:t>
      </w:r>
    </w:p>
    <w:p w:rsidR="00F61183" w:rsidRDefault="00F61183" w:rsidP="00F61183">
      <w:pPr>
        <w:widowControl w:val="0"/>
      </w:pPr>
    </w:p>
    <w:p w:rsidR="00F61183" w:rsidRDefault="006C3A99" w:rsidP="00F61183">
      <w:pPr>
        <w:widowControl w:val="0"/>
      </w:pPr>
      <w:hyperlink r:id="rId97" w:anchor="as97" w:history="1">
        <w:r w:rsidR="00F61183">
          <w:rPr>
            <w:rStyle w:val="Hyperlink"/>
          </w:rPr>
          <w:t>9</w:t>
        </w:r>
        <w:bookmarkStart w:id="358" w:name="_Hlt514925715"/>
        <w:r w:rsidR="00F61183">
          <w:rPr>
            <w:rStyle w:val="Hyperlink"/>
          </w:rPr>
          <w:t>7</w:t>
        </w:r>
        <w:bookmarkEnd w:id="358"/>
        <w:r w:rsidR="00F61183">
          <w:rPr>
            <w:rStyle w:val="Hyperlink"/>
          </w:rPr>
          <w:t>.</w:t>
        </w:r>
      </w:hyperlink>
      <w:r w:rsidR="00F61183">
        <w:t xml:space="preserve"> Der Stern Sirius A besitzt einen schwach leuchtenden Begleiter, Sirius B, der erst 1862 ent</w:t>
      </w:r>
      <w:r w:rsidR="00F61183">
        <w:softHyphen/>
        <w:t xml:space="preserve">deckt wurde. Aufgrund der Eigenbewegung von Sirius A vermutete man aber schon früher die Existenz eines Begleiters. </w:t>
      </w:r>
      <w:r w:rsidR="00F61183">
        <w:br/>
        <w:t>a) Beschreiben Sie, wie sich die Existenz von Sirius B auf die Eigenbewegung des hellen Ster</w:t>
      </w:r>
      <w:r w:rsidR="00F61183">
        <w:softHyphen/>
        <w:t xml:space="preserve">nes auswirkt. </w:t>
      </w:r>
      <w:r w:rsidR="00F61183">
        <w:br/>
        <w:t>b) Die große Halbachse der Bahn des Begleiters beträgt 7,7“. Wie groß ist die große Halbachse in AE?</w:t>
      </w:r>
      <w:r w:rsidR="00F61183">
        <w:br/>
        <w:t>c) Der Begleiter benötigt für einen Umlauf um den Hauptstern 50 Jahre. Wie groß ist die Gesamtmasse des Systems in Vielfachen der Sonnenmasse? (Beachten Sie, dass die Masse eines Sternes nur zwischen etwa 10</w:t>
      </w:r>
      <w:r w:rsidR="00F61183">
        <w:rPr>
          <w:vertAlign w:val="superscript"/>
        </w:rPr>
        <w:t>-1</w:t>
      </w:r>
      <w:r w:rsidR="00F61183">
        <w:t xml:space="preserve"> und 17 Sonnenmassen liegen kann.)</w:t>
      </w:r>
    </w:p>
    <w:p w:rsidR="00F61183" w:rsidRDefault="00F61183" w:rsidP="00F61183">
      <w:pPr>
        <w:widowControl w:val="0"/>
      </w:pPr>
      <w:r>
        <w:br/>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F61183" w:rsidTr="00F61183">
        <w:tc>
          <w:tcPr>
            <w:tcW w:w="4886" w:type="dxa"/>
          </w:tcPr>
          <w:bookmarkStart w:id="359" w:name="_Hlt514925727"/>
          <w:p w:rsidR="00F61183" w:rsidRDefault="00F61183" w:rsidP="00F61183">
            <w:pPr>
              <w:widowControl w:val="0"/>
            </w:pPr>
            <w:r>
              <w:fldChar w:fldCharType="begin"/>
            </w:r>
            <w:r w:rsidR="0080654A">
              <w:instrText>HYPERLINK "lsgastro</w:instrText>
            </w:r>
            <w:r w:rsidR="00D5095B">
              <w:instrText>.docx</w:instrText>
            </w:r>
            <w:r w:rsidR="0080654A">
              <w:instrText>" \l "as98"</w:instrText>
            </w:r>
            <w:r>
              <w:fldChar w:fldCharType="separate"/>
            </w:r>
            <w:r>
              <w:rPr>
                <w:rStyle w:val="Hyperlink"/>
              </w:rPr>
              <w:t>98.</w:t>
            </w:r>
            <w:r>
              <w:fldChar w:fldCharType="end"/>
            </w:r>
            <w:bookmarkEnd w:id="359"/>
            <w:r>
              <w:t xml:space="preserve"> a) Was sind Bedeckungsveränderliche?</w:t>
            </w:r>
            <w:r>
              <w:br/>
              <w:t>b) Welche Aussagen können Sie über die beiden Sterne machen, deren Lichtkurve in der Abbildung dargestellt ist.</w:t>
            </w:r>
          </w:p>
          <w:p w:rsidR="00F61183" w:rsidRDefault="00F61183" w:rsidP="00F61183">
            <w:pPr>
              <w:widowControl w:val="0"/>
            </w:pPr>
          </w:p>
          <w:p w:rsidR="00F61183" w:rsidRDefault="00F61183" w:rsidP="00F61183">
            <w:pPr>
              <w:widowControl w:val="0"/>
            </w:pPr>
          </w:p>
        </w:tc>
        <w:bookmarkStart w:id="360" w:name="_907929542"/>
        <w:bookmarkEnd w:id="360"/>
        <w:tc>
          <w:tcPr>
            <w:tcW w:w="4886" w:type="dxa"/>
          </w:tcPr>
          <w:p w:rsidR="00F61183" w:rsidRDefault="00F61183" w:rsidP="00F61183">
            <w:r>
              <w:object w:dxaOrig="4816" w:dyaOrig="2820">
                <v:shape id="_x0000_i1038" type="#_x0000_t75" style="width:240.75pt;height:141pt" o:ole="">
                  <v:imagedata r:id="rId98" o:title=""/>
                </v:shape>
                <o:OLEObject Type="Embed" ProgID="Excel.Chart.8" ShapeID="_x0000_i1038" DrawAspect="Content" ObjectID="_1672907214" r:id="rId99">
                  <o:FieldCodes>\s</o:FieldCodes>
                </o:OLEObject>
              </w:object>
            </w:r>
          </w:p>
          <w:p w:rsidR="00F61183" w:rsidRDefault="00F61183" w:rsidP="00F61183">
            <w:pPr>
              <w:widowControl w:val="0"/>
            </w:pPr>
          </w:p>
        </w:tc>
      </w:tr>
    </w:tbl>
    <w:p w:rsidR="00F61183" w:rsidRDefault="00F61183" w:rsidP="00F61183">
      <w:pPr>
        <w:widowControl w:val="0"/>
      </w:pPr>
    </w:p>
    <w:tbl>
      <w:tblPr>
        <w:tblW w:w="0" w:type="auto"/>
        <w:tblLayout w:type="fixed"/>
        <w:tblCellMar>
          <w:left w:w="70" w:type="dxa"/>
          <w:right w:w="70" w:type="dxa"/>
        </w:tblCellMar>
        <w:tblLook w:val="0000" w:firstRow="0" w:lastRow="0" w:firstColumn="0" w:lastColumn="0" w:noHBand="0" w:noVBand="0"/>
      </w:tblPr>
      <w:tblGrid>
        <w:gridCol w:w="4886"/>
        <w:gridCol w:w="4886"/>
      </w:tblGrid>
      <w:tr w:rsidR="00F61183" w:rsidTr="00F61183">
        <w:tc>
          <w:tcPr>
            <w:tcW w:w="4886" w:type="dxa"/>
          </w:tcPr>
          <w:p w:rsidR="00F61183" w:rsidRDefault="006C3A99" w:rsidP="00F61183">
            <w:pPr>
              <w:widowControl w:val="0"/>
            </w:pPr>
            <w:hyperlink r:id="rId100" w:anchor="as99" w:history="1">
              <w:r w:rsidR="00F61183">
                <w:rPr>
                  <w:rStyle w:val="Hyperlink"/>
                </w:rPr>
                <w:t>9</w:t>
              </w:r>
              <w:bookmarkStart w:id="361" w:name="_Hlt514925739"/>
              <w:r w:rsidR="00F61183">
                <w:rPr>
                  <w:rStyle w:val="Hyperlink"/>
                </w:rPr>
                <w:t>9</w:t>
              </w:r>
              <w:bookmarkEnd w:id="361"/>
              <w:r w:rsidR="00F61183">
                <w:rPr>
                  <w:rStyle w:val="Hyperlink"/>
                </w:rPr>
                <w:t xml:space="preserve">. </w:t>
              </w:r>
            </w:hyperlink>
            <w:r w:rsidR="00F61183">
              <w:t xml:space="preserve"> Ordnen Sie den im HRD eingetragenen Richtungen 1 bis 4 jeweils eine, zwei oder drei Aussagen a bis f zu.</w:t>
            </w:r>
          </w:p>
          <w:p w:rsidR="00F61183" w:rsidRDefault="00F61183" w:rsidP="00F61183">
            <w:pPr>
              <w:widowControl w:val="0"/>
            </w:pPr>
          </w:p>
          <w:p w:rsidR="00F61183" w:rsidRDefault="00F61183" w:rsidP="00F61183">
            <w:pPr>
              <w:widowControl w:val="0"/>
            </w:pPr>
            <w:r>
              <w:t>a) Radius nimmt zu</w:t>
            </w:r>
            <w:r>
              <w:br/>
              <w:t>b) Radius nimmt ab</w:t>
            </w:r>
            <w:r>
              <w:br/>
              <w:t>c) Masse nimmt zu</w:t>
            </w:r>
            <w:r>
              <w:br/>
              <w:t>d) Masse nimmt ab</w:t>
            </w:r>
            <w:r>
              <w:br/>
              <w:t>e) mittlere Dichte nimmt zu</w:t>
            </w:r>
            <w:r>
              <w:br/>
              <w:t>f)  mittlere Dichte nimmt ab</w:t>
            </w:r>
          </w:p>
          <w:p w:rsidR="00F61183" w:rsidRDefault="00F61183" w:rsidP="00F61183">
            <w:pPr>
              <w:widowControl w:val="0"/>
            </w:pPr>
          </w:p>
        </w:tc>
        <w:tc>
          <w:tcPr>
            <w:tcW w:w="4886" w:type="dxa"/>
          </w:tcPr>
          <w:p w:rsidR="00F61183" w:rsidRDefault="00F61183" w:rsidP="00F61183">
            <w:r>
              <w:object w:dxaOrig="3523" w:dyaOrig="3526">
                <v:shape id="_x0000_i1039" type="#_x0000_t75" style="width:176.25pt;height:176.25pt" o:ole="">
                  <v:imagedata r:id="rId101" o:title=""/>
                </v:shape>
                <o:OLEObject Type="Embed" ProgID="CDraw4" ShapeID="_x0000_i1039" DrawAspect="Content" ObjectID="_1672907215" r:id="rId102"/>
              </w:object>
            </w:r>
          </w:p>
          <w:p w:rsidR="00F61183" w:rsidRDefault="00F61183" w:rsidP="00F61183">
            <w:pPr>
              <w:widowControl w:val="0"/>
            </w:pPr>
          </w:p>
        </w:tc>
      </w:tr>
    </w:tbl>
    <w:p w:rsidR="00F61183" w:rsidRDefault="00F61183" w:rsidP="00F61183">
      <w:pPr>
        <w:widowControl w:val="0"/>
      </w:pPr>
    </w:p>
    <w:p w:rsidR="00F61183" w:rsidRDefault="006C3A99" w:rsidP="00F61183">
      <w:pPr>
        <w:widowControl w:val="0"/>
      </w:pPr>
      <w:hyperlink r:id="rId103" w:anchor="as100" w:history="1">
        <w:r w:rsidR="00F61183">
          <w:rPr>
            <w:rStyle w:val="Hyperlink"/>
          </w:rPr>
          <w:t>1</w:t>
        </w:r>
        <w:bookmarkStart w:id="362" w:name="_Hlt514925753"/>
        <w:r w:rsidR="00F61183">
          <w:rPr>
            <w:rStyle w:val="Hyperlink"/>
          </w:rPr>
          <w:t>0</w:t>
        </w:r>
        <w:bookmarkEnd w:id="362"/>
        <w:r w:rsidR="00F61183">
          <w:rPr>
            <w:rStyle w:val="Hyperlink"/>
          </w:rPr>
          <w:t>0.</w:t>
        </w:r>
      </w:hyperlink>
      <w:r w:rsidR="00F61183">
        <w:t xml:space="preserve"> Trägt man die Sterne eines Sternhaufens in das HRD ein und benutzt an Stelle der absoluten die scheinbare Helligkeit, stellt man fest, dass die meisten Stern in einer Linie parallel unterhalb zur Hauptreihe angeordnet sind.</w:t>
      </w:r>
      <w:r w:rsidR="00F61183">
        <w:br/>
        <w:t>a) Machen Sie ein Aussage zur Entfernung  dieses Haufens.</w:t>
      </w:r>
      <w:r w:rsidR="00F61183">
        <w:br/>
        <w:t>b) Begründen Sie Ihre Aussage.</w:t>
      </w:r>
      <w:r w:rsidR="00F61183">
        <w:br/>
        <w:t>c) Warum ist dieses Verfahren der Entfernungsbestimmung nur bei Sternhaufen möglich?</w:t>
      </w:r>
    </w:p>
    <w:p w:rsidR="00F61183" w:rsidRDefault="00F61183" w:rsidP="00F61183">
      <w:pPr>
        <w:widowControl w:val="0"/>
      </w:pPr>
    </w:p>
    <w:bookmarkStart w:id="363" w:name="_Hlt514925768"/>
    <w:p w:rsidR="00F61183" w:rsidRDefault="00F61183" w:rsidP="00F61183">
      <w:pPr>
        <w:widowControl w:val="0"/>
      </w:pPr>
      <w:r>
        <w:fldChar w:fldCharType="begin"/>
      </w:r>
      <w:r w:rsidR="0080654A">
        <w:instrText>HYPERLINK "lsgastro</w:instrText>
      </w:r>
      <w:r w:rsidR="00D5095B">
        <w:instrText>.docx</w:instrText>
      </w:r>
      <w:r w:rsidR="0080654A">
        <w:instrText>" \l "as101"</w:instrText>
      </w:r>
      <w:r>
        <w:fldChar w:fldCharType="separate"/>
      </w:r>
      <w:r>
        <w:rPr>
          <w:rStyle w:val="Hyperlink"/>
        </w:rPr>
        <w:t>101.</w:t>
      </w:r>
      <w:r>
        <w:fldChar w:fldCharType="end"/>
      </w:r>
      <w:bookmarkEnd w:id="363"/>
      <w:r>
        <w:t xml:space="preserve"> </w:t>
      </w:r>
    </w:p>
    <w:tbl>
      <w:tblPr>
        <w:tblW w:w="0" w:type="auto"/>
        <w:tblLayout w:type="fixed"/>
        <w:tblCellMar>
          <w:left w:w="70" w:type="dxa"/>
          <w:right w:w="70" w:type="dxa"/>
        </w:tblCellMar>
        <w:tblLook w:val="0000" w:firstRow="0" w:lastRow="0" w:firstColumn="0" w:lastColumn="0" w:noHBand="0" w:noVBand="0"/>
      </w:tblPr>
      <w:tblGrid>
        <w:gridCol w:w="5030"/>
        <w:gridCol w:w="5030"/>
      </w:tblGrid>
      <w:tr w:rsidR="00F61183" w:rsidTr="00F61183">
        <w:tc>
          <w:tcPr>
            <w:tcW w:w="5030" w:type="dxa"/>
          </w:tcPr>
          <w:p w:rsidR="00F61183" w:rsidRDefault="00F61183" w:rsidP="00F61183">
            <w:pPr>
              <w:widowControl w:val="0"/>
            </w:pPr>
            <w:r>
              <w:t>Tragen Sie die folgenden Sterne in das HRD ein. Geben Sie zu jedem Stern das Besetzungsgebiet an.</w:t>
            </w:r>
            <w:r>
              <w:br/>
              <w:t>a) T</w:t>
            </w:r>
            <w:r>
              <w:rPr>
                <w:vertAlign w:val="subscript"/>
              </w:rPr>
              <w:t>0</w:t>
            </w:r>
            <w:r>
              <w:t xml:space="preserve"> = 3 500 K, L = 10 000 L</w:t>
            </w:r>
            <w:r>
              <w:rPr>
                <w:vertAlign w:val="subscript"/>
              </w:rPr>
              <w:t>S</w:t>
            </w:r>
            <w:r>
              <w:rPr>
                <w:vertAlign w:val="subscript"/>
              </w:rPr>
              <w:br/>
            </w:r>
            <w:r>
              <w:t>b) G5-Stern, L = 0,5 L</w:t>
            </w:r>
            <w:r>
              <w:rPr>
                <w:vertAlign w:val="subscript"/>
              </w:rPr>
              <w:t>S</w:t>
            </w:r>
            <w:r>
              <w:rPr>
                <w:vertAlign w:val="subscript"/>
              </w:rPr>
              <w:br/>
            </w:r>
            <w:r>
              <w:t>c) T</w:t>
            </w:r>
            <w:r>
              <w:rPr>
                <w:vertAlign w:val="subscript"/>
              </w:rPr>
              <w:t>0</w:t>
            </w:r>
            <w:r>
              <w:t xml:space="preserve"> = 1,6 T</w:t>
            </w:r>
            <w:r>
              <w:rPr>
                <w:vertAlign w:val="subscript"/>
              </w:rPr>
              <w:t>S</w:t>
            </w:r>
            <w:r>
              <w:t>, R = 1,8 R</w:t>
            </w:r>
            <w:r>
              <w:rPr>
                <w:vertAlign w:val="subscript"/>
              </w:rPr>
              <w:t>S</w:t>
            </w:r>
            <w:r>
              <w:rPr>
                <w:vertAlign w:val="subscript"/>
              </w:rPr>
              <w:br/>
            </w:r>
            <w:r>
              <w:t>d) M = 17 M</w:t>
            </w:r>
            <w:r>
              <w:rPr>
                <w:vertAlign w:val="subscript"/>
              </w:rPr>
              <w:t>S</w:t>
            </w:r>
            <w:r>
              <w:t xml:space="preserve"> , R = 2,8 R</w:t>
            </w:r>
            <w:r>
              <w:rPr>
                <w:vertAlign w:val="subscript"/>
              </w:rPr>
              <w:t>S</w:t>
            </w:r>
            <w:r>
              <w:t xml:space="preserve"> </w:t>
            </w:r>
          </w:p>
        </w:tc>
        <w:tc>
          <w:tcPr>
            <w:tcW w:w="5030" w:type="dxa"/>
          </w:tcPr>
          <w:p w:rsidR="00F61183" w:rsidRDefault="006C3A99" w:rsidP="00F61183">
            <w:pPr>
              <w:widowControl w:val="0"/>
            </w:pPr>
            <w:r>
              <w:pict>
                <v:shape id="_x0000_i1040" type="#_x0000_t75" style="width:192.75pt;height:202.5pt" fillcolor="window">
                  <v:imagedata r:id="rId104" o:title="a101"/>
                </v:shape>
              </w:pict>
            </w:r>
          </w:p>
        </w:tc>
      </w:tr>
    </w:tbl>
    <w:p w:rsidR="00F61183" w:rsidRDefault="006C3A99" w:rsidP="00F61183">
      <w:pPr>
        <w:widowControl w:val="0"/>
      </w:pPr>
      <w:hyperlink r:id="rId105" w:anchor="as102" w:history="1">
        <w:r w:rsidR="00F61183">
          <w:rPr>
            <w:rStyle w:val="Hyperlink"/>
          </w:rPr>
          <w:t>1</w:t>
        </w:r>
        <w:bookmarkStart w:id="364" w:name="_Hlt514925784"/>
        <w:r w:rsidR="00F61183">
          <w:rPr>
            <w:rStyle w:val="Hyperlink"/>
          </w:rPr>
          <w:t>0</w:t>
        </w:r>
        <w:bookmarkEnd w:id="364"/>
        <w:r w:rsidR="00F61183">
          <w:rPr>
            <w:rStyle w:val="Hyperlink"/>
          </w:rPr>
          <w:t>2.</w:t>
        </w:r>
      </w:hyperlink>
      <w:r w:rsidR="00F61183">
        <w:t xml:space="preserve"> Der Polarstern gehört zur Spektralklasse F8 und ist ein Überriese. </w:t>
      </w:r>
      <w:r w:rsidR="00F61183">
        <w:br/>
        <w:t xml:space="preserve">Er hat eine scheinbare Helligkeit von 2,12 Größenklassen und eine absolute Helligkeit von -3,8 Größenklassen. Berechnen Sie seine Entfernung in </w:t>
      </w:r>
      <w:proofErr w:type="spellStart"/>
      <w:r w:rsidR="00F61183">
        <w:t>ly</w:t>
      </w:r>
      <w:proofErr w:type="spellEnd"/>
      <w:r w:rsidR="00F61183">
        <w:t xml:space="preserve">. </w:t>
      </w:r>
    </w:p>
    <w:p w:rsidR="00F61183" w:rsidRDefault="00F61183" w:rsidP="00F61183">
      <w:pPr>
        <w:widowControl w:val="0"/>
      </w:pPr>
    </w:p>
    <w:p w:rsidR="00F61183" w:rsidRDefault="006C3A99" w:rsidP="00F61183">
      <w:pPr>
        <w:widowControl w:val="0"/>
      </w:pPr>
      <w:hyperlink r:id="rId106" w:anchor="as103" w:history="1">
        <w:r w:rsidR="00F61183">
          <w:rPr>
            <w:rStyle w:val="Hyperlink"/>
          </w:rPr>
          <w:t>1</w:t>
        </w:r>
        <w:bookmarkStart w:id="365" w:name="_Hlt514925797"/>
        <w:r w:rsidR="00F61183">
          <w:rPr>
            <w:rStyle w:val="Hyperlink"/>
          </w:rPr>
          <w:t>0</w:t>
        </w:r>
        <w:bookmarkEnd w:id="365"/>
        <w:r w:rsidR="00F61183">
          <w:rPr>
            <w:rStyle w:val="Hyperlink"/>
          </w:rPr>
          <w:t>3</w:t>
        </w:r>
      </w:hyperlink>
      <w:r w:rsidR="00F61183">
        <w:t>. Erklären Sie, wie das Vorhandensein der Hertzsprunglücke zu verstehen ist.</w:t>
      </w:r>
    </w:p>
    <w:p w:rsidR="00F61183" w:rsidRDefault="00F61183" w:rsidP="00F61183">
      <w:pPr>
        <w:widowControl w:val="0"/>
      </w:pPr>
    </w:p>
    <w:p w:rsidR="00F61183" w:rsidRDefault="006C3A99" w:rsidP="00F61183">
      <w:pPr>
        <w:widowControl w:val="0"/>
      </w:pPr>
      <w:hyperlink r:id="rId107" w:anchor="as104" w:history="1">
        <w:r w:rsidR="00F61183">
          <w:rPr>
            <w:rStyle w:val="Hyperlink"/>
          </w:rPr>
          <w:t>10</w:t>
        </w:r>
        <w:bookmarkStart w:id="366" w:name="_Hlt514925810"/>
        <w:r w:rsidR="00F61183">
          <w:rPr>
            <w:rStyle w:val="Hyperlink"/>
          </w:rPr>
          <w:t>4</w:t>
        </w:r>
        <w:bookmarkEnd w:id="366"/>
        <w:r w:rsidR="00F61183">
          <w:rPr>
            <w:rStyle w:val="Hyperlink"/>
          </w:rPr>
          <w:t>.</w:t>
        </w:r>
      </w:hyperlink>
      <w:r w:rsidR="00F61183">
        <w:t xml:space="preserve"> Was sind </w:t>
      </w:r>
      <w:r w:rsidR="00F61183">
        <w:sym w:font="Symbol" w:char="F064"/>
      </w:r>
      <w:r w:rsidR="00F61183">
        <w:t>-</w:t>
      </w:r>
      <w:proofErr w:type="spellStart"/>
      <w:r w:rsidR="00F61183">
        <w:t>Cephei</w:t>
      </w:r>
      <w:proofErr w:type="spellEnd"/>
      <w:r w:rsidR="00F61183">
        <w:t>-Sterne? Welche Bedeutung haben Sie für die Entfernungsbestimmung?</w:t>
      </w:r>
    </w:p>
    <w:p w:rsidR="00F61183" w:rsidRDefault="00F61183" w:rsidP="00F61183">
      <w:pPr>
        <w:widowControl w:val="0"/>
      </w:pPr>
      <w:r>
        <w:t xml:space="preserve">133. </w:t>
      </w:r>
    </w:p>
    <w:p w:rsidR="00F61183" w:rsidRDefault="00F61183" w:rsidP="00F61183">
      <w:pPr>
        <w:widowControl w:val="0"/>
      </w:pPr>
      <w:r>
        <w:t xml:space="preserve">a) Sirius hat eine Entfernung von 2,7 </w:t>
      </w:r>
      <w:proofErr w:type="spellStart"/>
      <w:r>
        <w:t>pc</w:t>
      </w:r>
      <w:proofErr w:type="spellEnd"/>
      <w:r>
        <w:t>. Berechnen Sie die absolute Helligkeit des Sirius, wenn seine scheinbare Helligkeit -1,43 beträgt.</w:t>
      </w:r>
      <w:r>
        <w:br/>
        <w:t>b) Zwischen der Leuchtkraft L eines Sterns in Sonnenleuchtkräften (L*) und seiner absoluten Helligkeit M besteht die Beziehung</w:t>
      </w:r>
    </w:p>
    <w:p w:rsidR="00F61183" w:rsidRDefault="00F61183" w:rsidP="00F61183">
      <w:pPr>
        <w:widowControl w:val="0"/>
        <w:ind w:right="1131"/>
      </w:pPr>
      <w:r>
        <w:rPr>
          <w:position w:val="-10"/>
        </w:rPr>
        <w:object w:dxaOrig="2220" w:dyaOrig="360">
          <v:shape id="_x0000_i1041" type="#_x0000_t75" style="width:111pt;height:18pt" o:ole="" fillcolor="window">
            <v:imagedata r:id="rId108" o:title=""/>
          </v:shape>
          <o:OLEObject Type="Embed" ProgID="Equation.DSMT4" ShapeID="_x0000_i1041" DrawAspect="Content" ObjectID="_1672907216" r:id="rId109"/>
        </w:object>
      </w:r>
      <w:r>
        <w:t>und M</w:t>
      </w:r>
      <w:r>
        <w:rPr>
          <w:vertAlign w:val="subscript"/>
        </w:rPr>
        <w:t>S</w:t>
      </w:r>
      <w:r>
        <w:t xml:space="preserve"> = absolute Helligkeit der Sonne.</w:t>
      </w:r>
      <w:r>
        <w:br/>
        <w:t>Leiten Sie diesen Zusammenhang her!</w:t>
      </w:r>
      <w:r>
        <w:br/>
        <w:t>c) Welche Leuchtkraft L*  hat Sirius?</w:t>
      </w:r>
      <w:r>
        <w:br/>
        <w:t>d) Aus der Literatur kann man für Sirius den Wert L* = 37 L</w:t>
      </w:r>
      <w:r>
        <w:rPr>
          <w:vertAlign w:val="subscript"/>
        </w:rPr>
        <w:t>S</w:t>
      </w:r>
      <w:r>
        <w:t xml:space="preserve"> entnehmen. Erklären sie, wie der Unterschied zur berechneten Leuchtkraft zustande kommt. (Lehrbuch PAETEC Seite 147)</w:t>
      </w:r>
      <w:r>
        <w:br/>
      </w:r>
    </w:p>
    <w:p w:rsidR="00F61183" w:rsidRDefault="006C3A99" w:rsidP="00F61183">
      <w:pPr>
        <w:widowControl w:val="0"/>
        <w:ind w:right="1131"/>
      </w:pPr>
      <w:hyperlink r:id="rId110" w:anchor="as141" w:history="1">
        <w:r w:rsidR="00F61183">
          <w:rPr>
            <w:rStyle w:val="Hyperlink"/>
          </w:rPr>
          <w:t>141.</w:t>
        </w:r>
      </w:hyperlink>
      <w:r w:rsidR="00F61183">
        <w:t xml:space="preserve"> </w:t>
      </w:r>
      <w:r w:rsidR="00F61183">
        <w:br/>
      </w:r>
    </w:p>
    <w:tbl>
      <w:tblPr>
        <w:tblW w:w="0" w:type="auto"/>
        <w:tblLayout w:type="fixed"/>
        <w:tblCellMar>
          <w:left w:w="70" w:type="dxa"/>
          <w:right w:w="70" w:type="dxa"/>
        </w:tblCellMar>
        <w:tblLook w:val="0000" w:firstRow="0" w:lastRow="0" w:firstColumn="0" w:lastColumn="0" w:noHBand="0" w:noVBand="0"/>
      </w:tblPr>
      <w:tblGrid>
        <w:gridCol w:w="10061"/>
      </w:tblGrid>
      <w:tr w:rsidR="00F61183" w:rsidTr="006B2B5E">
        <w:tc>
          <w:tcPr>
            <w:tcW w:w="10061" w:type="dxa"/>
          </w:tcPr>
          <w:p w:rsidR="00F61183" w:rsidRDefault="00F61183" w:rsidP="00F61183">
            <w:pPr>
              <w:widowControl w:val="0"/>
              <w:ind w:right="1131"/>
            </w:pPr>
            <w:r>
              <w:t>Es sind zwei Sternspektren dargestellt.</w:t>
            </w:r>
          </w:p>
        </w:tc>
      </w:tr>
      <w:tr w:rsidR="00F61183" w:rsidTr="006B2B5E">
        <w:tc>
          <w:tcPr>
            <w:tcW w:w="10061" w:type="dxa"/>
          </w:tcPr>
          <w:p w:rsidR="00F61183" w:rsidRDefault="006C3A99" w:rsidP="00F61183">
            <w:pPr>
              <w:widowControl w:val="0"/>
              <w:ind w:right="1131"/>
            </w:pPr>
            <w:r>
              <w:pict>
                <v:shape id="_x0000_i1042" type="#_x0000_t75" style="width:495.75pt;height:47.25pt" fillcolor="window">
                  <v:imagedata r:id="rId111" o:title="as141"/>
                </v:shape>
              </w:pict>
            </w:r>
          </w:p>
        </w:tc>
      </w:tr>
    </w:tbl>
    <w:p w:rsidR="00F61183" w:rsidRDefault="00F61183" w:rsidP="00F61183">
      <w:pPr>
        <w:widowControl w:val="0"/>
        <w:ind w:right="1131"/>
      </w:pPr>
      <w:r>
        <w:br/>
        <w:t>a) Welches Spektrum gehört zu einem B-Stern, welches zu einem M-Stern? Begründen Sie Ihre Entscheidung.</w:t>
      </w:r>
    </w:p>
    <w:p w:rsidR="00F61183" w:rsidRDefault="00F61183" w:rsidP="00F61183">
      <w:pPr>
        <w:widowControl w:val="0"/>
        <w:ind w:right="1131"/>
      </w:pPr>
      <w:r>
        <w:t xml:space="preserve">b) In den Spektren sind dunkle Linien zu erkennen. </w:t>
      </w:r>
      <w:r>
        <w:br/>
        <w:t>Erklären Sie, wie diese Linien entstehen.</w:t>
      </w:r>
      <w:r>
        <w:br/>
        <w:t>Welche Aussagen über den Stern lassen sich aus den Linien ableiten?</w:t>
      </w:r>
    </w:p>
    <w:p w:rsidR="00F61183" w:rsidRDefault="00F61183" w:rsidP="00F61183">
      <w:pPr>
        <w:widowControl w:val="0"/>
        <w:ind w:right="1131"/>
      </w:pPr>
    </w:p>
    <w:p w:rsidR="00F61183" w:rsidRDefault="006C3A99" w:rsidP="00F61183">
      <w:pPr>
        <w:widowControl w:val="0"/>
        <w:ind w:right="1131"/>
      </w:pPr>
      <w:hyperlink r:id="rId112" w:anchor="as142" w:history="1">
        <w:r w:rsidR="00F61183">
          <w:rPr>
            <w:rStyle w:val="Hyperlink"/>
          </w:rPr>
          <w:t>1</w:t>
        </w:r>
        <w:bookmarkStart w:id="367" w:name="_Hlt530829838"/>
        <w:r w:rsidR="00F61183">
          <w:rPr>
            <w:rStyle w:val="Hyperlink"/>
          </w:rPr>
          <w:t>4</w:t>
        </w:r>
        <w:bookmarkStart w:id="368" w:name="_Hlt529252361"/>
        <w:bookmarkEnd w:id="367"/>
        <w:r w:rsidR="00F61183">
          <w:rPr>
            <w:rStyle w:val="Hyperlink"/>
          </w:rPr>
          <w:t>2</w:t>
        </w:r>
        <w:bookmarkEnd w:id="368"/>
        <w:r w:rsidR="00F61183">
          <w:rPr>
            <w:rStyle w:val="Hyperlink"/>
          </w:rPr>
          <w:t>.</w:t>
        </w:r>
      </w:hyperlink>
      <w:r w:rsidR="00F61183">
        <w:t xml:space="preserve"> Trägt man die 100 hellsten Sterne des Himmels und die 100 nächsten Sterne des Himmels in ein HRD ein, so unterscheiden sich die  Besetzungsgebiete deutlich. </w:t>
      </w:r>
      <w:r w:rsidR="00F61183">
        <w:br/>
        <w:t>a) Beschreiben Sie das HRD für jede Sterngruppe.</w:t>
      </w:r>
      <w:r w:rsidR="00F61183">
        <w:br/>
        <w:t xml:space="preserve">b) Erklären Sie, wie dieser Unterschied entsteht. </w:t>
      </w:r>
    </w:p>
    <w:p w:rsidR="00F61183" w:rsidRDefault="00F61183" w:rsidP="00F61183">
      <w:pPr>
        <w:widowControl w:val="0"/>
        <w:ind w:right="1131"/>
        <w:rPr>
          <w:sz w:val="24"/>
        </w:rPr>
      </w:pPr>
      <w:r>
        <w:br/>
      </w:r>
      <w:hyperlink r:id="rId113" w:anchor="as143" w:history="1">
        <w:r>
          <w:rPr>
            <w:rStyle w:val="Hyperlink"/>
          </w:rPr>
          <w:t>14</w:t>
        </w:r>
        <w:bookmarkStart w:id="369" w:name="_Hlt530829891"/>
        <w:r>
          <w:rPr>
            <w:rStyle w:val="Hyperlink"/>
          </w:rPr>
          <w:t>3</w:t>
        </w:r>
        <w:bookmarkEnd w:id="369"/>
        <w:r>
          <w:rPr>
            <w:rStyle w:val="Hyperlink"/>
          </w:rPr>
          <w:t>.</w:t>
        </w:r>
      </w:hyperlink>
      <w:r>
        <w:t xml:space="preserve"> </w:t>
      </w:r>
      <w:r>
        <w:rPr>
          <w:sz w:val="24"/>
        </w:rPr>
        <w:t>Beschreiben Sie, wie mit Hilfe der Dreifarbenfotografie die Oberflächentemperatur eines Sternes bestimmt werden kann.</w:t>
      </w:r>
    </w:p>
    <w:p w:rsidR="00F61183" w:rsidRDefault="00F61183" w:rsidP="00F61183">
      <w:pPr>
        <w:widowControl w:val="0"/>
        <w:rPr>
          <w:sz w:val="24"/>
        </w:rPr>
      </w:pPr>
      <w:r>
        <w:br/>
      </w:r>
      <w:hyperlink r:id="rId114" w:anchor="as144" w:history="1">
        <w:r>
          <w:rPr>
            <w:rStyle w:val="Hyperlink"/>
          </w:rPr>
          <w:t>1</w:t>
        </w:r>
        <w:bookmarkStart w:id="370" w:name="_Hlt530830067"/>
        <w:r>
          <w:rPr>
            <w:rStyle w:val="Hyperlink"/>
          </w:rPr>
          <w:t>4</w:t>
        </w:r>
        <w:bookmarkStart w:id="371" w:name="_Hlt530836448"/>
        <w:bookmarkEnd w:id="370"/>
        <w:r>
          <w:rPr>
            <w:rStyle w:val="Hyperlink"/>
          </w:rPr>
          <w:t>4</w:t>
        </w:r>
        <w:bookmarkEnd w:id="371"/>
        <w:r>
          <w:rPr>
            <w:rStyle w:val="Hyperlink"/>
          </w:rPr>
          <w:t>.</w:t>
        </w:r>
      </w:hyperlink>
      <w:r>
        <w:t xml:space="preserve"> </w:t>
      </w:r>
      <w:r>
        <w:rPr>
          <w:sz w:val="24"/>
        </w:rPr>
        <w:t xml:space="preserve">Beschreiben Sie, wie man vorgehen </w:t>
      </w:r>
      <w:r w:rsidR="00E142F4">
        <w:rPr>
          <w:sz w:val="24"/>
        </w:rPr>
        <w:t>muss</w:t>
      </w:r>
      <w:r>
        <w:rPr>
          <w:sz w:val="24"/>
        </w:rPr>
        <w:t>, um einen Stern in das HRD eintragen zu können.</w:t>
      </w:r>
      <w:r>
        <w:rPr>
          <w:sz w:val="24"/>
        </w:rPr>
        <w:br/>
        <w:t>(Wie werden die Größen bestimmt? Berechnung, Messung, Vergleich...)</w:t>
      </w:r>
    </w:p>
    <w:p w:rsidR="00F61183" w:rsidRDefault="00F61183" w:rsidP="00F61183">
      <w:pPr>
        <w:widowControl w:val="0"/>
        <w:ind w:right="1131"/>
      </w:pPr>
    </w:p>
    <w:p w:rsidR="00F61183" w:rsidRDefault="006C3A99" w:rsidP="00F61183">
      <w:pPr>
        <w:widowControl w:val="0"/>
      </w:pPr>
      <w:hyperlink r:id="rId115" w:anchor="as163" w:history="1">
        <w:r w:rsidR="00F61183">
          <w:rPr>
            <w:rStyle w:val="Hyperlink"/>
          </w:rPr>
          <w:t>16</w:t>
        </w:r>
        <w:bookmarkStart w:id="372" w:name="_Hlt25821131"/>
        <w:r w:rsidR="00F61183">
          <w:rPr>
            <w:rStyle w:val="Hyperlink"/>
          </w:rPr>
          <w:t>3</w:t>
        </w:r>
        <w:bookmarkEnd w:id="372"/>
        <w:r w:rsidR="00F61183">
          <w:rPr>
            <w:rStyle w:val="Hyperlink"/>
          </w:rPr>
          <w:t>.</w:t>
        </w:r>
      </w:hyperlink>
      <w:r w:rsidR="00F61183">
        <w:t xml:space="preserve"> Was sind Doppelsterne?</w:t>
      </w:r>
    </w:p>
    <w:p w:rsidR="00F61183" w:rsidRDefault="00F61183" w:rsidP="00F61183">
      <w:pPr>
        <w:widowControl w:val="0"/>
      </w:pPr>
      <w:r>
        <w:t>Erklären Sie, warum man aus der Beobachtung eines Doppelsternsystems auf die Masse schließen kann.</w:t>
      </w:r>
      <w:r>
        <w:br/>
        <w:t>Warum ist dieses Verfahren bei Einzelsternen nicht möglich?</w:t>
      </w:r>
      <w:r>
        <w:br/>
      </w:r>
      <w:r>
        <w:br/>
      </w:r>
      <w:hyperlink r:id="rId116" w:anchor="as164" w:history="1">
        <w:r>
          <w:rPr>
            <w:rStyle w:val="Hyperlink"/>
          </w:rPr>
          <w:t>164.</w:t>
        </w:r>
      </w:hyperlink>
      <w:r>
        <w:t xml:space="preserve"> Ein internationales Team unter Führung des Max-Planck-Instituts für extraterrestrische Physik in Garching (MPE) hat direkt beobachtet, wie ein Stern das seit Jahrzehnten im Zentrum unserer Galaxis vermutete massereiche Schwarze Loch umläuft.</w:t>
      </w:r>
      <w:r>
        <w:br/>
        <w:t xml:space="preserve">Die große Halbachse der Bahn des umlaufenden Sternes wurde mit 0,12" vermessen, das Zentrum der Galaxis ist 26000 </w:t>
      </w:r>
      <w:proofErr w:type="spellStart"/>
      <w:r>
        <w:t>ly</w:t>
      </w:r>
      <w:proofErr w:type="spellEnd"/>
      <w:r>
        <w:t xml:space="preserve"> von der Sonne entfernt. Der Stern benötigt für einen Umlauf etwa 15 Jahre</w:t>
      </w:r>
      <w:r>
        <w:br/>
        <w:t>Wie groß ist die Masse des Schwarzen Loches?</w:t>
      </w:r>
    </w:p>
    <w:p w:rsidR="00F61183" w:rsidRDefault="00F61183" w:rsidP="00F61183">
      <w:pPr>
        <w:widowControl w:val="0"/>
        <w:ind w:right="1131"/>
      </w:pPr>
      <w:r>
        <w:t xml:space="preserve">Quelle: </w:t>
      </w:r>
      <w:proofErr w:type="spellStart"/>
      <w:r>
        <w:t>SuW</w:t>
      </w:r>
      <w:proofErr w:type="spellEnd"/>
      <w:r>
        <w:t xml:space="preserve"> 12/2002, Seite 16</w:t>
      </w:r>
      <w:r>
        <w:br/>
      </w:r>
      <w:r>
        <w:br/>
      </w:r>
      <w:hyperlink r:id="rId117" w:anchor="as173" w:history="1">
        <w:r>
          <w:rPr>
            <w:rStyle w:val="Hyperlink"/>
          </w:rPr>
          <w:t>1</w:t>
        </w:r>
        <w:bookmarkStart w:id="373" w:name="_Hlt68590322"/>
        <w:r>
          <w:rPr>
            <w:rStyle w:val="Hyperlink"/>
          </w:rPr>
          <w:t>7</w:t>
        </w:r>
        <w:bookmarkEnd w:id="373"/>
        <w:r>
          <w:rPr>
            <w:rStyle w:val="Hyperlink"/>
          </w:rPr>
          <w:t>3.</w:t>
        </w:r>
      </w:hyperlink>
      <w:r>
        <w:t xml:space="preserve"> a) Für die Sterne </w:t>
      </w:r>
      <w:r>
        <w:rPr>
          <w:rFonts w:ascii="Symbol" w:hAnsi="Symbol"/>
        </w:rPr>
        <w:t></w:t>
      </w:r>
      <w:r>
        <w:rPr>
          <w:rFonts w:ascii="Symbol" w:hAnsi="Symbol"/>
        </w:rPr>
        <w:t></w:t>
      </w:r>
      <w:r>
        <w:t xml:space="preserve">und </w:t>
      </w:r>
      <w:r>
        <w:rPr>
          <w:rFonts w:ascii="Symbol" w:hAnsi="Symbol"/>
        </w:rPr>
        <w:t></w:t>
      </w:r>
      <w:r>
        <w:rPr>
          <w:rFonts w:ascii="Symbol" w:hAnsi="Symbol"/>
        </w:rPr>
        <w:t></w:t>
      </w:r>
      <w:r>
        <w:t>im Sternbild Großer Wagen wurden folgende Parallaxen gemessen:</w:t>
      </w:r>
      <w:r>
        <w:br/>
      </w:r>
      <w:r>
        <w:rPr>
          <w:rFonts w:ascii="Symbol" w:hAnsi="Symbol"/>
        </w:rPr>
        <w:t></w:t>
      </w:r>
      <w:r>
        <w:rPr>
          <w:rFonts w:ascii="Symbol" w:hAnsi="Symbol"/>
        </w:rPr>
        <w:tab/>
      </w:r>
      <w:r>
        <w:t>0,038“</w:t>
      </w:r>
      <w:r>
        <w:br/>
      </w:r>
      <w:r>
        <w:rPr>
          <w:rFonts w:ascii="Symbol" w:hAnsi="Symbol"/>
        </w:rPr>
        <w:t></w:t>
      </w:r>
      <w:r>
        <w:rPr>
          <w:rFonts w:ascii="Symbol" w:hAnsi="Symbol"/>
        </w:rPr>
        <w:tab/>
      </w:r>
      <w:r>
        <w:t>0,053“</w:t>
      </w:r>
      <w:r>
        <w:br/>
        <w:t xml:space="preserve">Welchen Abstand in </w:t>
      </w:r>
      <w:proofErr w:type="spellStart"/>
      <w:r>
        <w:t>ly</w:t>
      </w:r>
      <w:proofErr w:type="spellEnd"/>
      <w:r>
        <w:t xml:space="preserve"> haben die Sterne untereinander? (5)</w:t>
      </w:r>
      <w:r>
        <w:br/>
      </w:r>
      <w:r>
        <w:lastRenderedPageBreak/>
        <w:br/>
        <w:t>(Hinweis: Die Sterne stehen am Himmel so eng beieinander, dass sie praktisch als hintereinander stehend betrachtet werden können)</w:t>
      </w:r>
    </w:p>
    <w:p w:rsidR="00F61183" w:rsidRDefault="00F61183" w:rsidP="00F61183">
      <w:pPr>
        <w:widowControl w:val="0"/>
        <w:ind w:right="1131"/>
        <w:rPr>
          <w:rFonts w:ascii="Symbol" w:hAnsi="Symbol"/>
        </w:rPr>
      </w:pPr>
    </w:p>
    <w:p w:rsidR="00F61183" w:rsidRDefault="00F61183" w:rsidP="00F61183">
      <w:pPr>
        <w:widowControl w:val="0"/>
        <w:ind w:right="1131"/>
      </w:pPr>
      <w:r>
        <w:t xml:space="preserve">b) Der Stern </w:t>
      </w:r>
      <w:r>
        <w:sym w:font="Symbol" w:char="F068"/>
      </w:r>
      <w:r>
        <w:t xml:space="preserve">  besitzt die scheinbare Helligkeit +1,86</w:t>
      </w:r>
      <w:r>
        <w:rPr>
          <w:vertAlign w:val="superscript"/>
        </w:rPr>
        <w:t>m</w:t>
      </w:r>
      <w:r>
        <w:t xml:space="preserve"> und die absolute Helligkeit -0</w:t>
      </w:r>
      <w:proofErr w:type="gramStart"/>
      <w:r>
        <w:t>,</w:t>
      </w:r>
      <w:r>
        <w:rPr>
          <w:vertAlign w:val="superscript"/>
        </w:rPr>
        <w:t>m</w:t>
      </w:r>
      <w:r>
        <w:t>9</w:t>
      </w:r>
      <w:proofErr w:type="gramEnd"/>
      <w:r>
        <w:t xml:space="preserve">. Berechnen Sie seine Entfernung in </w:t>
      </w:r>
      <w:proofErr w:type="spellStart"/>
      <w:r>
        <w:t>ly</w:t>
      </w:r>
      <w:proofErr w:type="spellEnd"/>
      <w:r>
        <w:t>. (4)</w:t>
      </w:r>
    </w:p>
    <w:p w:rsidR="00F61183" w:rsidRDefault="00F61183" w:rsidP="00F61183">
      <w:pPr>
        <w:widowControl w:val="0"/>
        <w:ind w:right="1131"/>
      </w:pPr>
      <w:r>
        <w:t xml:space="preserve">c) Erklären Sie den Begriff </w:t>
      </w:r>
      <w:r>
        <w:rPr>
          <w:i/>
        </w:rPr>
        <w:t>absolute Helligkeit</w:t>
      </w:r>
      <w:r>
        <w:t>. (3)</w:t>
      </w:r>
    </w:p>
    <w:p w:rsidR="00F61183" w:rsidRDefault="00F61183" w:rsidP="00F61183">
      <w:r>
        <w:t xml:space="preserve">d) Beschreiben Sie ein Verfahren zur Bestimmung der absoluten Helligkeit eines Sterns. (4) </w:t>
      </w:r>
    </w:p>
    <w:p w:rsidR="00F61183" w:rsidRDefault="00F61183" w:rsidP="00F61183">
      <w:pPr>
        <w:widowControl w:val="0"/>
        <w:ind w:right="1131"/>
      </w:pPr>
    </w:p>
    <w:p w:rsidR="00F61183" w:rsidRDefault="006C3A99" w:rsidP="00F61183">
      <w:pPr>
        <w:pStyle w:val="Textkrper2"/>
      </w:pPr>
      <w:hyperlink r:id="rId118" w:anchor="as174" w:history="1">
        <w:r w:rsidR="00F61183">
          <w:rPr>
            <w:rStyle w:val="Hyperlink"/>
          </w:rPr>
          <w:t>1</w:t>
        </w:r>
        <w:bookmarkStart w:id="374" w:name="_Hlt68592000"/>
        <w:r w:rsidR="00F61183">
          <w:rPr>
            <w:rStyle w:val="Hyperlink"/>
          </w:rPr>
          <w:t>7</w:t>
        </w:r>
        <w:bookmarkEnd w:id="374"/>
        <w:r w:rsidR="00F61183">
          <w:rPr>
            <w:rStyle w:val="Hyperlink"/>
          </w:rPr>
          <w:t>4.</w:t>
        </w:r>
      </w:hyperlink>
      <w:r w:rsidR="00F61183">
        <w:t xml:space="preserve"> Warum legen die Astronomen besonders viel Wert darauf, dass die trigonometrische Entfernungsbestimmung von Sternen mit ständig verbesserter Genauigkeit immer wieder durchgeführt wird?</w:t>
      </w:r>
    </w:p>
    <w:p w:rsidR="00F61183" w:rsidRDefault="00F61183" w:rsidP="00F61183">
      <w:pPr>
        <w:pStyle w:val="Textkrper2"/>
      </w:pPr>
      <w:r>
        <w:br/>
      </w:r>
      <w:hyperlink r:id="rId119" w:anchor="as175" w:history="1">
        <w:r>
          <w:rPr>
            <w:rStyle w:val="Hyperlink"/>
          </w:rPr>
          <w:t>1</w:t>
        </w:r>
        <w:bookmarkStart w:id="375" w:name="_Hlt69628648"/>
        <w:r>
          <w:rPr>
            <w:rStyle w:val="Hyperlink"/>
          </w:rPr>
          <w:t>7</w:t>
        </w:r>
        <w:bookmarkEnd w:id="375"/>
        <w:r>
          <w:rPr>
            <w:rStyle w:val="Hyperlink"/>
          </w:rPr>
          <w:t>5.</w:t>
        </w:r>
      </w:hyperlink>
      <w:r>
        <w:t xml:space="preserve"> Beschreiben Sie ein Verfahren zur Bestimmung der Temperatur eines Sternes.</w:t>
      </w:r>
      <w:r>
        <w:br/>
      </w:r>
      <w:r>
        <w:br/>
      </w:r>
      <w:hyperlink r:id="rId120" w:anchor="as176" w:history="1">
        <w:r>
          <w:rPr>
            <w:rStyle w:val="Hyperlink"/>
          </w:rPr>
          <w:t>176.</w:t>
        </w:r>
      </w:hyperlink>
      <w:r>
        <w:t xml:space="preserve"> </w:t>
      </w:r>
      <w:r>
        <w:rPr>
          <w:snapToGrid w:val="0"/>
        </w:rPr>
        <w:t xml:space="preserve">In der Astronomie werden die Entfernungen zu nahen Sternen (etwa bis 300 Lichtjahre) trigonometrisch vermessen. Dabei nutzt man die Tatsache aus, dass sich die Erde innerhalb eines halben Jahres an zwei Punkten befindet, die </w:t>
      </w:r>
      <w:proofErr w:type="gramStart"/>
      <w:r>
        <w:rPr>
          <w:snapToGrid w:val="0"/>
        </w:rPr>
        <w:t>ungefähr</w:t>
      </w:r>
      <w:proofErr w:type="gramEnd"/>
      <w:r>
        <w:rPr>
          <w:snapToGrid w:val="0"/>
        </w:rPr>
        <w:t xml:space="preserve"> 300 Mill. km entfernt sind. Vermisst man innerhalb dieser Zeit die Position eines Sternes, stellt man fest, dass sie sich auf Grund der Parallaxe leicht ändert. Die Größe dieser Änderung hängt von der Entfernung ab: je weiter ein Stern weg ist, </w:t>
      </w:r>
      <w:proofErr w:type="spellStart"/>
      <w:proofErr w:type="gramStart"/>
      <w:r>
        <w:rPr>
          <w:snapToGrid w:val="0"/>
        </w:rPr>
        <w:t>um so</w:t>
      </w:r>
      <w:proofErr w:type="spellEnd"/>
      <w:proofErr w:type="gramEnd"/>
      <w:r>
        <w:rPr>
          <w:snapToGrid w:val="0"/>
        </w:rPr>
        <w:t xml:space="preserve"> kleiner ist sie.</w:t>
      </w:r>
      <w:r>
        <w:rPr>
          <w:snapToGrid w:val="0"/>
        </w:rPr>
        <w:br/>
        <w:t>Die Winkeländerungen, um die es hierbei geht, sind immer kleiner als eine Bogensekunde. Wie kann man sich einen solchen Winkel vorstellen?</w:t>
      </w:r>
      <w:r>
        <w:rPr>
          <w:snapToGrid w:val="0"/>
        </w:rPr>
        <w:br/>
        <w:t>Dazu soll ein 5 Cent-Stück verwendet werden. Mit einem Fernrohr wird die eine Seite des Geldstückes angepeilt. Nun wir das Fernrohr um eine Bogensekunde gedreht und in der Mitte des Fernrohrs soll die andere Seite der Münze erscheinen. Wie weit muss das 5-Cent-Stück vom Fernrohr entfernt sein?</w:t>
      </w:r>
      <w:r>
        <w:rPr>
          <w:snapToGrid w:val="0"/>
        </w:rPr>
        <w:br/>
      </w:r>
      <w:r>
        <w:br/>
      </w:r>
    </w:p>
    <w:tbl>
      <w:tblPr>
        <w:tblW w:w="0" w:type="auto"/>
        <w:tblLayout w:type="fixed"/>
        <w:tblCellMar>
          <w:left w:w="70" w:type="dxa"/>
          <w:right w:w="70" w:type="dxa"/>
        </w:tblCellMar>
        <w:tblLook w:val="0000" w:firstRow="0" w:lastRow="0" w:firstColumn="0" w:lastColumn="0" w:noHBand="0" w:noVBand="0"/>
      </w:tblPr>
      <w:tblGrid>
        <w:gridCol w:w="4886"/>
        <w:gridCol w:w="4886"/>
      </w:tblGrid>
      <w:tr w:rsidR="00F61183" w:rsidTr="00F61183">
        <w:tc>
          <w:tcPr>
            <w:tcW w:w="4886" w:type="dxa"/>
          </w:tcPr>
          <w:p w:rsidR="00F61183" w:rsidRDefault="006C3A99" w:rsidP="00F61183">
            <w:pPr>
              <w:widowControl w:val="0"/>
            </w:pPr>
            <w:hyperlink r:id="rId121" w:anchor="as184" w:history="1">
              <w:r w:rsidR="00F61183">
                <w:rPr>
                  <w:rStyle w:val="Hyperlink"/>
                </w:rPr>
                <w:t>1</w:t>
              </w:r>
              <w:bookmarkStart w:id="376" w:name="_Hlt200251748"/>
              <w:r w:rsidR="00F61183">
                <w:rPr>
                  <w:rStyle w:val="Hyperlink"/>
                </w:rPr>
                <w:t>8</w:t>
              </w:r>
              <w:bookmarkStart w:id="377" w:name="_Hlt200251084"/>
              <w:bookmarkStart w:id="378" w:name="_Hlt200250856"/>
              <w:bookmarkEnd w:id="376"/>
              <w:bookmarkEnd w:id="377"/>
              <w:r w:rsidR="00F61183">
                <w:rPr>
                  <w:rStyle w:val="Hyperlink"/>
                </w:rPr>
                <w:t>4</w:t>
              </w:r>
              <w:bookmarkEnd w:id="378"/>
            </w:hyperlink>
            <w:r w:rsidR="00F61183">
              <w:t xml:space="preserve">. Einer der bekanntesten Planetarischen Nebel ist M57, der Ringnebel in der Leier. Zeitlich versetzte Aufnahmen zeigen, dass sich der Ringnebel gleichmäßig ausdehnt. Genauere Vermessungen zeigen, dass der Nebel pro Jahrhundert seinen Durchmesser um 0,70“ vergrößert. </w:t>
            </w:r>
          </w:p>
          <w:p w:rsidR="00F61183" w:rsidRDefault="00F61183" w:rsidP="00F61183">
            <w:pPr>
              <w:widowControl w:val="0"/>
            </w:pPr>
            <w:r>
              <w:t>a) Der große Durchmesser dieses Ringnebels beträgt derzeit 77“. Berechnen Sie das Alter von M57.</w:t>
            </w:r>
          </w:p>
        </w:tc>
        <w:tc>
          <w:tcPr>
            <w:tcW w:w="4886" w:type="dxa"/>
          </w:tcPr>
          <w:p w:rsidR="00F61183" w:rsidRDefault="006C3A99" w:rsidP="00F61183">
            <w:r>
              <w:pict>
                <v:shape id="_x0000_i1043" type="#_x0000_t75" style="width:108pt;height:111pt" fillcolor="window">
                  <v:imagedata r:id="rId122" o:title="as109"/>
                </v:shape>
              </w:pict>
            </w:r>
          </w:p>
          <w:p w:rsidR="00F61183" w:rsidRDefault="00F61183" w:rsidP="00F61183">
            <w:pPr>
              <w:widowControl w:val="0"/>
            </w:pPr>
          </w:p>
        </w:tc>
      </w:tr>
    </w:tbl>
    <w:p w:rsidR="00F61183" w:rsidRDefault="00F61183" w:rsidP="00F61183">
      <w:pPr>
        <w:pStyle w:val="Textkrper2"/>
      </w:pPr>
      <w:r>
        <w:t>b) Mit Hilfe der Dopplerverschiebung hat man die Expansionsgeschwindigkeit der Gashülle gegenüber dem Zentralstern zu 12 km/s ermittelt.</w:t>
      </w:r>
    </w:p>
    <w:p w:rsidR="00F61183" w:rsidRDefault="00F61183" w:rsidP="00F61183">
      <w:pPr>
        <w:pStyle w:val="Textkrper2"/>
      </w:pPr>
      <w:r>
        <w:t xml:space="preserve">Bestimmen Sie damit die wahre Ausdehnung des </w:t>
      </w:r>
      <w:proofErr w:type="spellStart"/>
      <w:r>
        <w:t>Gasrings</w:t>
      </w:r>
      <w:proofErr w:type="spellEnd"/>
      <w:r>
        <w:t xml:space="preserve"> und vergleichen Sie Ihr Ergebnis größenordnungsmäßig mit den Entfernungen der uns nächsten Fixsterne.</w:t>
      </w:r>
    </w:p>
    <w:p w:rsidR="00F61183" w:rsidRDefault="00F61183" w:rsidP="00F61183">
      <w:pPr>
        <w:pStyle w:val="Textkrper2"/>
      </w:pPr>
      <w:r>
        <w:t>c) Nehmen Sie in einem stark vereinfachten Modell an, dass die aus einer Fotografie ermittelte Winkelausdehnung von 77“ die gesamte Ausdehnung des Gasnebels darstellt. Berechnen Sie daraus die Entfernung des M57 von der Erde in Lichtjahren.</w:t>
      </w:r>
    </w:p>
    <w:p w:rsidR="00F61183" w:rsidRDefault="00F61183" w:rsidP="00F61183">
      <w:pPr>
        <w:pStyle w:val="Textkrper2"/>
      </w:pPr>
      <w:r>
        <w:t>d) Der Zentralstern des Ringnebels hat eine scheinbare Helligkeit von m=14,7</w:t>
      </w:r>
      <w:r>
        <w:rPr>
          <w:vertAlign w:val="superscript"/>
        </w:rPr>
        <w:t>m</w:t>
      </w:r>
      <w:r>
        <w:t xml:space="preserve">. Berechnen Sie seine absolute Helligkeit und seine Leuchtkraft L in Vielfachen der Sonnenleuchtkraft.   </w:t>
      </w:r>
    </w:p>
    <w:p w:rsidR="00F61183" w:rsidRDefault="00F61183" w:rsidP="00F61183">
      <w:pPr>
        <w:pStyle w:val="Textkrper2"/>
      </w:pPr>
    </w:p>
    <w:p w:rsidR="00F61183" w:rsidRDefault="00F61183" w:rsidP="00F61183">
      <w:pPr>
        <w:pStyle w:val="Textkrper2"/>
      </w:pPr>
      <w:r>
        <w:t>(Quelle: Prüfung Physik GK Bayern, 2003)</w:t>
      </w:r>
    </w:p>
    <w:p w:rsidR="00F61183" w:rsidRDefault="00F61183" w:rsidP="00F61183">
      <w:pPr>
        <w:pStyle w:val="Textkrper2"/>
      </w:pPr>
      <w:r>
        <w:br/>
      </w:r>
      <w:hyperlink r:id="rId123" w:anchor="as196" w:history="1">
        <w:r w:rsidR="00F7437A" w:rsidRPr="0044301E">
          <w:rPr>
            <w:rStyle w:val="Hyperlink"/>
            <w:sz w:val="22"/>
          </w:rPr>
          <w:t>196.</w:t>
        </w:r>
      </w:hyperlink>
    </w:p>
    <w:tbl>
      <w:tblPr>
        <w:tblW w:w="0" w:type="auto"/>
        <w:tblLook w:val="04A0" w:firstRow="1" w:lastRow="0" w:firstColumn="1" w:lastColumn="0" w:noHBand="0" w:noVBand="1"/>
      </w:tblPr>
      <w:tblGrid>
        <w:gridCol w:w="5030"/>
        <w:gridCol w:w="5031"/>
      </w:tblGrid>
      <w:tr w:rsidR="00F7437A" w:rsidTr="008A1048">
        <w:tc>
          <w:tcPr>
            <w:tcW w:w="5030" w:type="dxa"/>
            <w:shd w:val="clear" w:color="auto" w:fill="auto"/>
          </w:tcPr>
          <w:p w:rsidR="00F7437A" w:rsidRDefault="00F7437A" w:rsidP="00F61183">
            <w:pPr>
              <w:pStyle w:val="Textkrper2"/>
            </w:pPr>
            <w:r>
              <w:lastRenderedPageBreak/>
              <w:t>Tragen Sie die folgenden Sterne in das HRD ein und entscheiden Sie, ob es sich um einen Hauptreihenstern, einen roten Riesen oder einen weißen Zwerg handelt.</w:t>
            </w:r>
          </w:p>
          <w:p w:rsidR="00F7437A" w:rsidRPr="008A1048" w:rsidRDefault="00F7437A" w:rsidP="00F7437A">
            <w:pPr>
              <w:pStyle w:val="Textkrper2"/>
              <w:rPr>
                <w:rFonts w:ascii="Symbol" w:hAnsi="Symbol"/>
                <w:sz w:val="16"/>
                <w:szCs w:val="16"/>
              </w:rPr>
            </w:pPr>
            <w:r>
              <w:t>a) T = 6 000 K, L = 1,1 L</w:t>
            </w:r>
            <w:r w:rsidRPr="008A1048">
              <w:rPr>
                <w:rFonts w:ascii="Symbol" w:hAnsi="Symbol"/>
                <w:sz w:val="16"/>
                <w:szCs w:val="16"/>
              </w:rPr>
              <w:t></w:t>
            </w:r>
          </w:p>
          <w:p w:rsidR="00F7437A" w:rsidRDefault="00F7437A" w:rsidP="00F7437A">
            <w:pPr>
              <w:pStyle w:val="Textkrper2"/>
            </w:pPr>
            <w:r>
              <w:t>b) T = 3 500 K, L = 150 L</w:t>
            </w:r>
            <w:r w:rsidRPr="008A1048">
              <w:rPr>
                <w:rFonts w:ascii="Symbol" w:hAnsi="Symbol"/>
                <w:sz w:val="16"/>
                <w:szCs w:val="16"/>
              </w:rPr>
              <w:t></w:t>
            </w:r>
          </w:p>
          <w:p w:rsidR="00F7437A" w:rsidRDefault="00F7437A" w:rsidP="00F7437A">
            <w:pPr>
              <w:pStyle w:val="Textkrper2"/>
            </w:pPr>
            <w:r>
              <w:t>c) T = 11 200 K, L = 80L</w:t>
            </w:r>
            <w:r w:rsidRPr="008A1048">
              <w:rPr>
                <w:rFonts w:ascii="Symbol" w:hAnsi="Symbol"/>
                <w:sz w:val="16"/>
                <w:szCs w:val="16"/>
              </w:rPr>
              <w:t></w:t>
            </w:r>
          </w:p>
          <w:p w:rsidR="00F7437A" w:rsidRDefault="00F7437A" w:rsidP="00F7437A">
            <w:pPr>
              <w:pStyle w:val="Textkrper2"/>
            </w:pPr>
            <w:r>
              <w:t xml:space="preserve">d) </w:t>
            </w:r>
            <w:r w:rsidR="00B83E2F">
              <w:t>T = 6 350 K, L = 25 000 L</w:t>
            </w:r>
            <w:r w:rsidR="00B83E2F" w:rsidRPr="008A1048">
              <w:rPr>
                <w:rFonts w:ascii="Symbol" w:hAnsi="Symbol"/>
                <w:sz w:val="16"/>
                <w:szCs w:val="16"/>
              </w:rPr>
              <w:t></w:t>
            </w:r>
          </w:p>
          <w:p w:rsidR="00B83E2F" w:rsidRPr="00B83E2F" w:rsidRDefault="00B83E2F" w:rsidP="00F7437A">
            <w:pPr>
              <w:pStyle w:val="Textkrper2"/>
            </w:pPr>
            <w:r>
              <w:t>e) T = 30 000 K, L = 0,01 L</w:t>
            </w:r>
            <w:r w:rsidR="008179B9" w:rsidRPr="008A1048">
              <w:rPr>
                <w:rFonts w:ascii="Symbol" w:hAnsi="Symbol"/>
                <w:sz w:val="16"/>
                <w:szCs w:val="16"/>
              </w:rPr>
              <w:t></w:t>
            </w:r>
          </w:p>
          <w:p w:rsidR="00F7437A" w:rsidRDefault="00F7437A" w:rsidP="00F7437A">
            <w:pPr>
              <w:pStyle w:val="Textkrper2"/>
            </w:pPr>
          </w:p>
        </w:tc>
        <w:tc>
          <w:tcPr>
            <w:tcW w:w="5031" w:type="dxa"/>
            <w:shd w:val="clear" w:color="auto" w:fill="auto"/>
          </w:tcPr>
          <w:p w:rsidR="00F7437A" w:rsidRDefault="006C3A99" w:rsidP="00F61183">
            <w:pPr>
              <w:pStyle w:val="Textkrper2"/>
            </w:pPr>
            <w:r>
              <w:pict>
                <v:shape id="_x0000_i1044" type="#_x0000_t75" style="width:228pt;height:241.5pt">
                  <v:imagedata r:id="rId124" o:title="as196"/>
                </v:shape>
              </w:pict>
            </w:r>
          </w:p>
        </w:tc>
      </w:tr>
    </w:tbl>
    <w:p w:rsidR="00F7437A" w:rsidRDefault="00F7437A" w:rsidP="00F61183">
      <w:pPr>
        <w:pStyle w:val="Textkrper2"/>
      </w:pPr>
    </w:p>
    <w:tbl>
      <w:tblPr>
        <w:tblW w:w="0" w:type="auto"/>
        <w:tblLayout w:type="fixed"/>
        <w:tblCellMar>
          <w:left w:w="70" w:type="dxa"/>
          <w:right w:w="70" w:type="dxa"/>
        </w:tblCellMar>
        <w:tblLook w:val="0000" w:firstRow="0" w:lastRow="0" w:firstColumn="0" w:lastColumn="0" w:noHBand="0" w:noVBand="0"/>
      </w:tblPr>
      <w:tblGrid>
        <w:gridCol w:w="5031"/>
        <w:gridCol w:w="5030"/>
      </w:tblGrid>
      <w:tr w:rsidR="00F61183" w:rsidTr="006B2B5E">
        <w:tc>
          <w:tcPr>
            <w:tcW w:w="5031" w:type="dxa"/>
            <w:vAlign w:val="center"/>
          </w:tcPr>
          <w:p w:rsidR="00F61183" w:rsidRDefault="00F61183" w:rsidP="006B2B5E">
            <w:pPr>
              <w:pStyle w:val="berschrift4"/>
            </w:pPr>
            <w:bookmarkStart w:id="379" w:name="t1"/>
            <w:bookmarkEnd w:id="379"/>
            <w:r>
              <w:t>Sterne – Entwicklung</w:t>
            </w:r>
          </w:p>
        </w:tc>
        <w:tc>
          <w:tcPr>
            <w:tcW w:w="5030" w:type="dxa"/>
            <w:vAlign w:val="center"/>
          </w:tcPr>
          <w:p w:rsidR="00F61183" w:rsidRDefault="006C3A99" w:rsidP="006B2B5E">
            <w:pPr>
              <w:jc w:val="center"/>
              <w:rPr>
                <w:rStyle w:val="Hyperlink"/>
              </w:rPr>
            </w:pPr>
            <w:hyperlink w:anchor="t0" w:history="1">
              <w:r w:rsidR="00F61183">
                <w:rPr>
                  <w:rStyle w:val="Hyperlink"/>
                </w:rPr>
                <w:t>(z</w:t>
              </w:r>
              <w:bookmarkStart w:id="380" w:name="_Hlt499680076"/>
              <w:r w:rsidR="00F61183">
                <w:rPr>
                  <w:rStyle w:val="Hyperlink"/>
                </w:rPr>
                <w:t>u</w:t>
              </w:r>
              <w:bookmarkStart w:id="381" w:name="_Hlt514681891"/>
              <w:bookmarkEnd w:id="380"/>
              <w:r w:rsidR="00F61183">
                <w:rPr>
                  <w:rStyle w:val="Hyperlink"/>
                </w:rPr>
                <w:t>m</w:t>
              </w:r>
              <w:bookmarkEnd w:id="381"/>
              <w:r w:rsidR="00F61183">
                <w:rPr>
                  <w:rStyle w:val="Hyperlink"/>
                </w:rPr>
                <w:t xml:space="preserve"> </w:t>
              </w:r>
              <w:bookmarkStart w:id="382" w:name="_Hlt513360942"/>
              <w:r w:rsidR="00F61183">
                <w:rPr>
                  <w:rStyle w:val="Hyperlink"/>
                </w:rPr>
                <w:t>I</w:t>
              </w:r>
              <w:bookmarkEnd w:id="382"/>
              <w:r w:rsidR="00F61183">
                <w:rPr>
                  <w:rStyle w:val="Hyperlink"/>
                </w:rPr>
                <w:t>n</w:t>
              </w:r>
              <w:bookmarkStart w:id="383" w:name="_Hlt513360937"/>
              <w:r w:rsidR="00F61183">
                <w:rPr>
                  <w:rStyle w:val="Hyperlink"/>
                </w:rPr>
                <w:t>h</w:t>
              </w:r>
              <w:bookmarkStart w:id="384" w:name="_Hlt500940125"/>
              <w:bookmarkEnd w:id="383"/>
              <w:r w:rsidR="00F61183">
                <w:rPr>
                  <w:rStyle w:val="Hyperlink"/>
                </w:rPr>
                <w:t>a</w:t>
              </w:r>
              <w:bookmarkStart w:id="385" w:name="_Hlt514934579"/>
              <w:bookmarkEnd w:id="384"/>
              <w:r w:rsidR="00F61183">
                <w:rPr>
                  <w:rStyle w:val="Hyperlink"/>
                </w:rPr>
                <w:t>l</w:t>
              </w:r>
              <w:bookmarkEnd w:id="385"/>
              <w:r w:rsidR="00F61183">
                <w:rPr>
                  <w:rStyle w:val="Hyperlink"/>
                </w:rPr>
                <w:t>t</w:t>
              </w:r>
              <w:bookmarkStart w:id="386" w:name="_Hlt500939034"/>
              <w:r w:rsidR="00F61183">
                <w:rPr>
                  <w:rStyle w:val="Hyperlink"/>
                </w:rPr>
                <w:t>s</w:t>
              </w:r>
              <w:bookmarkEnd w:id="386"/>
              <w:r w:rsidR="00F61183">
                <w:rPr>
                  <w:rStyle w:val="Hyperlink"/>
                </w:rPr>
                <w:t>v</w:t>
              </w:r>
              <w:bookmarkStart w:id="387" w:name="_Hlt500940398"/>
              <w:r w:rsidR="00F61183">
                <w:rPr>
                  <w:rStyle w:val="Hyperlink"/>
                </w:rPr>
                <w:t>e</w:t>
              </w:r>
              <w:bookmarkStart w:id="388" w:name="_Hlt200179058"/>
              <w:bookmarkEnd w:id="387"/>
              <w:r w:rsidR="00F61183">
                <w:rPr>
                  <w:rStyle w:val="Hyperlink"/>
                </w:rPr>
                <w:t>r</w:t>
              </w:r>
              <w:bookmarkEnd w:id="388"/>
              <w:r w:rsidR="00F61183">
                <w:rPr>
                  <w:rStyle w:val="Hyperlink"/>
                </w:rPr>
                <w:t>zeichnis )</w:t>
              </w:r>
            </w:hyperlink>
          </w:p>
        </w:tc>
      </w:tr>
    </w:tbl>
    <w:p w:rsidR="00F61183" w:rsidRDefault="00F61183" w:rsidP="00F61183"/>
    <w:tbl>
      <w:tblPr>
        <w:tblW w:w="0" w:type="auto"/>
        <w:tblLayout w:type="fixed"/>
        <w:tblCellMar>
          <w:left w:w="70" w:type="dxa"/>
          <w:right w:w="70" w:type="dxa"/>
        </w:tblCellMar>
        <w:tblLook w:val="0000" w:firstRow="0" w:lastRow="0" w:firstColumn="0" w:lastColumn="0" w:noHBand="0" w:noVBand="0"/>
      </w:tblPr>
      <w:tblGrid>
        <w:gridCol w:w="4886"/>
        <w:gridCol w:w="4886"/>
      </w:tblGrid>
      <w:tr w:rsidR="00F61183" w:rsidTr="00F61183">
        <w:tc>
          <w:tcPr>
            <w:tcW w:w="4886" w:type="dxa"/>
          </w:tcPr>
          <w:p w:rsidR="00F61183" w:rsidRDefault="006C3A99" w:rsidP="00F61183">
            <w:pPr>
              <w:widowControl w:val="0"/>
            </w:pPr>
            <w:hyperlink r:id="rId125" w:anchor="as109" w:history="1">
              <w:r w:rsidR="00F61183">
                <w:rPr>
                  <w:rStyle w:val="Hyperlink"/>
                </w:rPr>
                <w:t>10</w:t>
              </w:r>
              <w:bookmarkStart w:id="389" w:name="_Hlt514927076"/>
              <w:r w:rsidR="00F61183">
                <w:rPr>
                  <w:rStyle w:val="Hyperlink"/>
                </w:rPr>
                <w:t>9</w:t>
              </w:r>
              <w:bookmarkEnd w:id="389"/>
              <w:r w:rsidR="00F61183">
                <w:rPr>
                  <w:rStyle w:val="Hyperlink"/>
                </w:rPr>
                <w:t>.</w:t>
              </w:r>
            </w:hyperlink>
            <w:r w:rsidR="00F61183">
              <w:t xml:space="preserve"> Auf dem Bild ist ein Planetarischer Nebel zu sehen.</w:t>
            </w:r>
            <w:r w:rsidR="00F61183">
              <w:br/>
              <w:t>Erklären Sie, wie diese Struktur entstanden ist.</w:t>
            </w:r>
          </w:p>
          <w:p w:rsidR="00F61183" w:rsidRDefault="00F61183" w:rsidP="00F61183">
            <w:pPr>
              <w:widowControl w:val="0"/>
            </w:pPr>
          </w:p>
        </w:tc>
        <w:tc>
          <w:tcPr>
            <w:tcW w:w="4886" w:type="dxa"/>
          </w:tcPr>
          <w:p w:rsidR="00F61183" w:rsidRDefault="006C3A99" w:rsidP="00F61183">
            <w:r>
              <w:pict>
                <v:shape id="_x0000_i1045" type="#_x0000_t75" style="width:108pt;height:111pt" fillcolor="window">
                  <v:imagedata r:id="rId122" o:title="as109"/>
                </v:shape>
              </w:pict>
            </w:r>
          </w:p>
          <w:p w:rsidR="00F61183" w:rsidRDefault="00F61183" w:rsidP="00F61183">
            <w:pPr>
              <w:widowControl w:val="0"/>
            </w:pPr>
          </w:p>
        </w:tc>
      </w:tr>
    </w:tbl>
    <w:p w:rsidR="00F61183" w:rsidRDefault="00F61183" w:rsidP="00F61183">
      <w:pPr>
        <w:widowControl w:val="0"/>
      </w:pPr>
    </w:p>
    <w:p w:rsidR="00F61183" w:rsidRDefault="006C3A99" w:rsidP="00F61183">
      <w:pPr>
        <w:widowControl w:val="0"/>
      </w:pPr>
      <w:hyperlink r:id="rId126" w:anchor="as110" w:history="1">
        <w:r w:rsidR="00F61183">
          <w:rPr>
            <w:rStyle w:val="Hyperlink"/>
          </w:rPr>
          <w:t>11</w:t>
        </w:r>
        <w:bookmarkStart w:id="390" w:name="_Hlt514927093"/>
        <w:r w:rsidR="00F61183">
          <w:rPr>
            <w:rStyle w:val="Hyperlink"/>
          </w:rPr>
          <w:t>0</w:t>
        </w:r>
        <w:bookmarkEnd w:id="390"/>
        <w:r w:rsidR="00F61183">
          <w:rPr>
            <w:rStyle w:val="Hyperlink"/>
          </w:rPr>
          <w:t>.</w:t>
        </w:r>
      </w:hyperlink>
      <w:r w:rsidR="00F61183">
        <w:t xml:space="preserve"> Unter welcher Voraussetzung kann ein Sternenleben als Schwarzes Loch enden?</w:t>
      </w:r>
      <w:r w:rsidR="00F61183">
        <w:br/>
        <w:t>Begründen Sie Ihre Aussage.</w:t>
      </w:r>
    </w:p>
    <w:p w:rsidR="00F61183" w:rsidRDefault="00F61183" w:rsidP="00F61183">
      <w:pPr>
        <w:widowControl w:val="0"/>
        <w:rPr>
          <w:sz w:val="24"/>
        </w:rPr>
      </w:pPr>
      <w:r>
        <w:br/>
      </w:r>
      <w:hyperlink r:id="rId127" w:anchor="as145" w:history="1">
        <w:r>
          <w:rPr>
            <w:rStyle w:val="Hyperlink"/>
          </w:rPr>
          <w:t>145.</w:t>
        </w:r>
      </w:hyperlink>
      <w:r>
        <w:t xml:space="preserve"> Fällt eine interstellare Wolke zu einem Protostern zusammen, heizt sie sich dabei gewaltig auf. Woher kommt die dazu notwendige Energie?</w:t>
      </w:r>
      <w:r>
        <w:br/>
      </w:r>
      <w:r>
        <w:br/>
      </w:r>
      <w:hyperlink r:id="rId128" w:anchor="as146" w:history="1">
        <w:r>
          <w:rPr>
            <w:rStyle w:val="Hyperlink"/>
          </w:rPr>
          <w:t>1</w:t>
        </w:r>
        <w:bookmarkStart w:id="391" w:name="_Hlt531736602"/>
        <w:r>
          <w:rPr>
            <w:rStyle w:val="Hyperlink"/>
          </w:rPr>
          <w:t>4</w:t>
        </w:r>
        <w:bookmarkEnd w:id="391"/>
        <w:r>
          <w:rPr>
            <w:rStyle w:val="Hyperlink"/>
          </w:rPr>
          <w:t>6.</w:t>
        </w:r>
      </w:hyperlink>
      <w:r>
        <w:t xml:space="preserve"> Ein Stern befindet sich die längste Zeit seines Lebens auf der Hauptreihe, um danach ein Riesenstern zu werden. Beschreiben Sie den inneren Aufbau eines Hauptreihensternes und eines Riesensternes.</w:t>
      </w:r>
      <w:r>
        <w:br/>
      </w:r>
      <w:r>
        <w:br/>
      </w:r>
      <w:hyperlink r:id="rId129" w:anchor="as147" w:history="1">
        <w:r>
          <w:rPr>
            <w:rStyle w:val="Hyperlink"/>
          </w:rPr>
          <w:t>1</w:t>
        </w:r>
        <w:bookmarkStart w:id="392" w:name="_Hlt531781094"/>
        <w:bookmarkStart w:id="393" w:name="_Hlt531781062"/>
        <w:bookmarkEnd w:id="392"/>
        <w:r>
          <w:rPr>
            <w:rStyle w:val="Hyperlink"/>
          </w:rPr>
          <w:t>4</w:t>
        </w:r>
        <w:bookmarkEnd w:id="393"/>
        <w:r>
          <w:rPr>
            <w:rStyle w:val="Hyperlink"/>
          </w:rPr>
          <w:t>7.</w:t>
        </w:r>
      </w:hyperlink>
      <w:r>
        <w:t xml:space="preserve"> </w:t>
      </w:r>
      <w:r>
        <w:rPr>
          <w:sz w:val="24"/>
        </w:rPr>
        <w:t>Das  Jeans-Kriterium lautet:</w:t>
      </w:r>
      <w:r>
        <w:rPr>
          <w:position w:val="-28"/>
          <w:sz w:val="24"/>
        </w:rPr>
        <w:object w:dxaOrig="1560" w:dyaOrig="660">
          <v:shape id="_x0000_i1046" type="#_x0000_t75" style="width:78pt;height:33pt" o:ole="" fillcolor="window">
            <v:imagedata r:id="rId130" o:title=""/>
          </v:shape>
          <o:OLEObject Type="Embed" ProgID="Equation.3" ShapeID="_x0000_i1046" DrawAspect="Content" ObjectID="_1672907217" r:id="rId131"/>
        </w:object>
      </w:r>
      <w:r>
        <w:rPr>
          <w:sz w:val="24"/>
        </w:rPr>
        <w:br/>
        <w:t>a) Benennen Sie die darin enthaltenen Größen.</w:t>
      </w:r>
      <w:r>
        <w:rPr>
          <w:sz w:val="24"/>
        </w:rPr>
        <w:br/>
        <w:t>b) Interpretieren Sie diese Bedingung.</w:t>
      </w:r>
      <w:r>
        <w:rPr>
          <w:sz w:val="24"/>
        </w:rPr>
        <w:br/>
      </w:r>
      <w:r>
        <w:rPr>
          <w:sz w:val="24"/>
        </w:rPr>
        <w:br/>
      </w:r>
      <w:bookmarkStart w:id="394" w:name="_Hlt531781311"/>
      <w:bookmarkEnd w:id="394"/>
      <w:r>
        <w:rPr>
          <w:sz w:val="24"/>
        </w:rPr>
        <w:fldChar w:fldCharType="begin"/>
      </w:r>
      <w:r w:rsidR="0080654A">
        <w:rPr>
          <w:sz w:val="24"/>
        </w:rPr>
        <w:instrText>HYPERLINK "lsgastro</w:instrText>
      </w:r>
      <w:r w:rsidR="00D5095B">
        <w:rPr>
          <w:sz w:val="24"/>
        </w:rPr>
        <w:instrText>.docx</w:instrText>
      </w:r>
      <w:r w:rsidR="0080654A">
        <w:rPr>
          <w:sz w:val="24"/>
        </w:rPr>
        <w:instrText>" \l "as148"</w:instrText>
      </w:r>
      <w:r>
        <w:rPr>
          <w:sz w:val="24"/>
        </w:rPr>
        <w:fldChar w:fldCharType="separate"/>
      </w:r>
      <w:r>
        <w:rPr>
          <w:rStyle w:val="Hyperlink"/>
        </w:rPr>
        <w:t>14</w:t>
      </w:r>
      <w:bookmarkStart w:id="395" w:name="_Hlt531781594"/>
      <w:r>
        <w:rPr>
          <w:rStyle w:val="Hyperlink"/>
        </w:rPr>
        <w:t>8</w:t>
      </w:r>
      <w:bookmarkEnd w:id="395"/>
      <w:r>
        <w:rPr>
          <w:rStyle w:val="Hyperlink"/>
        </w:rPr>
        <w:t>.</w:t>
      </w:r>
      <w:r>
        <w:rPr>
          <w:sz w:val="24"/>
        </w:rPr>
        <w:fldChar w:fldCharType="end"/>
      </w:r>
      <w:r>
        <w:rPr>
          <w:sz w:val="24"/>
        </w:rPr>
        <w:t xml:space="preserve"> Erklären Sie, warum nach den aktuellen Modellen der Sternentstehung ein Stern immer einen Begleiter in Form eines zweiten Sternes oder eines Planeten haben </w:t>
      </w:r>
      <w:r w:rsidR="00E142F4">
        <w:rPr>
          <w:sz w:val="24"/>
        </w:rPr>
        <w:t>muss</w:t>
      </w:r>
      <w:r>
        <w:rPr>
          <w:sz w:val="24"/>
        </w:rPr>
        <w:t>.</w:t>
      </w:r>
      <w:r>
        <w:rPr>
          <w:sz w:val="24"/>
        </w:rPr>
        <w:br/>
      </w:r>
      <w:r>
        <w:rPr>
          <w:sz w:val="24"/>
        </w:rPr>
        <w:lastRenderedPageBreak/>
        <w:br/>
      </w:r>
      <w:bookmarkStart w:id="396" w:name="_Hlt531782147"/>
      <w:r>
        <w:rPr>
          <w:sz w:val="24"/>
        </w:rPr>
        <w:fldChar w:fldCharType="begin"/>
      </w:r>
      <w:r w:rsidR="0080654A">
        <w:rPr>
          <w:sz w:val="24"/>
        </w:rPr>
        <w:instrText>HYPERLINK "lsgastro</w:instrText>
      </w:r>
      <w:r w:rsidR="00D5095B">
        <w:rPr>
          <w:sz w:val="24"/>
        </w:rPr>
        <w:instrText>.docx</w:instrText>
      </w:r>
      <w:r w:rsidR="0080654A">
        <w:rPr>
          <w:sz w:val="24"/>
        </w:rPr>
        <w:instrText>" \l "as149"</w:instrText>
      </w:r>
      <w:r>
        <w:rPr>
          <w:sz w:val="24"/>
        </w:rPr>
        <w:fldChar w:fldCharType="separate"/>
      </w:r>
      <w:r>
        <w:rPr>
          <w:rStyle w:val="Hyperlink"/>
        </w:rPr>
        <w:t>1</w:t>
      </w:r>
      <w:bookmarkStart w:id="397" w:name="_Hlt531782113"/>
      <w:r>
        <w:rPr>
          <w:rStyle w:val="Hyperlink"/>
        </w:rPr>
        <w:t>4</w:t>
      </w:r>
      <w:bookmarkStart w:id="398" w:name="_Hlt531781623"/>
      <w:bookmarkEnd w:id="397"/>
      <w:r>
        <w:rPr>
          <w:rStyle w:val="Hyperlink"/>
        </w:rPr>
        <w:t>9</w:t>
      </w:r>
      <w:bookmarkEnd w:id="398"/>
      <w:r>
        <w:rPr>
          <w:rStyle w:val="Hyperlink"/>
        </w:rPr>
        <w:t>.</w:t>
      </w:r>
      <w:r>
        <w:rPr>
          <w:sz w:val="24"/>
        </w:rPr>
        <w:fldChar w:fldCharType="end"/>
      </w:r>
      <w:bookmarkEnd w:id="396"/>
      <w:r>
        <w:rPr>
          <w:sz w:val="24"/>
        </w:rPr>
        <w:t xml:space="preserve"> Was sind </w:t>
      </w:r>
      <w:r>
        <w:rPr>
          <w:sz w:val="24"/>
        </w:rPr>
        <w:sym w:font="Symbol" w:char="F064"/>
      </w:r>
      <w:r>
        <w:rPr>
          <w:sz w:val="24"/>
        </w:rPr>
        <w:t>-</w:t>
      </w:r>
      <w:proofErr w:type="spellStart"/>
      <w:r>
        <w:rPr>
          <w:sz w:val="24"/>
        </w:rPr>
        <w:t>Cephei</w:t>
      </w:r>
      <w:proofErr w:type="spellEnd"/>
      <w:r>
        <w:rPr>
          <w:sz w:val="24"/>
        </w:rPr>
        <w:t>-Sterne? Welche Bedeutung haben Sie für die Entfernungsbestimmung?</w:t>
      </w:r>
      <w:r>
        <w:rPr>
          <w:sz w:val="24"/>
        </w:rPr>
        <w:br/>
      </w:r>
      <w:r>
        <w:rPr>
          <w:sz w:val="24"/>
        </w:rPr>
        <w:br/>
      </w:r>
      <w:hyperlink r:id="rId132" w:anchor="as150" w:history="1">
        <w:r>
          <w:rPr>
            <w:rStyle w:val="Hyperlink"/>
          </w:rPr>
          <w:t>1</w:t>
        </w:r>
        <w:bookmarkStart w:id="399" w:name="_Hlt531782262"/>
        <w:r>
          <w:rPr>
            <w:rStyle w:val="Hyperlink"/>
          </w:rPr>
          <w:t>5</w:t>
        </w:r>
        <w:bookmarkEnd w:id="399"/>
        <w:r>
          <w:rPr>
            <w:rStyle w:val="Hyperlink"/>
          </w:rPr>
          <w:t>0.</w:t>
        </w:r>
      </w:hyperlink>
      <w:r>
        <w:rPr>
          <w:sz w:val="24"/>
        </w:rPr>
        <w:t xml:space="preserve"> Wie kommt der Name Nova zustande? Warum ist er eigentlich falsch?</w:t>
      </w:r>
      <w:bookmarkStart w:id="400" w:name="_Hlt531782146"/>
      <w:bookmarkEnd w:id="400"/>
    </w:p>
    <w:p w:rsidR="00F61183" w:rsidRDefault="00F61183" w:rsidP="00F61183">
      <w:pPr>
        <w:widowControl w:val="0"/>
        <w:rPr>
          <w:sz w:val="24"/>
        </w:rPr>
      </w:pPr>
    </w:p>
    <w:p w:rsidR="00F61183" w:rsidRDefault="006C3A99" w:rsidP="00F61183">
      <w:pPr>
        <w:rPr>
          <w:sz w:val="24"/>
        </w:rPr>
      </w:pPr>
      <w:hyperlink r:id="rId133" w:anchor="as151" w:history="1">
        <w:r w:rsidR="00F61183">
          <w:rPr>
            <w:rStyle w:val="Hyperlink"/>
          </w:rPr>
          <w:t>1</w:t>
        </w:r>
        <w:bookmarkStart w:id="401" w:name="_Hlt531782366"/>
        <w:r w:rsidR="00F61183">
          <w:rPr>
            <w:rStyle w:val="Hyperlink"/>
          </w:rPr>
          <w:t>5</w:t>
        </w:r>
        <w:bookmarkEnd w:id="401"/>
        <w:r w:rsidR="00F61183">
          <w:rPr>
            <w:rStyle w:val="Hyperlink"/>
          </w:rPr>
          <w:t>1.</w:t>
        </w:r>
      </w:hyperlink>
      <w:r w:rsidR="00F61183">
        <w:t xml:space="preserve"> </w:t>
      </w:r>
      <w:r w:rsidR="00F61183">
        <w:rPr>
          <w:sz w:val="24"/>
        </w:rPr>
        <w:t>Erklären Sie, wie man aus dem HRD eines Sternhaufens auf  sein Alter schließen kann.</w:t>
      </w:r>
      <w:r w:rsidR="00F61183">
        <w:rPr>
          <w:sz w:val="24"/>
        </w:rPr>
        <w:br/>
      </w:r>
      <w:r w:rsidR="00F61183">
        <w:rPr>
          <w:sz w:val="24"/>
        </w:rPr>
        <w:br/>
      </w:r>
      <w:hyperlink r:id="rId134" w:anchor="as152" w:history="1">
        <w:r w:rsidR="00F61183">
          <w:rPr>
            <w:rStyle w:val="Hyperlink"/>
          </w:rPr>
          <w:t>1</w:t>
        </w:r>
        <w:bookmarkStart w:id="402" w:name="_Hlt531782532"/>
        <w:bookmarkStart w:id="403" w:name="_Hlt531782522"/>
        <w:bookmarkEnd w:id="402"/>
        <w:r w:rsidR="00F61183">
          <w:rPr>
            <w:rStyle w:val="Hyperlink"/>
          </w:rPr>
          <w:t>5</w:t>
        </w:r>
        <w:bookmarkEnd w:id="403"/>
        <w:r w:rsidR="00F61183">
          <w:rPr>
            <w:rStyle w:val="Hyperlink"/>
          </w:rPr>
          <w:t>2.</w:t>
        </w:r>
      </w:hyperlink>
      <w:r w:rsidR="00F61183">
        <w:rPr>
          <w:sz w:val="24"/>
        </w:rPr>
        <w:t xml:space="preserve"> </w:t>
      </w:r>
      <w:r w:rsidR="00F61183">
        <w:t xml:space="preserve">Der Doppelstern </w:t>
      </w:r>
      <w:proofErr w:type="spellStart"/>
      <w:r w:rsidR="00F61183">
        <w:t>Albireo</w:t>
      </w:r>
      <w:proofErr w:type="spellEnd"/>
      <w:r w:rsidR="00F61183">
        <w:t xml:space="preserve"> im Sternbild Schwan besteht aus einem Roten Riesen und einem Weißen Zwerg. </w:t>
      </w:r>
      <w:r w:rsidR="00F61183">
        <w:br/>
        <w:t xml:space="preserve">Machen Sie eine  Aussage über die Masse der ursprünglichen Hauptreihensterne? </w:t>
      </w:r>
      <w:r w:rsidR="00F61183">
        <w:br/>
        <w:t>Begründen Sie Ihre Antwort.</w:t>
      </w:r>
      <w:r w:rsidR="00F61183">
        <w:br/>
      </w:r>
      <w:r w:rsidR="00F61183">
        <w:br/>
      </w:r>
      <w:hyperlink r:id="rId135" w:anchor="as153" w:history="1">
        <w:r w:rsidR="00F61183">
          <w:rPr>
            <w:rStyle w:val="Hyperlink"/>
          </w:rPr>
          <w:t>1</w:t>
        </w:r>
        <w:bookmarkStart w:id="404" w:name="_Hlt532651114"/>
        <w:r w:rsidR="00F61183">
          <w:rPr>
            <w:rStyle w:val="Hyperlink"/>
          </w:rPr>
          <w:t>5</w:t>
        </w:r>
        <w:bookmarkEnd w:id="404"/>
        <w:r w:rsidR="00F61183">
          <w:rPr>
            <w:rStyle w:val="Hyperlink"/>
          </w:rPr>
          <w:t>3.</w:t>
        </w:r>
      </w:hyperlink>
      <w:r w:rsidR="00F61183">
        <w:t xml:space="preserve"> </w:t>
      </w:r>
      <w:r w:rsidR="00F61183">
        <w:rPr>
          <w:sz w:val="24"/>
        </w:rPr>
        <w:t>Beschreiben Sie mit je maximal zwei Stichpunkten folgende kosmischen Objekte:</w:t>
      </w:r>
      <w:r w:rsidR="00F61183">
        <w:rPr>
          <w:sz w:val="24"/>
        </w:rPr>
        <w:br/>
        <w:t>* Reflexionsnebel (2)</w:t>
      </w:r>
      <w:r w:rsidR="00F61183">
        <w:rPr>
          <w:sz w:val="24"/>
        </w:rPr>
        <w:br/>
        <w:t>* Emissionsnebel (2)</w:t>
      </w:r>
      <w:r w:rsidR="00F61183">
        <w:rPr>
          <w:sz w:val="24"/>
        </w:rPr>
        <w:br/>
        <w:t>* Dunkelwolke (2)</w:t>
      </w:r>
    </w:p>
    <w:p w:rsidR="00F61183" w:rsidRDefault="00F61183" w:rsidP="00F61183">
      <w:pPr>
        <w:rPr>
          <w:sz w:val="24"/>
        </w:rPr>
      </w:pPr>
    </w:p>
    <w:p w:rsidR="00F61183" w:rsidRDefault="00F61183" w:rsidP="00F61183">
      <w:pPr>
        <w:rPr>
          <w:sz w:val="24"/>
        </w:rPr>
      </w:pPr>
    </w:p>
    <w:p w:rsidR="00F61183" w:rsidRDefault="00F61183" w:rsidP="00F61183">
      <w:pPr>
        <w:rPr>
          <w:sz w:val="24"/>
        </w:rPr>
      </w:pPr>
      <w:r>
        <w:rPr>
          <w:sz w:val="24"/>
        </w:rPr>
        <w:br/>
      </w: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405" w:name="t2"/>
            <w:bookmarkEnd w:id="405"/>
            <w:r>
              <w:t>Sternsysteme</w:t>
            </w:r>
          </w:p>
        </w:tc>
        <w:tc>
          <w:tcPr>
            <w:tcW w:w="5031" w:type="dxa"/>
            <w:vAlign w:val="center"/>
          </w:tcPr>
          <w:p w:rsidR="00F61183" w:rsidRDefault="006C3A99" w:rsidP="006B2B5E">
            <w:pPr>
              <w:jc w:val="center"/>
              <w:rPr>
                <w:rStyle w:val="Hyperlink"/>
              </w:rPr>
            </w:pPr>
            <w:hyperlink w:anchor="t0" w:history="1">
              <w:r w:rsidR="00F61183">
                <w:rPr>
                  <w:rStyle w:val="Hyperlink"/>
                </w:rPr>
                <w:t>(</w:t>
              </w:r>
              <w:bookmarkStart w:id="406" w:name="_Hlt514849660"/>
              <w:r w:rsidR="00F61183">
                <w:rPr>
                  <w:rStyle w:val="Hyperlink"/>
                </w:rPr>
                <w:t>z</w:t>
              </w:r>
              <w:bookmarkEnd w:id="406"/>
              <w:r w:rsidR="00F61183">
                <w:rPr>
                  <w:rStyle w:val="Hyperlink"/>
                </w:rPr>
                <w:t>u</w:t>
              </w:r>
              <w:bookmarkStart w:id="407" w:name="_Hlt500764892"/>
              <w:r w:rsidR="00F61183">
                <w:rPr>
                  <w:rStyle w:val="Hyperlink"/>
                </w:rPr>
                <w:t>m</w:t>
              </w:r>
              <w:bookmarkEnd w:id="407"/>
              <w:r w:rsidR="00F61183">
                <w:rPr>
                  <w:rStyle w:val="Hyperlink"/>
                </w:rPr>
                <w:t xml:space="preserve"> </w:t>
              </w:r>
              <w:bookmarkStart w:id="408" w:name="_Hlt510666988"/>
              <w:r w:rsidR="00F61183">
                <w:rPr>
                  <w:rStyle w:val="Hyperlink"/>
                </w:rPr>
                <w:t>I</w:t>
              </w:r>
              <w:bookmarkStart w:id="409" w:name="_Hlt499679454"/>
              <w:bookmarkEnd w:id="408"/>
              <w:r w:rsidR="00F61183">
                <w:rPr>
                  <w:rStyle w:val="Hyperlink"/>
                </w:rPr>
                <w:t>n</w:t>
              </w:r>
              <w:bookmarkStart w:id="410" w:name="_Hlt514681929"/>
              <w:bookmarkEnd w:id="409"/>
              <w:r w:rsidR="00F61183">
                <w:rPr>
                  <w:rStyle w:val="Hyperlink"/>
                </w:rPr>
                <w:t>h</w:t>
              </w:r>
              <w:bookmarkStart w:id="411" w:name="_Hlt531736480"/>
              <w:bookmarkEnd w:id="410"/>
              <w:r w:rsidR="00F61183">
                <w:rPr>
                  <w:rStyle w:val="Hyperlink"/>
                </w:rPr>
                <w:t>a</w:t>
              </w:r>
              <w:bookmarkEnd w:id="411"/>
              <w:r w:rsidR="00F61183">
                <w:rPr>
                  <w:rStyle w:val="Hyperlink"/>
                </w:rPr>
                <w:t>l</w:t>
              </w:r>
              <w:bookmarkStart w:id="412" w:name="_Hlt532651026"/>
              <w:r w:rsidR="00F61183">
                <w:rPr>
                  <w:rStyle w:val="Hyperlink"/>
                </w:rPr>
                <w:t>t</w:t>
              </w:r>
              <w:bookmarkStart w:id="413" w:name="_Hlt514681941"/>
              <w:bookmarkEnd w:id="412"/>
              <w:r w:rsidR="00F61183">
                <w:rPr>
                  <w:rStyle w:val="Hyperlink"/>
                </w:rPr>
                <w:t>s</w:t>
              </w:r>
              <w:bookmarkEnd w:id="413"/>
              <w:r w:rsidR="00F61183">
                <w:rPr>
                  <w:rStyle w:val="Hyperlink"/>
                </w:rPr>
                <w:t>v</w:t>
              </w:r>
              <w:bookmarkStart w:id="414" w:name="_Hlt514934260"/>
              <w:r w:rsidR="00F61183">
                <w:rPr>
                  <w:rStyle w:val="Hyperlink"/>
                </w:rPr>
                <w:t>e</w:t>
              </w:r>
              <w:bookmarkStart w:id="415" w:name="_Hlt500764419"/>
              <w:bookmarkEnd w:id="414"/>
              <w:r w:rsidR="00F61183">
                <w:rPr>
                  <w:rStyle w:val="Hyperlink"/>
                </w:rPr>
                <w:t>r</w:t>
              </w:r>
              <w:bookmarkEnd w:id="415"/>
              <w:r w:rsidR="00F61183">
                <w:rPr>
                  <w:rStyle w:val="Hyperlink"/>
                </w:rPr>
                <w:t>zeichnis )</w:t>
              </w:r>
            </w:hyperlink>
          </w:p>
        </w:tc>
      </w:tr>
    </w:tbl>
    <w:p w:rsidR="00F61183" w:rsidRDefault="00F61183" w:rsidP="00F61183">
      <w:pPr>
        <w:widowControl w:val="0"/>
      </w:pPr>
    </w:p>
    <w:p w:rsidR="00F61183" w:rsidRDefault="006C3A99" w:rsidP="00F61183">
      <w:pPr>
        <w:widowControl w:val="0"/>
      </w:pPr>
      <w:hyperlink r:id="rId136" w:anchor="as105" w:history="1">
        <w:r w:rsidR="00F61183">
          <w:rPr>
            <w:rStyle w:val="Hyperlink"/>
          </w:rPr>
          <w:t>1</w:t>
        </w:r>
        <w:bookmarkStart w:id="416" w:name="_Hlt514926921"/>
        <w:r w:rsidR="00F61183">
          <w:rPr>
            <w:rStyle w:val="Hyperlink"/>
          </w:rPr>
          <w:t>0</w:t>
        </w:r>
        <w:bookmarkStart w:id="417" w:name="_Hlt531736328"/>
        <w:bookmarkEnd w:id="416"/>
        <w:r w:rsidR="00F61183">
          <w:rPr>
            <w:rStyle w:val="Hyperlink"/>
          </w:rPr>
          <w:t>5</w:t>
        </w:r>
        <w:bookmarkEnd w:id="417"/>
        <w:r w:rsidR="00F61183">
          <w:rPr>
            <w:rStyle w:val="Hyperlink"/>
          </w:rPr>
          <w:t>.</w:t>
        </w:r>
      </w:hyperlink>
      <w:r w:rsidR="00F61183">
        <w:t xml:space="preserve"> Skizzieren und beschreiben Sie den Aufbau der Milchstraße. Geben Sie die ungefähre Lage der Sonne an.</w:t>
      </w:r>
    </w:p>
    <w:p w:rsidR="00F61183" w:rsidRDefault="00F61183" w:rsidP="00F61183">
      <w:pPr>
        <w:widowControl w:val="0"/>
      </w:pPr>
    </w:p>
    <w:p w:rsidR="00F61183" w:rsidRDefault="006C3A99" w:rsidP="00F61183">
      <w:pPr>
        <w:widowControl w:val="0"/>
      </w:pPr>
      <w:hyperlink r:id="rId137" w:anchor="as106" w:history="1">
        <w:r w:rsidR="00F61183">
          <w:rPr>
            <w:rStyle w:val="Hyperlink"/>
          </w:rPr>
          <w:t>1</w:t>
        </w:r>
        <w:bookmarkStart w:id="418" w:name="_Hlt514926949"/>
        <w:r w:rsidR="00F61183">
          <w:rPr>
            <w:rStyle w:val="Hyperlink"/>
          </w:rPr>
          <w:t>0</w:t>
        </w:r>
        <w:bookmarkEnd w:id="418"/>
        <w:r w:rsidR="00F61183">
          <w:rPr>
            <w:rStyle w:val="Hyperlink"/>
          </w:rPr>
          <w:t>6.</w:t>
        </w:r>
      </w:hyperlink>
      <w:r w:rsidR="00F61183">
        <w:t xml:space="preserve"> Erklären Sie, warum wir das Zentrum der Galaxis nicht sehen können.</w:t>
      </w:r>
    </w:p>
    <w:p w:rsidR="00F61183" w:rsidRDefault="00F61183" w:rsidP="00F61183">
      <w:pPr>
        <w:widowControl w:val="0"/>
      </w:pPr>
    </w:p>
    <w:bookmarkStart w:id="419" w:name="_Hlt1198280"/>
    <w:p w:rsidR="00F61183" w:rsidRDefault="00F61183" w:rsidP="00F61183">
      <w:pPr>
        <w:widowControl w:val="0"/>
      </w:pPr>
      <w:r>
        <w:fldChar w:fldCharType="begin"/>
      </w:r>
      <w:r w:rsidR="0080654A">
        <w:instrText>HYPERLINK "lsgastro</w:instrText>
      </w:r>
      <w:r w:rsidR="00D5095B">
        <w:instrText>.docx</w:instrText>
      </w:r>
      <w:r w:rsidR="0080654A">
        <w:instrText>" \l "as107"</w:instrText>
      </w:r>
      <w:r>
        <w:fldChar w:fldCharType="separate"/>
      </w:r>
      <w:r>
        <w:rPr>
          <w:rStyle w:val="Hyperlink"/>
        </w:rPr>
        <w:t>1</w:t>
      </w:r>
      <w:bookmarkStart w:id="420" w:name="_Hlt514926966"/>
      <w:r>
        <w:rPr>
          <w:rStyle w:val="Hyperlink"/>
        </w:rPr>
        <w:t>0</w:t>
      </w:r>
      <w:bookmarkEnd w:id="420"/>
      <w:r>
        <w:rPr>
          <w:rStyle w:val="Hyperlink"/>
        </w:rPr>
        <w:t>7.</w:t>
      </w:r>
      <w:r>
        <w:fldChar w:fldCharType="end"/>
      </w:r>
      <w:bookmarkEnd w:id="419"/>
      <w:r>
        <w:t xml:space="preserve"> Was ist ein Kugelsternhaufen? </w:t>
      </w:r>
    </w:p>
    <w:p w:rsidR="00F61183" w:rsidRDefault="00F61183" w:rsidP="00F61183">
      <w:pPr>
        <w:widowControl w:val="0"/>
      </w:pPr>
    </w:p>
    <w:p w:rsidR="00F61183" w:rsidRDefault="006C3A99" w:rsidP="00F61183">
      <w:pPr>
        <w:widowControl w:val="0"/>
      </w:pPr>
      <w:hyperlink r:id="rId138" w:anchor="as108" w:history="1">
        <w:r w:rsidR="00F61183">
          <w:rPr>
            <w:rStyle w:val="Hyperlink"/>
          </w:rPr>
          <w:t>1</w:t>
        </w:r>
        <w:bookmarkStart w:id="421" w:name="_Hlt514926987"/>
        <w:r w:rsidR="00F61183">
          <w:rPr>
            <w:rStyle w:val="Hyperlink"/>
          </w:rPr>
          <w:t>0</w:t>
        </w:r>
        <w:bookmarkStart w:id="422" w:name="_Hlt1198312"/>
        <w:bookmarkEnd w:id="421"/>
        <w:r w:rsidR="00F61183">
          <w:rPr>
            <w:rStyle w:val="Hyperlink"/>
          </w:rPr>
          <w:t>8</w:t>
        </w:r>
        <w:bookmarkEnd w:id="422"/>
        <w:r w:rsidR="00F61183">
          <w:rPr>
            <w:rStyle w:val="Hyperlink"/>
          </w:rPr>
          <w:t>.</w:t>
        </w:r>
      </w:hyperlink>
      <w:r w:rsidR="00F61183">
        <w:t xml:space="preserve"> Erklären Sie, wie man aus dem HRD eines Sternhaufens auf sein Alter schließen kann.</w:t>
      </w:r>
    </w:p>
    <w:p w:rsidR="00F61183" w:rsidRDefault="00F61183" w:rsidP="00F61183">
      <w:pPr>
        <w:widowControl w:val="0"/>
      </w:pPr>
    </w:p>
    <w:p w:rsidR="00F61183" w:rsidRDefault="006C3A99" w:rsidP="00F61183">
      <w:pPr>
        <w:widowControl w:val="0"/>
      </w:pPr>
      <w:hyperlink r:id="rId139" w:anchor="as111" w:history="1">
        <w:r w:rsidR="00F61183">
          <w:rPr>
            <w:rStyle w:val="Hyperlink"/>
          </w:rPr>
          <w:t>1</w:t>
        </w:r>
        <w:bookmarkStart w:id="423" w:name="_Hlt514927148"/>
        <w:r w:rsidR="00F61183">
          <w:rPr>
            <w:rStyle w:val="Hyperlink"/>
          </w:rPr>
          <w:t>1</w:t>
        </w:r>
        <w:bookmarkStart w:id="424" w:name="_Hlt533378774"/>
        <w:bookmarkEnd w:id="423"/>
        <w:r w:rsidR="00F61183">
          <w:rPr>
            <w:rStyle w:val="Hyperlink"/>
          </w:rPr>
          <w:t>1</w:t>
        </w:r>
        <w:bookmarkEnd w:id="424"/>
        <w:r w:rsidR="00F61183">
          <w:rPr>
            <w:rStyle w:val="Hyperlink"/>
          </w:rPr>
          <w:t>.</w:t>
        </w:r>
      </w:hyperlink>
      <w:r w:rsidR="00F61183">
        <w:t xml:space="preserve"> Erklären Sie, wie das Vorhandensein von Spiralarmen in unserer Galaxis erklärt wird.</w:t>
      </w:r>
    </w:p>
    <w:p w:rsidR="00F61183" w:rsidRDefault="00F61183" w:rsidP="00F61183">
      <w:pPr>
        <w:widowControl w:val="0"/>
      </w:pPr>
    </w:p>
    <w:bookmarkStart w:id="425" w:name="_Hlt514927167"/>
    <w:p w:rsidR="00F61183" w:rsidRDefault="00F61183" w:rsidP="00F61183">
      <w:pPr>
        <w:widowControl w:val="0"/>
      </w:pPr>
      <w:r>
        <w:fldChar w:fldCharType="begin"/>
      </w:r>
      <w:r w:rsidR="0080654A">
        <w:instrText>HYPERLINK "lsgastro</w:instrText>
      </w:r>
      <w:r w:rsidR="00D5095B">
        <w:instrText>.docx</w:instrText>
      </w:r>
      <w:r w:rsidR="0080654A">
        <w:instrText>" \l "as112"</w:instrText>
      </w:r>
      <w:r>
        <w:fldChar w:fldCharType="separate"/>
      </w:r>
      <w:r>
        <w:rPr>
          <w:rStyle w:val="Hyperlink"/>
        </w:rPr>
        <w:t>1</w:t>
      </w:r>
      <w:bookmarkStart w:id="426" w:name="_Hlt1198364"/>
      <w:r>
        <w:rPr>
          <w:rStyle w:val="Hyperlink"/>
        </w:rPr>
        <w:t>1</w:t>
      </w:r>
      <w:bookmarkStart w:id="427" w:name="_Hlt533378897"/>
      <w:bookmarkEnd w:id="426"/>
      <w:r>
        <w:rPr>
          <w:rStyle w:val="Hyperlink"/>
        </w:rPr>
        <w:t>2</w:t>
      </w:r>
      <w:bookmarkEnd w:id="427"/>
      <w:r>
        <w:rPr>
          <w:rStyle w:val="Hyperlink"/>
        </w:rPr>
        <w:t>.</w:t>
      </w:r>
      <w:r>
        <w:fldChar w:fldCharType="end"/>
      </w:r>
      <w:bookmarkEnd w:id="425"/>
      <w:r>
        <w:t xml:space="preserve"> Beschreiben Sie, wie man die Entfernung außergalaktischer Systeme bestimmt.</w:t>
      </w:r>
      <w:r>
        <w:br/>
      </w:r>
      <w:r>
        <w:br/>
      </w:r>
      <w:bookmarkStart w:id="428" w:name="_Hlt1198394"/>
      <w:r>
        <w:fldChar w:fldCharType="begin"/>
      </w:r>
      <w:r w:rsidR="0080654A">
        <w:instrText>HYPERLINK "lsgastro</w:instrText>
      </w:r>
      <w:r w:rsidR="00D5095B">
        <w:instrText>.docx</w:instrText>
      </w:r>
      <w:r w:rsidR="0080654A">
        <w:instrText>" \l "as154"</w:instrText>
      </w:r>
      <w:r>
        <w:fldChar w:fldCharType="separate"/>
      </w:r>
      <w:r>
        <w:rPr>
          <w:rStyle w:val="Hyperlink"/>
        </w:rPr>
        <w:t>1</w:t>
      </w:r>
      <w:bookmarkStart w:id="429" w:name="_Hlt533379003"/>
      <w:r>
        <w:rPr>
          <w:rStyle w:val="Hyperlink"/>
        </w:rPr>
        <w:t>5</w:t>
      </w:r>
      <w:bookmarkEnd w:id="429"/>
      <w:r>
        <w:rPr>
          <w:rStyle w:val="Hyperlink"/>
        </w:rPr>
        <w:t>4.</w:t>
      </w:r>
      <w:r>
        <w:fldChar w:fldCharType="end"/>
      </w:r>
      <w:bookmarkEnd w:id="428"/>
      <w:r>
        <w:t xml:space="preserve"> </w:t>
      </w:r>
      <w:bookmarkStart w:id="430" w:name="_Hlt533378907"/>
      <w:bookmarkEnd w:id="430"/>
      <w:r>
        <w:t>Beschreiben Sie die 3 wichtigsten Formen der extragalaktischen Systeme.</w:t>
      </w:r>
      <w:r>
        <w:br/>
      </w:r>
      <w:r>
        <w:br/>
      </w:r>
      <w:hyperlink r:id="rId140" w:anchor="as155" w:history="1">
        <w:r>
          <w:rPr>
            <w:rStyle w:val="Hyperlink"/>
          </w:rPr>
          <w:t>1</w:t>
        </w:r>
        <w:bookmarkStart w:id="431" w:name="_Hlt1198415"/>
        <w:r>
          <w:rPr>
            <w:rStyle w:val="Hyperlink"/>
          </w:rPr>
          <w:t>5</w:t>
        </w:r>
        <w:bookmarkEnd w:id="431"/>
        <w:r>
          <w:rPr>
            <w:rStyle w:val="Hyperlink"/>
          </w:rPr>
          <w:t>5.</w:t>
        </w:r>
      </w:hyperlink>
      <w:r>
        <w:t xml:space="preserve"> Vergleichen Sie Kugelsternhaufen mit offenen Sternhaufen in </w:t>
      </w:r>
      <w:r w:rsidR="00E142F4">
        <w:t>Bezug</w:t>
      </w:r>
      <w:r>
        <w:t xml:space="preserve"> auf ihre Lage zum galaktischen Zentrum, ihre Größe, ihre Struktur und ihr Alter.</w:t>
      </w:r>
      <w:r>
        <w:br/>
      </w:r>
      <w:r>
        <w:br/>
      </w:r>
      <w:hyperlink r:id="rId141" w:anchor="as156" w:history="1">
        <w:r>
          <w:rPr>
            <w:rStyle w:val="Hyperlink"/>
          </w:rPr>
          <w:t>1</w:t>
        </w:r>
        <w:bookmarkStart w:id="432" w:name="_Hlt533465596"/>
        <w:r>
          <w:rPr>
            <w:rStyle w:val="Hyperlink"/>
          </w:rPr>
          <w:t>5</w:t>
        </w:r>
        <w:bookmarkEnd w:id="432"/>
        <w:r>
          <w:rPr>
            <w:rStyle w:val="Hyperlink"/>
          </w:rPr>
          <w:t>6.</w:t>
        </w:r>
      </w:hyperlink>
      <w:r>
        <w:t xml:space="preserve"> Was versteht man unter der Flucht der Galaxien. Gehen Sie dabei auch auf das Hubble-Gesetz ein.</w:t>
      </w:r>
      <w:r>
        <w:br/>
      </w:r>
      <w:r>
        <w:br/>
      </w:r>
      <w:bookmarkStart w:id="433" w:name="_Hlt33489446"/>
      <w:r>
        <w:fldChar w:fldCharType="begin"/>
      </w:r>
      <w:r w:rsidR="0080654A">
        <w:instrText>HYPERLINK "lsgastro</w:instrText>
      </w:r>
      <w:r w:rsidR="00D5095B">
        <w:instrText>.docx</w:instrText>
      </w:r>
      <w:r w:rsidR="0080654A">
        <w:instrText>" \l "as165"</w:instrText>
      </w:r>
      <w:r>
        <w:fldChar w:fldCharType="separate"/>
      </w:r>
      <w:r>
        <w:rPr>
          <w:rStyle w:val="Hyperlink"/>
        </w:rPr>
        <w:t>1</w:t>
      </w:r>
      <w:bookmarkStart w:id="434" w:name="_Hlt33490608"/>
      <w:r>
        <w:rPr>
          <w:rStyle w:val="Hyperlink"/>
        </w:rPr>
        <w:t>6</w:t>
      </w:r>
      <w:bookmarkStart w:id="435" w:name="_Hlt33489797"/>
      <w:bookmarkEnd w:id="434"/>
      <w:r>
        <w:rPr>
          <w:rStyle w:val="Hyperlink"/>
        </w:rPr>
        <w:t>5</w:t>
      </w:r>
      <w:bookmarkEnd w:id="435"/>
      <w:r>
        <w:rPr>
          <w:rStyle w:val="Hyperlink"/>
        </w:rPr>
        <w:t>.</w:t>
      </w:r>
      <w:r>
        <w:fldChar w:fldCharType="end"/>
      </w:r>
      <w:bookmarkEnd w:id="433"/>
      <w:r>
        <w:t xml:space="preserve"> Welche der folgenden Aussagen zur Milchstraße sind richtig?</w:t>
      </w:r>
      <w:r>
        <w:br/>
        <w:t>Die Milchstraße ist</w:t>
      </w:r>
      <w:r>
        <w:br/>
        <w:t>a) der Innenanblick unseres Sternsystems, zu dem die Sonne gehört.</w:t>
      </w:r>
      <w:r>
        <w:br/>
        <w:t>b) ein fernes Sternsystem, dessen Sterne nicht mehr einzeln erkennbar sind.</w:t>
      </w:r>
      <w:r>
        <w:br/>
        <w:t>c) ein silbriges Band am Himmel.</w:t>
      </w:r>
      <w:r>
        <w:br/>
      </w:r>
      <w:r>
        <w:lastRenderedPageBreak/>
        <w:t>d) die tägliche Bahn der Sonne am Himmel.</w:t>
      </w:r>
      <w:r>
        <w:br/>
        <w:t>e) die Spur der jährlichen Bahn der Sonne durch die Sternbilder.</w:t>
      </w:r>
      <w:r>
        <w:br/>
      </w: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436" w:name="t14"/>
            <w:bookmarkEnd w:id="436"/>
            <w:r>
              <w:t>Kosmologie</w:t>
            </w:r>
          </w:p>
        </w:tc>
        <w:tc>
          <w:tcPr>
            <w:tcW w:w="5031" w:type="dxa"/>
            <w:vAlign w:val="center"/>
          </w:tcPr>
          <w:p w:rsidR="00F61183" w:rsidRDefault="006C3A99" w:rsidP="006B2B5E">
            <w:pPr>
              <w:jc w:val="center"/>
              <w:rPr>
                <w:rStyle w:val="Hyperlink"/>
              </w:rPr>
            </w:pPr>
            <w:hyperlink w:anchor="t0" w:history="1">
              <w:r w:rsidR="00F61183">
                <w:rPr>
                  <w:rStyle w:val="Hyperlink"/>
                </w:rPr>
                <w:t>(z</w:t>
              </w:r>
              <w:bookmarkStart w:id="437" w:name="_Hlt513361040"/>
              <w:r w:rsidR="00F61183">
                <w:rPr>
                  <w:rStyle w:val="Hyperlink"/>
                </w:rPr>
                <w:t>u</w:t>
              </w:r>
              <w:bookmarkStart w:id="438" w:name="_Hlt513361042"/>
              <w:bookmarkEnd w:id="437"/>
              <w:r w:rsidR="00F61183">
                <w:rPr>
                  <w:rStyle w:val="Hyperlink"/>
                </w:rPr>
                <w:t>m</w:t>
              </w:r>
              <w:bookmarkEnd w:id="438"/>
              <w:r w:rsidR="00F61183">
                <w:rPr>
                  <w:rStyle w:val="Hyperlink"/>
                </w:rPr>
                <w:t xml:space="preserve"> I</w:t>
              </w:r>
              <w:bookmarkStart w:id="439" w:name="_Hlt500764510"/>
              <w:r w:rsidR="00F61183">
                <w:rPr>
                  <w:rStyle w:val="Hyperlink"/>
                </w:rPr>
                <w:t>n</w:t>
              </w:r>
              <w:bookmarkStart w:id="440" w:name="_Hlt510667105"/>
              <w:bookmarkEnd w:id="439"/>
              <w:r w:rsidR="00F61183">
                <w:rPr>
                  <w:rStyle w:val="Hyperlink"/>
                </w:rPr>
                <w:t>h</w:t>
              </w:r>
              <w:bookmarkStart w:id="441" w:name="_Hlt510667101"/>
              <w:bookmarkEnd w:id="440"/>
              <w:r w:rsidR="00F61183">
                <w:rPr>
                  <w:rStyle w:val="Hyperlink"/>
                </w:rPr>
                <w:t>a</w:t>
              </w:r>
              <w:bookmarkEnd w:id="441"/>
              <w:r w:rsidR="00F61183">
                <w:rPr>
                  <w:rStyle w:val="Hyperlink"/>
                </w:rPr>
                <w:t>l</w:t>
              </w:r>
              <w:bookmarkStart w:id="442" w:name="_Hlt533378888"/>
              <w:r w:rsidR="00F61183">
                <w:rPr>
                  <w:rStyle w:val="Hyperlink"/>
                </w:rPr>
                <w:t>t</w:t>
              </w:r>
              <w:bookmarkEnd w:id="442"/>
              <w:r w:rsidR="00F61183">
                <w:rPr>
                  <w:rStyle w:val="Hyperlink"/>
                </w:rPr>
                <w:t>s</w:t>
              </w:r>
              <w:bookmarkStart w:id="443" w:name="_Hlt514928104"/>
              <w:r w:rsidR="00F61183">
                <w:rPr>
                  <w:rStyle w:val="Hyperlink"/>
                </w:rPr>
                <w:t>v</w:t>
              </w:r>
              <w:bookmarkEnd w:id="443"/>
              <w:r w:rsidR="00F61183">
                <w:rPr>
                  <w:rStyle w:val="Hyperlink"/>
                </w:rPr>
                <w:t>erzeichnis )</w:t>
              </w:r>
            </w:hyperlink>
          </w:p>
        </w:tc>
      </w:tr>
    </w:tbl>
    <w:p w:rsidR="00F61183" w:rsidRDefault="00F61183" w:rsidP="00F61183"/>
    <w:p w:rsidR="00F61183" w:rsidRDefault="006C3A99" w:rsidP="00F61183">
      <w:pPr>
        <w:widowControl w:val="0"/>
      </w:pPr>
      <w:hyperlink r:id="rId142" w:anchor="as113" w:history="1">
        <w:r w:rsidR="00F61183">
          <w:rPr>
            <w:rStyle w:val="Hyperlink"/>
          </w:rPr>
          <w:t>1</w:t>
        </w:r>
        <w:bookmarkStart w:id="444" w:name="_Hlt5952037"/>
        <w:r w:rsidR="00F61183">
          <w:rPr>
            <w:rStyle w:val="Hyperlink"/>
          </w:rPr>
          <w:t>1</w:t>
        </w:r>
        <w:bookmarkStart w:id="445" w:name="_Hlt514928154"/>
        <w:bookmarkEnd w:id="444"/>
        <w:r w:rsidR="00F61183">
          <w:rPr>
            <w:rStyle w:val="Hyperlink"/>
          </w:rPr>
          <w:t>3</w:t>
        </w:r>
        <w:bookmarkEnd w:id="445"/>
        <w:r w:rsidR="00F61183">
          <w:rPr>
            <w:rStyle w:val="Hyperlink"/>
          </w:rPr>
          <w:t>.</w:t>
        </w:r>
      </w:hyperlink>
      <w:r w:rsidR="00F61183">
        <w:t xml:space="preserve"> Was ist Gegenstand der Kosmologie?</w:t>
      </w:r>
    </w:p>
    <w:p w:rsidR="00F61183" w:rsidRDefault="00F61183" w:rsidP="00F61183">
      <w:pPr>
        <w:widowControl w:val="0"/>
      </w:pPr>
    </w:p>
    <w:p w:rsidR="00F61183" w:rsidRDefault="006C3A99" w:rsidP="00F61183">
      <w:pPr>
        <w:widowControl w:val="0"/>
      </w:pPr>
      <w:hyperlink r:id="rId143" w:anchor="as114" w:history="1">
        <w:r w:rsidR="00F61183">
          <w:rPr>
            <w:rStyle w:val="Hyperlink"/>
          </w:rPr>
          <w:t>1</w:t>
        </w:r>
        <w:bookmarkStart w:id="446" w:name="_Hlt5952394"/>
        <w:r w:rsidR="00F61183">
          <w:rPr>
            <w:rStyle w:val="Hyperlink"/>
          </w:rPr>
          <w:t>1</w:t>
        </w:r>
        <w:bookmarkStart w:id="447" w:name="_Hlt514928171"/>
        <w:bookmarkEnd w:id="446"/>
        <w:r w:rsidR="00F61183">
          <w:rPr>
            <w:rStyle w:val="Hyperlink"/>
          </w:rPr>
          <w:t>4</w:t>
        </w:r>
        <w:bookmarkEnd w:id="447"/>
        <w:r w:rsidR="00F61183">
          <w:rPr>
            <w:rStyle w:val="Hyperlink"/>
          </w:rPr>
          <w:t>.</w:t>
        </w:r>
      </w:hyperlink>
      <w:r w:rsidR="00F61183">
        <w:t xml:space="preserve"> Das kosmologische Prinzip besagt, dass das Universum homogen und isotrop ist. Was versteht man darunter?</w:t>
      </w:r>
    </w:p>
    <w:p w:rsidR="00F61183" w:rsidRDefault="00F61183" w:rsidP="00F61183">
      <w:pPr>
        <w:widowControl w:val="0"/>
      </w:pPr>
    </w:p>
    <w:p w:rsidR="00F61183" w:rsidRDefault="006C3A99" w:rsidP="00F61183">
      <w:pPr>
        <w:widowControl w:val="0"/>
      </w:pPr>
      <w:hyperlink r:id="rId144" w:anchor="as115" w:history="1">
        <w:r w:rsidR="00F61183">
          <w:rPr>
            <w:rStyle w:val="Hyperlink"/>
          </w:rPr>
          <w:t>1</w:t>
        </w:r>
        <w:bookmarkStart w:id="448" w:name="_Hlt514928183"/>
        <w:r w:rsidR="00F61183">
          <w:rPr>
            <w:rStyle w:val="Hyperlink"/>
          </w:rPr>
          <w:t>1</w:t>
        </w:r>
        <w:bookmarkStart w:id="449" w:name="_Hlt5952073"/>
        <w:bookmarkEnd w:id="448"/>
        <w:r w:rsidR="00F61183">
          <w:rPr>
            <w:rStyle w:val="Hyperlink"/>
          </w:rPr>
          <w:t>5</w:t>
        </w:r>
        <w:bookmarkEnd w:id="449"/>
        <w:r w:rsidR="00F61183">
          <w:rPr>
            <w:rStyle w:val="Hyperlink"/>
          </w:rPr>
          <w:t>.</w:t>
        </w:r>
      </w:hyperlink>
      <w:r w:rsidR="00F61183">
        <w:t xml:space="preserve"> Welche Beobachtungsergebnisse </w:t>
      </w:r>
      <w:proofErr w:type="spellStart"/>
      <w:r w:rsidR="00F61183">
        <w:t>müßten</w:t>
      </w:r>
      <w:proofErr w:type="spellEnd"/>
      <w:r w:rsidR="00F61183">
        <w:t xml:space="preserve"> sich einstellen, wenn das Universum, anstatt zu expandieren, kontrahieren würde?</w:t>
      </w:r>
    </w:p>
    <w:p w:rsidR="00F61183" w:rsidRDefault="00F61183" w:rsidP="00F61183">
      <w:pPr>
        <w:widowControl w:val="0"/>
      </w:pPr>
    </w:p>
    <w:bookmarkStart w:id="450" w:name="_Hlt514928198"/>
    <w:p w:rsidR="00F61183" w:rsidRDefault="00F61183" w:rsidP="00F61183">
      <w:pPr>
        <w:widowControl w:val="0"/>
      </w:pPr>
      <w:r>
        <w:fldChar w:fldCharType="begin"/>
      </w:r>
      <w:r w:rsidR="0080654A">
        <w:instrText>HYPERLINK "lsgastro</w:instrText>
      </w:r>
      <w:r w:rsidR="00D5095B">
        <w:instrText>.docx</w:instrText>
      </w:r>
      <w:r w:rsidR="0080654A">
        <w:instrText>" \l "as116"</w:instrText>
      </w:r>
      <w:r>
        <w:fldChar w:fldCharType="separate"/>
      </w:r>
      <w:r>
        <w:rPr>
          <w:rStyle w:val="Hyperlink"/>
        </w:rPr>
        <w:t>1</w:t>
      </w:r>
      <w:bookmarkStart w:id="451" w:name="_Hlt5952460"/>
      <w:r>
        <w:rPr>
          <w:rStyle w:val="Hyperlink"/>
        </w:rPr>
        <w:t>1</w:t>
      </w:r>
      <w:bookmarkEnd w:id="451"/>
      <w:r>
        <w:rPr>
          <w:rStyle w:val="Hyperlink"/>
        </w:rPr>
        <w:t>6.</w:t>
      </w:r>
      <w:r>
        <w:fldChar w:fldCharType="end"/>
      </w:r>
      <w:bookmarkEnd w:id="450"/>
      <w:r>
        <w:t xml:space="preserve"> Welche Rolle spielt die Dichte des Kosmos im </w:t>
      </w:r>
      <w:proofErr w:type="spellStart"/>
      <w:r>
        <w:t>Friedmannschen</w:t>
      </w:r>
      <w:proofErr w:type="spellEnd"/>
      <w:r>
        <w:t xml:space="preserve"> Weltmodell?</w:t>
      </w:r>
    </w:p>
    <w:p w:rsidR="00F61183" w:rsidRDefault="00F61183" w:rsidP="00F61183">
      <w:pPr>
        <w:widowControl w:val="0"/>
      </w:pPr>
    </w:p>
    <w:bookmarkStart w:id="452" w:name="_Hlt5952483"/>
    <w:p w:rsidR="00F61183" w:rsidRDefault="00F61183" w:rsidP="00F61183">
      <w:pPr>
        <w:widowControl w:val="0"/>
      </w:pPr>
      <w:r>
        <w:fldChar w:fldCharType="begin"/>
      </w:r>
      <w:r w:rsidR="0080654A">
        <w:instrText>HYPERLINK "lsgastro</w:instrText>
      </w:r>
      <w:r w:rsidR="00D5095B">
        <w:instrText>.docx</w:instrText>
      </w:r>
      <w:r w:rsidR="0080654A">
        <w:instrText>" \l "as117"</w:instrText>
      </w:r>
      <w:r>
        <w:fldChar w:fldCharType="separate"/>
      </w:r>
      <w:r>
        <w:rPr>
          <w:rStyle w:val="Hyperlink"/>
        </w:rPr>
        <w:t>1</w:t>
      </w:r>
      <w:bookmarkStart w:id="453" w:name="_Hlt514928210"/>
      <w:r>
        <w:rPr>
          <w:rStyle w:val="Hyperlink"/>
        </w:rPr>
        <w:t>1</w:t>
      </w:r>
      <w:bookmarkEnd w:id="453"/>
      <w:r>
        <w:rPr>
          <w:rStyle w:val="Hyperlink"/>
        </w:rPr>
        <w:t>7.</w:t>
      </w:r>
      <w:r>
        <w:fldChar w:fldCharType="end"/>
      </w:r>
      <w:bookmarkEnd w:id="452"/>
      <w:r>
        <w:t xml:space="preserve"> Erklären Sie den Begriff </w:t>
      </w:r>
      <w:proofErr w:type="spellStart"/>
      <w:r>
        <w:t>Olberssches</w:t>
      </w:r>
      <w:proofErr w:type="spellEnd"/>
      <w:r>
        <w:t xml:space="preserve"> Paradoxon. Welche </w:t>
      </w:r>
      <w:r w:rsidR="00E142F4">
        <w:t>Schlussfolgerung</w:t>
      </w:r>
      <w:r>
        <w:t xml:space="preserve"> ergibt sich aus dem </w:t>
      </w:r>
      <w:proofErr w:type="spellStart"/>
      <w:r>
        <w:t>Olbersschen</w:t>
      </w:r>
      <w:proofErr w:type="spellEnd"/>
      <w:r>
        <w:t xml:space="preserve"> Paradoxon?  </w:t>
      </w:r>
    </w:p>
    <w:p w:rsidR="00F61183" w:rsidRDefault="00F61183" w:rsidP="00F61183">
      <w:pPr>
        <w:widowControl w:val="0"/>
      </w:pPr>
    </w:p>
    <w:p w:rsidR="00F61183" w:rsidRDefault="006C3A99" w:rsidP="00F61183">
      <w:pPr>
        <w:widowControl w:val="0"/>
      </w:pPr>
      <w:hyperlink r:id="rId145" w:anchor="as120" w:history="1">
        <w:r w:rsidR="00F61183">
          <w:rPr>
            <w:rStyle w:val="Hyperlink"/>
          </w:rPr>
          <w:t>1</w:t>
        </w:r>
        <w:bookmarkStart w:id="454" w:name="_Hlt514928319"/>
        <w:r w:rsidR="00F61183">
          <w:rPr>
            <w:rStyle w:val="Hyperlink"/>
          </w:rPr>
          <w:t>2</w:t>
        </w:r>
        <w:bookmarkStart w:id="455" w:name="_Hlt5952505"/>
        <w:bookmarkEnd w:id="454"/>
        <w:r w:rsidR="00F61183">
          <w:rPr>
            <w:rStyle w:val="Hyperlink"/>
          </w:rPr>
          <w:t>0</w:t>
        </w:r>
        <w:bookmarkEnd w:id="455"/>
        <w:r w:rsidR="00F61183">
          <w:rPr>
            <w:rStyle w:val="Hyperlink"/>
          </w:rPr>
          <w:t>.</w:t>
        </w:r>
      </w:hyperlink>
      <w:r w:rsidR="00F61183">
        <w:t xml:space="preserve"> Die Bezeichnung HUBBLE-Konstante suggeriert, dass es sich hierbei um eine unveränderliche Naturgröße handelt. Begründen Sie, warum diese Auffassung nicht korrekt ist.</w:t>
      </w:r>
      <w:r w:rsidR="00F61183">
        <w:br/>
      </w:r>
      <w:r w:rsidR="00F61183">
        <w:br/>
      </w:r>
      <w:hyperlink r:id="rId146" w:anchor="as157" w:history="1">
        <w:r w:rsidR="00F61183">
          <w:rPr>
            <w:rStyle w:val="Hyperlink"/>
          </w:rPr>
          <w:t>157.</w:t>
        </w:r>
      </w:hyperlink>
      <w:r w:rsidR="00F61183">
        <w:t xml:space="preserve"> Inwiefern muss aus dem Hubble - Gesetz nicht auf eine zentrale Lage unserer </w:t>
      </w:r>
      <w:proofErr w:type="spellStart"/>
      <w:r w:rsidR="00F61183">
        <w:t>Galsxis</w:t>
      </w:r>
      <w:proofErr w:type="spellEnd"/>
      <w:r w:rsidR="00F61183">
        <w:t xml:space="preserve"> im Weltall geschlossen werden?</w:t>
      </w:r>
    </w:p>
    <w:p w:rsidR="00F61183" w:rsidRDefault="00F61183" w:rsidP="00F61183">
      <w:pPr>
        <w:widowControl w:val="0"/>
      </w:pPr>
      <w:r>
        <w:br/>
      </w:r>
      <w:hyperlink r:id="rId147" w:anchor="as158" w:history="1">
        <w:r>
          <w:rPr>
            <w:rStyle w:val="Hyperlink"/>
          </w:rPr>
          <w:t>158.</w:t>
        </w:r>
      </w:hyperlink>
      <w:r>
        <w:t xml:space="preserve"> Beschreiben Sie das Urknall - Modell. Welche Rolle spielt die kosmische Hintergrundstrahlung in diesem Modell?</w:t>
      </w:r>
    </w:p>
    <w:p w:rsidR="00F61183" w:rsidRDefault="00F61183" w:rsidP="00F61183">
      <w:pPr>
        <w:widowControl w:val="0"/>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rPr>
                <w:u w:val="single"/>
              </w:rPr>
            </w:pPr>
            <w:bookmarkStart w:id="456" w:name="t10"/>
            <w:bookmarkEnd w:id="456"/>
            <w:r>
              <w:t>komplexe Aufgaben</w:t>
            </w:r>
          </w:p>
        </w:tc>
        <w:tc>
          <w:tcPr>
            <w:tcW w:w="5031" w:type="dxa"/>
            <w:vAlign w:val="center"/>
          </w:tcPr>
          <w:p w:rsidR="00F61183" w:rsidRDefault="006C3A99" w:rsidP="006B2B5E">
            <w:pPr>
              <w:jc w:val="center"/>
              <w:rPr>
                <w:rStyle w:val="Hyperlink"/>
              </w:rPr>
            </w:pPr>
            <w:hyperlink w:anchor="t0" w:history="1">
              <w:r w:rsidR="00F61183">
                <w:rPr>
                  <w:rStyle w:val="Hyperlink"/>
                </w:rPr>
                <w:t>(zu</w:t>
              </w:r>
              <w:bookmarkStart w:id="457" w:name="_Hlt513361059"/>
              <w:r w:rsidR="00F61183">
                <w:rPr>
                  <w:rStyle w:val="Hyperlink"/>
                </w:rPr>
                <w:t>m</w:t>
              </w:r>
              <w:bookmarkStart w:id="458" w:name="_Hlt500940713"/>
              <w:bookmarkEnd w:id="457"/>
              <w:r w:rsidR="00F61183">
                <w:rPr>
                  <w:rStyle w:val="Hyperlink"/>
                </w:rPr>
                <w:t xml:space="preserve"> </w:t>
              </w:r>
              <w:bookmarkEnd w:id="458"/>
              <w:r w:rsidR="00F61183">
                <w:rPr>
                  <w:rStyle w:val="Hyperlink"/>
                </w:rPr>
                <w:t>I</w:t>
              </w:r>
              <w:bookmarkStart w:id="459" w:name="_Hlt500940963"/>
              <w:r w:rsidR="00F61183">
                <w:rPr>
                  <w:rStyle w:val="Hyperlink"/>
                </w:rPr>
                <w:t>n</w:t>
              </w:r>
              <w:bookmarkEnd w:id="459"/>
              <w:r w:rsidR="00F61183">
                <w:rPr>
                  <w:rStyle w:val="Hyperlink"/>
                </w:rPr>
                <w:t>h</w:t>
              </w:r>
              <w:bookmarkStart w:id="460" w:name="_Hlt499679330"/>
              <w:r w:rsidR="00F61183">
                <w:rPr>
                  <w:rStyle w:val="Hyperlink"/>
                </w:rPr>
                <w:t>a</w:t>
              </w:r>
              <w:bookmarkStart w:id="461" w:name="_Hlt500729553"/>
              <w:bookmarkEnd w:id="460"/>
              <w:r w:rsidR="00F61183">
                <w:rPr>
                  <w:rStyle w:val="Hyperlink"/>
                </w:rPr>
                <w:t>l</w:t>
              </w:r>
              <w:bookmarkEnd w:id="461"/>
              <w:r w:rsidR="00F61183">
                <w:rPr>
                  <w:rStyle w:val="Hyperlink"/>
                </w:rPr>
                <w:t>ts</w:t>
              </w:r>
              <w:bookmarkStart w:id="462" w:name="_Hlt499679222"/>
              <w:r w:rsidR="00F61183">
                <w:rPr>
                  <w:rStyle w:val="Hyperlink"/>
                </w:rPr>
                <w:t>v</w:t>
              </w:r>
              <w:bookmarkStart w:id="463" w:name="_Hlt500940478"/>
              <w:bookmarkEnd w:id="462"/>
              <w:r w:rsidR="00F61183">
                <w:rPr>
                  <w:rStyle w:val="Hyperlink"/>
                </w:rPr>
                <w:t>e</w:t>
              </w:r>
              <w:bookmarkEnd w:id="463"/>
              <w:r w:rsidR="00F61183">
                <w:rPr>
                  <w:rStyle w:val="Hyperlink"/>
                </w:rPr>
                <w:t>rzeichnis )</w:t>
              </w:r>
            </w:hyperlink>
          </w:p>
        </w:tc>
      </w:tr>
    </w:tbl>
    <w:p w:rsidR="00F61183" w:rsidRDefault="00F61183" w:rsidP="00F61183">
      <w:pPr>
        <w:rPr>
          <w:u w:val="single"/>
        </w:rPr>
      </w:pPr>
    </w:p>
    <w:p w:rsidR="00F61183" w:rsidRDefault="00F61183" w:rsidP="00F61183">
      <w:pPr>
        <w:widowControl w:val="0"/>
      </w:pPr>
      <w:r>
        <w:t>121. Aufgaben zum Thema „Venus"</w:t>
      </w:r>
    </w:p>
    <w:p w:rsidR="00F61183" w:rsidRDefault="00F61183" w:rsidP="00F61183">
      <w:pPr>
        <w:widowControl w:val="0"/>
      </w:pPr>
      <w:r>
        <w:t>Die Venus hat eine mittlere Entfernung von der Sonne von a=0,72 AE und eine numerische Exzentrizität von 0,0068.</w:t>
      </w:r>
      <w:r>
        <w:br/>
        <w:t>a) Berechnen Sie den Abstand Sonne-Venus im Perihel und im Aphel der Venusbahn.</w:t>
      </w:r>
      <w:r>
        <w:br/>
        <w:t>b) Fertigen Sie ein Skizze der Venusbahn um die Sonne an und erklären Sie die Begriffe „größte westliche Elongation", „obere und untere Konjunktion“, „große und kleine Halbachse“ sowie lineare Exzentrizität“.</w:t>
      </w:r>
      <w:r>
        <w:br/>
        <w:t>c) Berechnen Sie die größte westliche Elongation.</w:t>
      </w:r>
      <w:r>
        <w:br/>
        <w:t>d) Erklären Sie anhand einer Skizze das Zustandekommen der Venusphasen.</w:t>
      </w:r>
    </w:p>
    <w:p w:rsidR="00F61183" w:rsidRDefault="00F61183" w:rsidP="00F61183">
      <w:pPr>
        <w:widowControl w:val="0"/>
      </w:pPr>
    </w:p>
    <w:bookmarkStart w:id="464" w:name="_Hlt124171303"/>
    <w:bookmarkStart w:id="465" w:name="_Hlt124171182"/>
    <w:bookmarkEnd w:id="464"/>
    <w:p w:rsidR="00F61183" w:rsidRDefault="00F61183" w:rsidP="00F61183">
      <w:pPr>
        <w:widowControl w:val="0"/>
      </w:pPr>
      <w:r>
        <w:fldChar w:fldCharType="begin"/>
      </w:r>
      <w:r w:rsidR="0080654A">
        <w:instrText>HYPERLINK "lsgastro</w:instrText>
      </w:r>
      <w:r w:rsidR="00D5095B">
        <w:instrText>.docx</w:instrText>
      </w:r>
      <w:r w:rsidR="0080654A">
        <w:instrText>" \l "as122"</w:instrText>
      </w:r>
      <w:r>
        <w:fldChar w:fldCharType="separate"/>
      </w:r>
      <w:r>
        <w:rPr>
          <w:rStyle w:val="Hyperlink"/>
        </w:rPr>
        <w:t>122.</w:t>
      </w:r>
      <w:r>
        <w:fldChar w:fldCharType="end"/>
      </w:r>
      <w:bookmarkEnd w:id="465"/>
      <w:r>
        <w:t xml:space="preserve"> Aufgaben zum Thema „Neptun“</w:t>
      </w:r>
    </w:p>
    <w:p w:rsidR="00F61183" w:rsidRDefault="00F61183" w:rsidP="00F61183">
      <w:pPr>
        <w:widowControl w:val="0"/>
      </w:pPr>
      <w:r>
        <w:t>Ende August 1989 flog die Sonde Voyager 2 am Planeten Neptun vorbei, der im Jahre 1846 von J. Galle entdeckt wurde. Voyager 2 sendete eine Fülle von Datensignalen zur Erde. Im August 1989 stand Neptun in Opposition; seine Entfernung von der Sonne betrug 30,1 AE.</w:t>
      </w:r>
      <w:r>
        <w:br/>
        <w:t>a) Erklären Sie anhand einer Zeichnung den Begriff „Opposition“.</w:t>
      </w:r>
      <w:r>
        <w:br/>
        <w:t xml:space="preserve">b) Wie lange war ein Datensignal von der </w:t>
      </w:r>
      <w:proofErr w:type="spellStart"/>
      <w:r>
        <w:t>Voyagersonde</w:t>
      </w:r>
      <w:proofErr w:type="spellEnd"/>
      <w:r>
        <w:t xml:space="preserve"> zur Erde unterwegs?</w:t>
      </w:r>
      <w:r>
        <w:br/>
        <w:t xml:space="preserve">c) Berechnen Sie den Wert der „Solarkonstanten“ in der mittleren Entfernung des Neptuns. </w:t>
      </w:r>
      <w:r>
        <w:br/>
        <w:t>Der Mond Triton hat einen Durchmesser von 2720 km und umkreist Neptun in einer Entfernung von 354600 km auf einer nahezu kreisförmigen Bahn in 5,88 d.</w:t>
      </w:r>
      <w:r>
        <w:br/>
        <w:t>d) Berechnen Sie die Masse und die Dichte des Neptun (Der Durchmesser des Neptun beträgt ungefähr 49000 km).</w:t>
      </w:r>
      <w:r>
        <w:br/>
      </w:r>
      <w:r>
        <w:lastRenderedPageBreak/>
        <w:t>e) Unter welchem Winkel sieht ein „Neptunbewohner“ seinen Mond Triton? Vergleichen Sie den entsprechenden Wert mit dem unseres Erdmondes!</w:t>
      </w:r>
    </w:p>
    <w:p w:rsidR="00F61183" w:rsidRDefault="00F61183" w:rsidP="00F61183">
      <w:pPr>
        <w:widowControl w:val="0"/>
      </w:pPr>
    </w:p>
    <w:p w:rsidR="00F61183" w:rsidRDefault="00F61183" w:rsidP="00F61183">
      <w:pPr>
        <w:widowControl w:val="0"/>
      </w:pPr>
    </w:p>
    <w:p w:rsidR="00F61183" w:rsidRDefault="00F61183" w:rsidP="00F61183">
      <w:pPr>
        <w:widowControl w:val="0"/>
      </w:pPr>
      <w:r>
        <w:t>123. Aufgaben zum Thema Merkur, Kleinkörper</w:t>
      </w:r>
    </w:p>
    <w:p w:rsidR="00F61183" w:rsidRDefault="00F61183" w:rsidP="00F61183">
      <w:pPr>
        <w:widowControl w:val="0"/>
      </w:pPr>
    </w:p>
    <w:p w:rsidR="00F61183" w:rsidRDefault="00F61183" w:rsidP="00F61183">
      <w:pPr>
        <w:widowControl w:val="0"/>
      </w:pPr>
      <w:r>
        <w:t>Welchen größten östlichen bzw. westlichen Winkelabstand von der Sonne kann der Merkur von der Erde aus betrachtet haben?</w:t>
      </w:r>
      <w:r>
        <w:br/>
        <w:t xml:space="preserve">Beurteilen Sie die Beobachtungsmöglichkeiten des </w:t>
      </w:r>
      <w:proofErr w:type="gramStart"/>
      <w:r>
        <w:t>Merkur</w:t>
      </w:r>
      <w:proofErr w:type="gramEnd"/>
      <w:r>
        <w:t>.</w:t>
      </w:r>
      <w:r>
        <w:br/>
      </w:r>
      <w:r>
        <w:br/>
        <w:t>Vergleichen Sie die Bahnen von Kometen mit den Bahnen von Planeten hinsichtlich ihrer Form und ihrer räumlichen Lage zur Sonne.</w:t>
      </w:r>
      <w:r>
        <w:br/>
        <w:t>Wie ist es zu erklären, dass Häufungen von Meteoren regelmäßig zu bestimmten Zeitpunkten im Jahr auftreten.</w:t>
      </w:r>
      <w:r>
        <w:br/>
      </w:r>
      <w:r>
        <w:br/>
        <w:t>Sprechen Sie über die Verteilung der Asteroiden im Asteroidengürtel. (Trojaner...)</w:t>
      </w:r>
      <w:r>
        <w:br/>
        <w:t>Sprechen Sie über die Entstehungsursachen des Asteroidengürtels.</w:t>
      </w:r>
      <w:r>
        <w:br/>
        <w:t>Wieso können Asteroiden für die Erde gefährlich werden? Welche Gefahren sind das?</w:t>
      </w:r>
      <w:r>
        <w:br/>
      </w:r>
    </w:p>
    <w:p w:rsidR="00F61183" w:rsidRDefault="00F61183" w:rsidP="00F61183">
      <w:pPr>
        <w:widowControl w:val="0"/>
      </w:pPr>
    </w:p>
    <w:p w:rsidR="00F61183" w:rsidRDefault="00F61183" w:rsidP="00F61183">
      <w:pPr>
        <w:widowControl w:val="0"/>
      </w:pPr>
      <w:r>
        <w:t>124. Aufgaben zum Thema Mars</w:t>
      </w:r>
    </w:p>
    <w:p w:rsidR="00F61183" w:rsidRDefault="00F61183" w:rsidP="00F61183">
      <w:pPr>
        <w:widowControl w:val="0"/>
      </w:pPr>
    </w:p>
    <w:p w:rsidR="00F61183" w:rsidRDefault="00F61183" w:rsidP="00F61183">
      <w:pPr>
        <w:widowControl w:val="0"/>
      </w:pPr>
      <w:r>
        <w:t>Sprechen Sie zum „Marsgesicht" und zu den „Marspyramiden" und zu den „Marskanälen“.</w:t>
      </w:r>
      <w:r>
        <w:br/>
        <w:t>Stellen Sie die erfolgreichen den erfolglosen Marsexpeditionen gegenüber.</w:t>
      </w:r>
      <w:r>
        <w:br/>
        <w:t xml:space="preserve">Zukünftige Marsexpeditionen werden auch auf dem </w:t>
      </w:r>
      <w:proofErr w:type="spellStart"/>
      <w:r>
        <w:t>Marsmond</w:t>
      </w:r>
      <w:proofErr w:type="spellEnd"/>
      <w:r>
        <w:t xml:space="preserve"> </w:t>
      </w:r>
      <w:proofErr w:type="spellStart"/>
      <w:r>
        <w:t>Phobos</w:t>
      </w:r>
      <w:proofErr w:type="spellEnd"/>
      <w:r>
        <w:t xml:space="preserve"> landen. Wie groß ist die Fallbeschleunigung auf diesem Mond im Vergleich zur Erdfallbeschleunigung?</w:t>
      </w:r>
      <w:r>
        <w:br/>
        <w:t>Wie groß ist der scheinbare Durchmesser des Mars bei seiner größten Annäherung an die Erde? (Angabe in Bogensekunden)</w:t>
      </w:r>
    </w:p>
    <w:p w:rsidR="00F61183" w:rsidRDefault="00F61183" w:rsidP="00F61183">
      <w:pPr>
        <w:widowControl w:val="0"/>
      </w:pPr>
    </w:p>
    <w:p w:rsidR="00F61183" w:rsidRDefault="00F61183" w:rsidP="00F61183">
      <w:pPr>
        <w:widowControl w:val="0"/>
      </w:pPr>
      <w:r>
        <w:t>125. Aufgaben zum Thema Erde</w:t>
      </w:r>
    </w:p>
    <w:p w:rsidR="00F61183" w:rsidRDefault="00F61183" w:rsidP="00F61183">
      <w:pPr>
        <w:widowControl w:val="0"/>
      </w:pPr>
    </w:p>
    <w:p w:rsidR="00F61183" w:rsidRDefault="00F61183" w:rsidP="00F61183">
      <w:pPr>
        <w:widowControl w:val="0"/>
      </w:pPr>
      <w:r>
        <w:t>Zeigen Sie, wie aus der Kenntnis über die Umlaufzeit der Erde um die Sonne und dem mittleren Abstand Sonne - Erde die Masse der Sonne bestimmt wird.</w:t>
      </w:r>
      <w:r>
        <w:br/>
        <w:t>Erklären Sie am Beispiel der Erde die Begriffe Präzession und Nutation.</w:t>
      </w:r>
      <w:r>
        <w:br/>
        <w:t>An der Entstehung der Gezeiten auf der Erde sind sowohl der Mond als auch die Sonne beteiligt. Berechnen Sie, um welchen Faktor der Mond die Sonne hinsichtlich der Gezeitenwirkung übertrifft.</w:t>
      </w:r>
      <w:r>
        <w:br/>
        <w:t>Die Gezeitenreibung zwischen Wasser und Meeresboden bewirkt eine Abbremsung der Erdrotation von ca. 1,8s in 100 000 Jahren. Berechnen Sie, wie groß die Rotationsdauer der Erde vor 400 Millionen Jahren war.</w:t>
      </w:r>
    </w:p>
    <w:p w:rsidR="00F61183" w:rsidRDefault="00F61183" w:rsidP="00F61183">
      <w:pPr>
        <w:widowControl w:val="0"/>
      </w:pPr>
    </w:p>
    <w:bookmarkStart w:id="466" w:name="_Hlt123711558"/>
    <w:p w:rsidR="00F61183" w:rsidRDefault="00F61183" w:rsidP="00F61183">
      <w:pPr>
        <w:widowControl w:val="0"/>
      </w:pPr>
      <w:r>
        <w:fldChar w:fldCharType="begin"/>
      </w:r>
      <w:r w:rsidR="0080654A">
        <w:instrText>HYPERLINK "lsgastro</w:instrText>
      </w:r>
      <w:r w:rsidR="00D5095B">
        <w:instrText>.docx</w:instrText>
      </w:r>
      <w:r w:rsidR="0080654A">
        <w:instrText>" \l "as126"</w:instrText>
      </w:r>
      <w:r>
        <w:fldChar w:fldCharType="separate"/>
      </w:r>
      <w:r>
        <w:rPr>
          <w:rStyle w:val="Hyperlink"/>
        </w:rPr>
        <w:t>1</w:t>
      </w:r>
      <w:bookmarkStart w:id="467" w:name="_Hlt123710984"/>
      <w:bookmarkStart w:id="468" w:name="_Hlt123710952"/>
      <w:bookmarkEnd w:id="467"/>
      <w:r>
        <w:rPr>
          <w:rStyle w:val="Hyperlink"/>
        </w:rPr>
        <w:t>2</w:t>
      </w:r>
      <w:bookmarkStart w:id="469" w:name="_Hlt123712350"/>
      <w:bookmarkStart w:id="470" w:name="_Hlt123712202"/>
      <w:bookmarkEnd w:id="468"/>
      <w:bookmarkEnd w:id="469"/>
      <w:r>
        <w:rPr>
          <w:rStyle w:val="Hyperlink"/>
        </w:rPr>
        <w:t>6</w:t>
      </w:r>
      <w:bookmarkEnd w:id="470"/>
      <w:r>
        <w:rPr>
          <w:rStyle w:val="Hyperlink"/>
        </w:rPr>
        <w:t>.</w:t>
      </w:r>
      <w:r>
        <w:fldChar w:fldCharType="end"/>
      </w:r>
      <w:bookmarkEnd w:id="466"/>
      <w:r>
        <w:t xml:space="preserve"> Aufgaben zum Thema Jupiter</w:t>
      </w:r>
    </w:p>
    <w:p w:rsidR="00F61183" w:rsidRDefault="00F61183" w:rsidP="00F61183">
      <w:pPr>
        <w:widowControl w:val="0"/>
      </w:pPr>
      <w:r>
        <w:t>Der Jupiter hat einen mittleren Sonnenabstand von 5,2 AE. Wie groß sind die minimale und die maximale Entfernung des Planeten von der Erde?</w:t>
      </w:r>
      <w:r>
        <w:br/>
        <w:t>Zum Zeitpunkt seiner Opposition wird der scheinbare Durchmesser des Planeten Jupiter zu 0,013° gemessen. Berechnen Sie daraus den wahren Durchmesser des Planeten.</w:t>
      </w:r>
      <w:r>
        <w:br/>
        <w:t>Die Erde durchläuft ihre Bahn in rund 365 Tagen, der Jupiter die seine in 11,86 Jahren. Legen Sie den folgenden Rechnungen Kreisbahnen zugrunde und berechnen Sie</w:t>
      </w:r>
      <w:r>
        <w:br/>
        <w:t>a) die Strecke, die die Erde an einem Tage zurücklegt,</w:t>
      </w:r>
      <w:r>
        <w:br/>
        <w:t>b) die Strecke, die der Jupiter an einem Tage zurücklegt,</w:t>
      </w:r>
      <w:r>
        <w:br/>
        <w:t>c) die Zeitspanne, die der Jupiter für seinen Umlauf benötigen würde, wenn er sich so schnell wie die Erde bewegen würde.</w:t>
      </w:r>
      <w:r>
        <w:br/>
      </w:r>
      <w:r>
        <w:br/>
      </w:r>
    </w:p>
    <w:p w:rsidR="00F61183" w:rsidRDefault="00F61183" w:rsidP="00F61183">
      <w:pPr>
        <w:widowControl w:val="0"/>
      </w:pPr>
      <w:r>
        <w:t>127. Aufgaben zum Thema Saturn</w:t>
      </w:r>
    </w:p>
    <w:p w:rsidR="00F61183" w:rsidRDefault="00F61183" w:rsidP="00F61183">
      <w:pPr>
        <w:widowControl w:val="0"/>
      </w:pPr>
    </w:p>
    <w:p w:rsidR="00F61183" w:rsidRDefault="00F61183" w:rsidP="00F61183">
      <w:pPr>
        <w:widowControl w:val="0"/>
      </w:pPr>
      <w:r>
        <w:t xml:space="preserve">Der scheinbare Durchmesser </w:t>
      </w:r>
      <w:proofErr w:type="gramStart"/>
      <w:r>
        <w:t>des Saturn</w:t>
      </w:r>
      <w:proofErr w:type="gramEnd"/>
      <w:r>
        <w:t xml:space="preserve"> betrug bei einer Messung 15,8“, sein wahrer Durchmesser beträgt 120 670 km. Berechnen Sie daraus den Abstand des Planeten von der Erde.</w:t>
      </w:r>
      <w:r>
        <w:br/>
        <w:t>Der Saturn hat einen mittleren Sonnenabstand von 9,5 AE. Wie groß sind die minimale und die maximale Entfernung des Planeten von der Erde.</w:t>
      </w:r>
      <w:r>
        <w:br/>
        <w:t>Wie groß ist der Zeitraum zwischen Saturn-Oppositionen?</w:t>
      </w:r>
      <w:r>
        <w:br/>
        <w:t xml:space="preserve">Der Äquatordurchmesser </w:t>
      </w:r>
      <w:r w:rsidR="00E142F4">
        <w:t>des Saturns</w:t>
      </w:r>
      <w:r>
        <w:t xml:space="preserve"> beträgt 120 670 km, sein Poldurchmesser ist um 11 560 km geringer. Berechnen Sie daraus die Exzentrizität. </w:t>
      </w:r>
      <w:r>
        <w:br/>
        <w:t xml:space="preserve">Überprüfen Sie an Hand von Saturnmonden, ob das 3. </w:t>
      </w:r>
      <w:proofErr w:type="spellStart"/>
      <w:r>
        <w:t>Keplersche</w:t>
      </w:r>
      <w:proofErr w:type="spellEnd"/>
      <w:r>
        <w:t xml:space="preserve"> Gesetz auch für die Bewegung dieser Monde gilt.</w:t>
      </w:r>
    </w:p>
    <w:p w:rsidR="00F61183" w:rsidRDefault="00F61183" w:rsidP="00F61183">
      <w:pPr>
        <w:widowControl w:val="0"/>
      </w:pPr>
    </w:p>
    <w:p w:rsidR="00F61183" w:rsidRDefault="00F61183" w:rsidP="00F61183">
      <w:pPr>
        <w:widowControl w:val="0"/>
      </w:pPr>
      <w:r>
        <w:t xml:space="preserve">128. Aufgaben zum Thema </w:t>
      </w:r>
      <w:proofErr w:type="spellStart"/>
      <w:r>
        <w:t>Erdmond</w:t>
      </w:r>
      <w:proofErr w:type="spellEnd"/>
    </w:p>
    <w:p w:rsidR="00F61183" w:rsidRDefault="00F61183" w:rsidP="00F61183">
      <w:pPr>
        <w:widowControl w:val="0"/>
      </w:pPr>
    </w:p>
    <w:p w:rsidR="00F61183" w:rsidRDefault="00F61183" w:rsidP="00F61183">
      <w:pPr>
        <w:widowControl w:val="0"/>
      </w:pPr>
      <w:r>
        <w:t>Sprechen Sie über die Entwicklung unserer Kenntnisse über den Mond.</w:t>
      </w:r>
      <w:r>
        <w:br/>
        <w:t>Stellen Sie eine Theorie über die Bildung des Systems Erde-Mond vor.</w:t>
      </w:r>
      <w:r>
        <w:br/>
        <w:t>Erklären Sie den Begriff Libration.</w:t>
      </w:r>
    </w:p>
    <w:p w:rsidR="00F61183" w:rsidRDefault="00F61183" w:rsidP="00F61183">
      <w:pPr>
        <w:widowControl w:val="0"/>
      </w:pPr>
    </w:p>
    <w:p w:rsidR="00F61183" w:rsidRDefault="00F61183" w:rsidP="00F61183">
      <w:pPr>
        <w:widowControl w:val="0"/>
      </w:pPr>
      <w:r>
        <w:t>129. Aufgaben zum Thema Raumfahrt</w:t>
      </w:r>
    </w:p>
    <w:p w:rsidR="00F61183" w:rsidRDefault="00F61183" w:rsidP="00F61183">
      <w:pPr>
        <w:widowControl w:val="0"/>
      </w:pPr>
    </w:p>
    <w:p w:rsidR="00F61183" w:rsidRDefault="00F61183" w:rsidP="00F61183">
      <w:pPr>
        <w:widowControl w:val="0"/>
      </w:pPr>
      <w:r>
        <w:t>Erklären Sie den Begriff „geostationäre Bahn“. Zeigen Sie mit Hilfe einer Berechnung, wo diese Bahn für die Erde liegt.</w:t>
      </w:r>
      <w:r>
        <w:br/>
        <w:t>Beschreiben Sie die Flugbahn Erde-Mond.</w:t>
      </w:r>
      <w:r>
        <w:br/>
        <w:t>Erklären Sie den Begriff Hohmann-Bahn.</w:t>
      </w:r>
      <w:r>
        <w:br/>
        <w:t>Erklären Sie, wie es mit Hilfe des Swing-</w:t>
      </w:r>
      <w:proofErr w:type="spellStart"/>
      <w:r>
        <w:t>By</w:t>
      </w:r>
      <w:proofErr w:type="spellEnd"/>
      <w:r>
        <w:t>-Effektes möglich ist, ein Raumschiff ohne Treibstoff zu beschleunigen.</w:t>
      </w:r>
      <w:r>
        <w:br/>
        <w:t xml:space="preserve">Zeigen Sie an einigen Beispielen, wie die Aufgabe eines Satelliten mit seiner </w:t>
      </w:r>
      <w:proofErr w:type="spellStart"/>
      <w:r>
        <w:t>Bahnform</w:t>
      </w:r>
      <w:proofErr w:type="spellEnd"/>
      <w:r>
        <w:t xml:space="preserve"> zusammenhängt.</w:t>
      </w:r>
    </w:p>
    <w:p w:rsidR="00F61183" w:rsidRDefault="00F61183" w:rsidP="00F61183">
      <w:pPr>
        <w:rPr>
          <w:u w:val="single"/>
        </w:rPr>
      </w:pPr>
    </w:p>
    <w:p w:rsidR="00F61183" w:rsidRDefault="00F61183" w:rsidP="00F61183">
      <w:pPr>
        <w:rPr>
          <w:color w:val="000000"/>
          <w:u w:val="single"/>
        </w:rPr>
      </w:pP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471" w:name="t15"/>
            <w:bookmarkEnd w:id="471"/>
            <w:r>
              <w:t>Beobachtungen</w:t>
            </w:r>
          </w:p>
        </w:tc>
        <w:tc>
          <w:tcPr>
            <w:tcW w:w="5031" w:type="dxa"/>
            <w:vAlign w:val="center"/>
          </w:tcPr>
          <w:p w:rsidR="00F61183" w:rsidRDefault="006C3A99" w:rsidP="006B2B5E">
            <w:pPr>
              <w:jc w:val="center"/>
              <w:rPr>
                <w:rStyle w:val="Hyperlink"/>
              </w:rPr>
            </w:pPr>
            <w:hyperlink w:anchor="t0" w:history="1">
              <w:r w:rsidR="00F61183">
                <w:rPr>
                  <w:rStyle w:val="Hyperlink"/>
                </w:rPr>
                <w:t>(zum In</w:t>
              </w:r>
              <w:bookmarkStart w:id="472" w:name="_Hlt514934353"/>
              <w:r w:rsidR="00F61183">
                <w:rPr>
                  <w:rStyle w:val="Hyperlink"/>
                </w:rPr>
                <w:t>h</w:t>
              </w:r>
              <w:bookmarkStart w:id="473" w:name="_Hlt514934589"/>
              <w:bookmarkEnd w:id="472"/>
              <w:r w:rsidR="00F61183">
                <w:rPr>
                  <w:rStyle w:val="Hyperlink"/>
                </w:rPr>
                <w:t>a</w:t>
              </w:r>
              <w:bookmarkEnd w:id="473"/>
              <w:r w:rsidR="00F61183">
                <w:rPr>
                  <w:rStyle w:val="Hyperlink"/>
                </w:rPr>
                <w:t>lt</w:t>
              </w:r>
              <w:bookmarkStart w:id="474" w:name="_Hlt514934418"/>
              <w:r w:rsidR="00F61183">
                <w:rPr>
                  <w:rStyle w:val="Hyperlink"/>
                </w:rPr>
                <w:t>s</w:t>
              </w:r>
              <w:bookmarkEnd w:id="474"/>
              <w:r w:rsidR="00F61183">
                <w:rPr>
                  <w:rStyle w:val="Hyperlink"/>
                </w:rPr>
                <w:t>v</w:t>
              </w:r>
              <w:bookmarkStart w:id="475" w:name="_Hlt514934375"/>
              <w:r w:rsidR="00F61183">
                <w:rPr>
                  <w:rStyle w:val="Hyperlink"/>
                </w:rPr>
                <w:t>e</w:t>
              </w:r>
              <w:bookmarkEnd w:id="475"/>
              <w:r w:rsidR="00F61183">
                <w:rPr>
                  <w:rStyle w:val="Hyperlink"/>
                </w:rPr>
                <w:t>rzeichnis )</w:t>
              </w:r>
            </w:hyperlink>
          </w:p>
        </w:tc>
      </w:tr>
    </w:tbl>
    <w:p w:rsidR="00F61183" w:rsidRDefault="00F61183" w:rsidP="00F61183">
      <w:pPr>
        <w:rPr>
          <w:u w:val="single"/>
        </w:rPr>
      </w:pPr>
    </w:p>
    <w:p w:rsidR="00D346AB" w:rsidRDefault="00D346AB" w:rsidP="00D346AB">
      <w:pPr>
        <w:widowControl w:val="0"/>
      </w:pPr>
      <w:r w:rsidRPr="00B83FDF">
        <w:rPr>
          <w:b/>
        </w:rPr>
        <w:t>1.</w:t>
      </w:r>
      <w:r w:rsidRPr="00B83FDF">
        <w:t xml:space="preserve"> </w:t>
      </w:r>
      <w:r w:rsidRPr="00B83FDF">
        <w:rPr>
          <w:b/>
        </w:rPr>
        <w:t>a)</w:t>
      </w:r>
      <w:r w:rsidRPr="00B83FDF">
        <w:t xml:space="preserve"> Beobachten Sie den Mond innerhalb mehrerer Stunden</w:t>
      </w:r>
      <w:r>
        <w:t xml:space="preserve">. </w:t>
      </w:r>
      <w:r w:rsidRPr="00B83FDF">
        <w:t xml:space="preserve">Skizzieren Sie </w:t>
      </w:r>
      <w:r>
        <w:t xml:space="preserve">die beobachteten Mondpositionen in </w:t>
      </w:r>
      <w:r w:rsidRPr="00F26457">
        <w:rPr>
          <w:u w:val="single"/>
        </w:rPr>
        <w:t>einem</w:t>
      </w:r>
      <w:r>
        <w:t xml:space="preserve"> Bild. (4)</w:t>
      </w:r>
    </w:p>
    <w:p w:rsidR="00D346AB" w:rsidRPr="00E219B6" w:rsidRDefault="00D346AB" w:rsidP="00D346AB">
      <w:pPr>
        <w:widowControl w:val="0"/>
      </w:pPr>
      <w:r w:rsidRPr="00F26457">
        <w:rPr>
          <w:b/>
        </w:rPr>
        <w:t>Auswertung:</w:t>
      </w:r>
      <w:r>
        <w:t xml:space="preserve"> Formulieren Sie eine Aussage über die Richtung der Bewegung des Mondes am Himmel. (1)</w:t>
      </w:r>
    </w:p>
    <w:p w:rsidR="00D346AB" w:rsidRDefault="00D346AB" w:rsidP="00D346AB">
      <w:pPr>
        <w:widowControl w:val="0"/>
      </w:pPr>
      <w:r w:rsidRPr="00B83FDF">
        <w:rPr>
          <w:b/>
        </w:rPr>
        <w:t>b)</w:t>
      </w:r>
      <w:r w:rsidRPr="00B83FDF">
        <w:t xml:space="preserve"> Beobachten Sie den Mond innerhalb mehrerer Tage jeweils zur gleichen Zeit </w:t>
      </w:r>
      <w:r>
        <w:t xml:space="preserve">und skizzieren Sie auch hier alle Beobachtungsergebnisse in </w:t>
      </w:r>
      <w:r w:rsidRPr="00F26457">
        <w:rPr>
          <w:u w:val="single"/>
        </w:rPr>
        <w:t>einem</w:t>
      </w:r>
      <w:r>
        <w:t xml:space="preserve"> Bild. Die Veränderungen der Position und des Aussehens des Mondes müssen erkennbar sein. (4)</w:t>
      </w:r>
    </w:p>
    <w:p w:rsidR="00D346AB" w:rsidRDefault="00D346AB" w:rsidP="00D346AB">
      <w:pPr>
        <w:widowControl w:val="0"/>
      </w:pPr>
      <w:r w:rsidRPr="006B5BE4">
        <w:rPr>
          <w:b/>
        </w:rPr>
        <w:t xml:space="preserve">Auswertung: </w:t>
      </w:r>
      <w:r>
        <w:t xml:space="preserve">Formulieren Sie eine Aussage über die Richtung der Bewegung des Mondes am Himmel. </w:t>
      </w:r>
      <w:r w:rsidRPr="00B83FDF">
        <w:t>Beschreiben Sie die Änderung der Mondphase</w:t>
      </w:r>
      <w:r>
        <w:t xml:space="preserve"> während der Beobachtung</w:t>
      </w:r>
      <w:r w:rsidRPr="00B83FDF">
        <w:t>.</w:t>
      </w:r>
      <w:r>
        <w:t xml:space="preserve"> (2)</w:t>
      </w:r>
    </w:p>
    <w:p w:rsidR="00D346AB" w:rsidRPr="00B83FDF" w:rsidRDefault="00D346AB" w:rsidP="00D346AB">
      <w:pPr>
        <w:widowControl w:val="0"/>
      </w:pPr>
      <w:r w:rsidRPr="00EB1B14">
        <w:rPr>
          <w:b/>
        </w:rPr>
        <w:t>c)</w:t>
      </w:r>
      <w:r>
        <w:t xml:space="preserve"> Fotografieren Sie während einer Beobachtung den Mond möglichst mit der Horizontsilhouette. Drucken Sie das Bild aus. Geben Sie unbedingt den genauen Zeitpunkt der Fotografie und möglichst genaue Angaben zum Aufnahmegerät an. (4)</w:t>
      </w:r>
    </w:p>
    <w:p w:rsidR="00D346AB" w:rsidRPr="00B83FDF" w:rsidRDefault="00D346AB" w:rsidP="00D346AB">
      <w:pPr>
        <w:widowControl w:val="0"/>
      </w:pPr>
    </w:p>
    <w:p w:rsidR="00D346AB" w:rsidRDefault="00D346AB" w:rsidP="00D346AB">
      <w:pPr>
        <w:widowControl w:val="0"/>
      </w:pPr>
      <w:r w:rsidRPr="00B83FDF">
        <w:rPr>
          <w:b/>
        </w:rPr>
        <w:t>2.</w:t>
      </w:r>
      <w:r w:rsidRPr="00B83FDF">
        <w:t xml:space="preserve"> Beobachten Sie den </w:t>
      </w:r>
      <w:r>
        <w:t>„</w:t>
      </w:r>
      <w:r w:rsidRPr="00B83FDF">
        <w:t xml:space="preserve">Großen Wagen". Skizzieren Sie die Anordnung der 7 hellen Sterne. </w:t>
      </w:r>
      <w:r>
        <w:t xml:space="preserve">(2) </w:t>
      </w:r>
    </w:p>
    <w:p w:rsidR="00D346AB" w:rsidRPr="00B83FDF" w:rsidRDefault="00D346AB" w:rsidP="00D346AB">
      <w:pPr>
        <w:widowControl w:val="0"/>
      </w:pPr>
      <w:r w:rsidRPr="00B83FDF">
        <w:t xml:space="preserve">Vergleichen Sie die Helligkeiten der Sterne untereinander. Ordnen Sie die Sterne in </w:t>
      </w:r>
      <w:r>
        <w:t xml:space="preserve">zwei oder </w:t>
      </w:r>
      <w:r w:rsidRPr="00B83FDF">
        <w:t>drei Helligkeitskategorien</w:t>
      </w:r>
      <w:r>
        <w:t xml:space="preserve"> ein</w:t>
      </w:r>
      <w:r w:rsidRPr="00B83FDF">
        <w:t xml:space="preserve"> und geben Sie eine Legende an. </w:t>
      </w:r>
      <w:r>
        <w:t xml:space="preserve">(Entscheiden Sie selber, ob zwei oder drei Kategorien besser sind. (2) </w:t>
      </w:r>
    </w:p>
    <w:p w:rsidR="00D346AB" w:rsidRPr="00B83FDF" w:rsidRDefault="00D346AB" w:rsidP="00D346AB">
      <w:pPr>
        <w:widowControl w:val="0"/>
      </w:pPr>
      <w:r w:rsidRPr="00B83FDF">
        <w:rPr>
          <w:b/>
        </w:rPr>
        <w:t>Auswertung:</w:t>
      </w:r>
      <w:r w:rsidRPr="00B83FDF">
        <w:t xml:space="preserve"> Welche Probleme bereiten</w:t>
      </w:r>
      <w:r>
        <w:t xml:space="preserve"> Ihnen</w:t>
      </w:r>
      <w:r w:rsidRPr="00B83FDF">
        <w:t xml:space="preserve"> diese Helligkeitsschätzungen mit dem Auge?</w:t>
      </w:r>
      <w:r>
        <w:t xml:space="preserve"> (1)</w:t>
      </w:r>
    </w:p>
    <w:p w:rsidR="00D346AB" w:rsidRPr="00B83FDF" w:rsidRDefault="00D346AB" w:rsidP="00D346AB">
      <w:pPr>
        <w:widowControl w:val="0"/>
      </w:pPr>
    </w:p>
    <w:p w:rsidR="00D346AB" w:rsidRDefault="00D346AB" w:rsidP="00D346AB">
      <w:pPr>
        <w:widowControl w:val="0"/>
      </w:pPr>
      <w:r w:rsidRPr="00B83FDF">
        <w:rPr>
          <w:b/>
        </w:rPr>
        <w:lastRenderedPageBreak/>
        <w:t>3.</w:t>
      </w:r>
      <w:r w:rsidRPr="00B83FDF">
        <w:t xml:space="preserve"> Suchen Sie sich einen Beobachtungspunkt, von dem aus Sie </w:t>
      </w:r>
      <w:r>
        <w:t xml:space="preserve">drei bis fünf </w:t>
      </w:r>
      <w:r w:rsidRPr="00B83FDF">
        <w:t xml:space="preserve">helle Sterne </w:t>
      </w:r>
      <w:r>
        <w:t xml:space="preserve">in südlicher Richtung </w:t>
      </w:r>
      <w:r w:rsidRPr="00B83FDF">
        <w:t xml:space="preserve">sehen. Skizzieren die Lage der hellen Sterne. </w:t>
      </w:r>
      <w:r>
        <w:t>(2)</w:t>
      </w:r>
    </w:p>
    <w:p w:rsidR="00D346AB" w:rsidRPr="00B83FDF" w:rsidRDefault="00D346AB" w:rsidP="00D346AB">
      <w:pPr>
        <w:widowControl w:val="0"/>
      </w:pPr>
      <w:r>
        <w:t>Geben Sie das Sternbild an, zu dem die Sterne gehören. (1)</w:t>
      </w:r>
    </w:p>
    <w:p w:rsidR="00D346AB" w:rsidRPr="00B83FDF" w:rsidRDefault="00D346AB" w:rsidP="00D346AB">
      <w:pPr>
        <w:widowControl w:val="0"/>
      </w:pPr>
      <w:r w:rsidRPr="00B83FDF">
        <w:t xml:space="preserve">Suchen Sie diesen Beobachtungspunkt ein bis zwei Stunden später wieder auf und zeichnen Sie die Lage der </w:t>
      </w:r>
      <w:r>
        <w:t xml:space="preserve">gleichen </w:t>
      </w:r>
      <w:r w:rsidRPr="00B83FDF">
        <w:t xml:space="preserve">Sterne mit einer anderen Farbe erneut ein. </w:t>
      </w:r>
      <w:r>
        <w:t>(2)</w:t>
      </w:r>
    </w:p>
    <w:p w:rsidR="00D346AB" w:rsidRDefault="00D346AB" w:rsidP="00D346AB">
      <w:pPr>
        <w:widowControl w:val="0"/>
      </w:pPr>
      <w:r w:rsidRPr="00B83FDF">
        <w:rPr>
          <w:b/>
        </w:rPr>
        <w:t>Auswertung:</w:t>
      </w:r>
      <w:r w:rsidRPr="00B83FDF">
        <w:t xml:space="preserve"> </w:t>
      </w:r>
      <w:r>
        <w:t>Zeigen Sie an einem Stern  durch eine Pfeil die Veränderung der Position. E</w:t>
      </w:r>
      <w:r w:rsidRPr="00B83FDF">
        <w:t>rklären Sie diese</w:t>
      </w:r>
      <w:r>
        <w:t xml:space="preserve"> Positionsänderung</w:t>
      </w:r>
      <w:r w:rsidRPr="00B83FDF">
        <w:t>.</w:t>
      </w:r>
      <w:r>
        <w:t xml:space="preserve"> (2)</w:t>
      </w:r>
    </w:p>
    <w:p w:rsidR="00D346AB" w:rsidRPr="00B83FDF" w:rsidRDefault="00D346AB" w:rsidP="00D346AB">
      <w:pPr>
        <w:widowControl w:val="0"/>
      </w:pPr>
    </w:p>
    <w:p w:rsidR="00D346AB" w:rsidRDefault="00D346AB" w:rsidP="00D346AB">
      <w:pPr>
        <w:widowControl w:val="0"/>
        <w:spacing w:line="312" w:lineRule="auto"/>
      </w:pPr>
      <w:r w:rsidRPr="00C8417D">
        <w:rPr>
          <w:b/>
        </w:rPr>
        <w:t>4.</w:t>
      </w:r>
      <w:r>
        <w:t xml:space="preserve"> Skizzieren Sie die  Lage des  „Großen Wagens“ und des Polarsterns. Beschriften Sie die Skizze! (3)</w:t>
      </w:r>
    </w:p>
    <w:p w:rsidR="00D346AB" w:rsidRDefault="00D346AB" w:rsidP="00D346AB">
      <w:pPr>
        <w:widowControl w:val="0"/>
        <w:spacing w:line="312" w:lineRule="auto"/>
      </w:pPr>
      <w:r>
        <w:t>Wiederholen Sie die Beobachtung dieser beiden Objekte zur gleichen Beobachtungszeit (z.B. 20.00 Uhr) in der folgenden Zeit mindestens drei Mal und tragen Sie die Positionen der beiden Objekte in die gleiche Skizze ein. Der Abstand zwischen der ersten und letzten Beobachtung muss wenigstens zwei Monate betragen. (2)</w:t>
      </w:r>
    </w:p>
    <w:p w:rsidR="00D346AB" w:rsidRDefault="00D346AB" w:rsidP="00D346AB">
      <w:pPr>
        <w:widowControl w:val="0"/>
      </w:pPr>
      <w:r>
        <w:t xml:space="preserve">Verwenden Sie wieder verschiedene Farben, um die Beobachtungsergebnisse unterscheiden zu können. </w:t>
      </w:r>
      <w:r>
        <w:br/>
      </w:r>
      <w:r w:rsidRPr="00B83FDF">
        <w:rPr>
          <w:b/>
        </w:rPr>
        <w:t>Beachten Sie:</w:t>
      </w:r>
      <w:r>
        <w:t xml:space="preserve"> Ende Oktober wird die Sommerzeit zur Winterzeit umgestellt. Das ist bei Beobachtungen zum gleichen Zeitpunkt unbedingt zu beachten. </w:t>
      </w:r>
    </w:p>
    <w:p w:rsidR="00D346AB" w:rsidRDefault="00D346AB" w:rsidP="00D346AB">
      <w:pPr>
        <w:widowControl w:val="0"/>
      </w:pPr>
      <w:r w:rsidRPr="004C01C5">
        <w:rPr>
          <w:b/>
        </w:rPr>
        <w:t>Auswertung:</w:t>
      </w:r>
      <w:r>
        <w:t xml:space="preserve"> Beschreiben Sie, wie sich die Lage des „Großen Wagen“ bezüglich des Polarsterns und die Lage des Polarsterns selber im Laufe der Zeit geändert hat.</w:t>
      </w:r>
    </w:p>
    <w:p w:rsidR="00D346AB" w:rsidRDefault="00D346AB" w:rsidP="00D346AB">
      <w:pPr>
        <w:widowControl w:val="0"/>
      </w:pPr>
      <w:r>
        <w:t>Erklären Sie die Ursache der beobachteten Lageänderung.  (3)</w:t>
      </w:r>
    </w:p>
    <w:p w:rsidR="00F61183" w:rsidRDefault="00F61183" w:rsidP="00F61183">
      <w:pPr>
        <w:widowControl w:val="0"/>
      </w:pPr>
    </w:p>
    <w:p w:rsidR="00F61183" w:rsidRDefault="00F61183" w:rsidP="00F61183">
      <w:pPr>
        <w:widowControl w:val="0"/>
      </w:pPr>
    </w:p>
    <w:p w:rsidR="00F61183" w:rsidRDefault="00F61183" w:rsidP="00F61183">
      <w:pPr>
        <w:widowControl w:val="0"/>
        <w:rPr>
          <w:b/>
        </w:rPr>
      </w:pPr>
      <w:r>
        <w:rPr>
          <w:b/>
        </w:rPr>
        <w:t xml:space="preserve">Hinweise: </w:t>
      </w:r>
    </w:p>
    <w:p w:rsidR="00F61183" w:rsidRDefault="00F61183" w:rsidP="00F61183">
      <w:pPr>
        <w:widowControl w:val="0"/>
      </w:pPr>
      <w:r>
        <w:rPr>
          <w:b/>
        </w:rPr>
        <w:t>1.</w:t>
      </w:r>
      <w:r>
        <w:t xml:space="preserve"> Jeder gibt ein Protokoll mit selbst erstellten </w:t>
      </w:r>
      <w:r w:rsidRPr="00FC4604">
        <w:rPr>
          <w:b/>
        </w:rPr>
        <w:t>Beobachtungsdaten</w:t>
      </w:r>
      <w:r>
        <w:t xml:space="preserve"> ab.</w:t>
      </w:r>
    </w:p>
    <w:p w:rsidR="00F61183" w:rsidRDefault="00F61183" w:rsidP="00F61183">
      <w:pPr>
        <w:widowControl w:val="0"/>
      </w:pPr>
      <w:r>
        <w:t xml:space="preserve">Die Ergebnisse der Beobachtungen müssen vor den </w:t>
      </w:r>
      <w:r w:rsidR="00EC687D">
        <w:t>Weihnachts</w:t>
      </w:r>
      <w:r>
        <w:t>ferien abgegeben werden.</w:t>
      </w:r>
    </w:p>
    <w:p w:rsidR="00F61183" w:rsidRDefault="00F61183" w:rsidP="00F61183">
      <w:pPr>
        <w:widowControl w:val="0"/>
      </w:pPr>
    </w:p>
    <w:p w:rsidR="00F61183" w:rsidRDefault="00E776FB" w:rsidP="00F61183">
      <w:pPr>
        <w:widowControl w:val="0"/>
      </w:pPr>
      <w:r w:rsidRPr="00E776FB">
        <w:rPr>
          <w:b/>
        </w:rPr>
        <w:t>2.</w:t>
      </w:r>
      <w:r>
        <w:t xml:space="preserve"> Zu jedem einzelnen Beobachtungsprotokoll gehören: </w:t>
      </w:r>
      <w:r w:rsidR="00F61183" w:rsidRPr="00F26457">
        <w:t xml:space="preserve">Horizontsilhouette </w:t>
      </w:r>
      <w:r w:rsidR="00F61183">
        <w:t>mit Angabe der  Himmelsrichtung</w:t>
      </w:r>
      <w:r w:rsidR="00A00691">
        <w:t>, Ort der Beobachtung</w:t>
      </w:r>
    </w:p>
    <w:p w:rsidR="00CB5AEC" w:rsidRDefault="00CB5AEC" w:rsidP="00CB5AEC">
      <w:pPr>
        <w:widowControl w:val="0"/>
        <w:numPr>
          <w:ilvl w:val="0"/>
          <w:numId w:val="36"/>
        </w:numPr>
      </w:pPr>
      <w:r>
        <w:t xml:space="preserve">Sämtliche Skizzen sind </w:t>
      </w:r>
      <w:r w:rsidRPr="00FC4604">
        <w:rPr>
          <w:b/>
        </w:rPr>
        <w:t>per Hand anzufertigen</w:t>
      </w:r>
      <w:r>
        <w:t>. Mit Computer gezeichnete Bilder werden nicht gewertet.</w:t>
      </w:r>
    </w:p>
    <w:p w:rsidR="00F61183" w:rsidRDefault="00F61183" w:rsidP="00F61183">
      <w:pPr>
        <w:widowControl w:val="0"/>
      </w:pPr>
      <w:r>
        <w:t>Name, Vorname</w:t>
      </w:r>
    </w:p>
    <w:p w:rsidR="00F61183" w:rsidRDefault="00F61183" w:rsidP="00F61183">
      <w:pPr>
        <w:widowControl w:val="0"/>
      </w:pPr>
      <w:r>
        <w:t>Klasse</w:t>
      </w:r>
    </w:p>
    <w:p w:rsidR="00F61183" w:rsidRDefault="00F61183" w:rsidP="00F61183">
      <w:pPr>
        <w:widowControl w:val="0"/>
      </w:pPr>
      <w:r>
        <w:t>Datum und Uhrzeit für jede Beobachtung</w:t>
      </w:r>
    </w:p>
    <w:p w:rsidR="00F61183" w:rsidRDefault="00F61183" w:rsidP="00F61183">
      <w:pPr>
        <w:widowControl w:val="0"/>
      </w:pPr>
      <w:r>
        <w:t>Hinweis zum Wetter</w:t>
      </w:r>
    </w:p>
    <w:p w:rsidR="00F61183" w:rsidRDefault="00F61183" w:rsidP="00F61183">
      <w:pPr>
        <w:widowControl w:val="0"/>
      </w:pPr>
      <w:r>
        <w:t>Auswertung</w:t>
      </w:r>
    </w:p>
    <w:p w:rsidR="00F61183" w:rsidRDefault="00F61183" w:rsidP="00F61183">
      <w:pPr>
        <w:widowControl w:val="0"/>
      </w:pPr>
    </w:p>
    <w:p w:rsidR="00F61183" w:rsidRDefault="00F61183" w:rsidP="00F61183">
      <w:pPr>
        <w:widowControl w:val="0"/>
      </w:pPr>
      <w:r>
        <w:rPr>
          <w:b/>
        </w:rPr>
        <w:t>3.</w:t>
      </w:r>
      <w:r>
        <w:t xml:space="preserve"> Da es unwahrscheinlich ist, dass zwei Beobachter unabhängig voneinander zum gleichen Zeitpunkt die gleichen Beobachtungen machen, enthält jedes Protokoll andere Beobachtungsergebnisse. Werden Protokolle abgegeben, die gleiche Beobachtungsdaten enthalten, werden beide Protokolle mit der Note 6 bewertet.</w:t>
      </w:r>
    </w:p>
    <w:p w:rsidR="00004F8A" w:rsidRDefault="00004F8A" w:rsidP="00F61183">
      <w:pPr>
        <w:widowControl w:val="0"/>
      </w:pPr>
    </w:p>
    <w:p w:rsidR="00004F8A" w:rsidRDefault="00004F8A" w:rsidP="0080338C">
      <w:pPr>
        <w:widowControl w:val="0"/>
        <w:ind w:right="140"/>
      </w:pPr>
      <w:r w:rsidRPr="00FC4604">
        <w:rPr>
          <w:b/>
        </w:rPr>
        <w:t>4.</w:t>
      </w:r>
      <w:r>
        <w:t xml:space="preserve"> Wir</w:t>
      </w:r>
      <w:r w:rsidR="000639FB">
        <w:t>d</w:t>
      </w:r>
      <w:r>
        <w:t xml:space="preserve"> bei </w:t>
      </w:r>
      <w:r w:rsidRPr="00FC4604">
        <w:rPr>
          <w:b/>
        </w:rPr>
        <w:t>einer</w:t>
      </w:r>
      <w:r>
        <w:t xml:space="preserve"> Teilaufgabe ein Betrugsversuch festgestellt, wird das </w:t>
      </w:r>
      <w:r w:rsidRPr="00FC4604">
        <w:rPr>
          <w:b/>
        </w:rPr>
        <w:t>gesamte</w:t>
      </w:r>
      <w:r>
        <w:t xml:space="preserve"> Protokoll mit der Note 6 bewertet.</w:t>
      </w:r>
    </w:p>
    <w:p w:rsidR="00F61183" w:rsidRDefault="00F61183" w:rsidP="00F61183"/>
    <w:p w:rsidR="00F61183" w:rsidRDefault="00F61183" w:rsidP="00F61183">
      <w:pPr>
        <w:widowControl w:val="0"/>
      </w:pPr>
      <w:r>
        <w:br w:type="page"/>
      </w:r>
    </w:p>
    <w:tbl>
      <w:tblPr>
        <w:tblW w:w="0" w:type="auto"/>
        <w:tblLayout w:type="fixed"/>
        <w:tblCellMar>
          <w:left w:w="70" w:type="dxa"/>
          <w:right w:w="70" w:type="dxa"/>
        </w:tblCellMar>
        <w:tblLook w:val="0000" w:firstRow="0" w:lastRow="0" w:firstColumn="0" w:lastColumn="0" w:noHBand="0" w:noVBand="0"/>
      </w:tblPr>
      <w:tblGrid>
        <w:gridCol w:w="5030"/>
        <w:gridCol w:w="5031"/>
      </w:tblGrid>
      <w:tr w:rsidR="00F61183" w:rsidTr="006B2B5E">
        <w:tc>
          <w:tcPr>
            <w:tcW w:w="5030" w:type="dxa"/>
            <w:vAlign w:val="center"/>
          </w:tcPr>
          <w:p w:rsidR="00F61183" w:rsidRDefault="00F61183" w:rsidP="006B2B5E">
            <w:pPr>
              <w:pStyle w:val="berschrift4"/>
            </w:pPr>
            <w:bookmarkStart w:id="476" w:name="t16"/>
            <w:r>
              <w:t>ABC-Aufgaben</w:t>
            </w:r>
            <w:bookmarkEnd w:id="476"/>
          </w:p>
        </w:tc>
        <w:tc>
          <w:tcPr>
            <w:tcW w:w="5031" w:type="dxa"/>
            <w:vAlign w:val="center"/>
          </w:tcPr>
          <w:p w:rsidR="00F61183" w:rsidRDefault="006C3A99" w:rsidP="006B2B5E">
            <w:pPr>
              <w:jc w:val="center"/>
              <w:rPr>
                <w:rStyle w:val="Hyperlink"/>
              </w:rPr>
            </w:pPr>
            <w:hyperlink w:anchor="t0" w:history="1">
              <w:r w:rsidR="00F61183">
                <w:rPr>
                  <w:rStyle w:val="Hyperlink"/>
                </w:rPr>
                <w:t>(zum Inhalt</w:t>
              </w:r>
              <w:bookmarkStart w:id="477" w:name="_Hlt190908944"/>
              <w:r w:rsidR="00F61183">
                <w:rPr>
                  <w:rStyle w:val="Hyperlink"/>
                </w:rPr>
                <w:t>s</w:t>
              </w:r>
              <w:bookmarkEnd w:id="477"/>
              <w:r w:rsidR="00F61183">
                <w:rPr>
                  <w:rStyle w:val="Hyperlink"/>
                </w:rPr>
                <w:t>ver</w:t>
              </w:r>
              <w:bookmarkStart w:id="478" w:name="_Hlt190908926"/>
              <w:r w:rsidR="00F61183">
                <w:rPr>
                  <w:rStyle w:val="Hyperlink"/>
                </w:rPr>
                <w:t>z</w:t>
              </w:r>
              <w:bookmarkEnd w:id="478"/>
              <w:r w:rsidR="00F61183">
                <w:rPr>
                  <w:rStyle w:val="Hyperlink"/>
                </w:rPr>
                <w:t>eichnis )</w:t>
              </w:r>
            </w:hyperlink>
          </w:p>
        </w:tc>
      </w:tr>
    </w:tbl>
    <w:p w:rsidR="00F61183" w:rsidRDefault="00F61183" w:rsidP="00F61183">
      <w:pPr>
        <w:widowControl w:val="0"/>
      </w:pPr>
    </w:p>
    <w:p w:rsidR="00F61183" w:rsidRDefault="00F61183" w:rsidP="00F61183">
      <w:pPr>
        <w:widowControl w:val="0"/>
        <w:tabs>
          <w:tab w:val="left" w:pos="284"/>
        </w:tabs>
        <w:rPr>
          <w:b/>
        </w:rPr>
      </w:pPr>
      <w:r>
        <w:rPr>
          <w:b/>
        </w:rPr>
        <w:t>1. Die Sonne besteht zu großen Teilen aus...</w:t>
      </w:r>
    </w:p>
    <w:p w:rsidR="00F61183" w:rsidRDefault="00F61183" w:rsidP="00F61183">
      <w:pPr>
        <w:widowControl w:val="0"/>
        <w:tabs>
          <w:tab w:val="left" w:pos="284"/>
        </w:tabs>
      </w:pPr>
      <w:r>
        <w:sym w:font="Wingdings" w:char="F06F"/>
      </w:r>
      <w:r>
        <w:tab/>
        <w:t>Sauerstoff und Stickstoff.</w:t>
      </w:r>
    </w:p>
    <w:p w:rsidR="00F61183" w:rsidRDefault="00F61183" w:rsidP="00F61183">
      <w:pPr>
        <w:widowControl w:val="0"/>
        <w:tabs>
          <w:tab w:val="left" w:pos="284"/>
        </w:tabs>
      </w:pPr>
      <w:r>
        <w:sym w:font="Wingdings" w:char="F06F"/>
      </w:r>
      <w:r>
        <w:tab/>
        <w:t>Kohlenstoff und Eisen.</w:t>
      </w:r>
    </w:p>
    <w:p w:rsidR="00F61183" w:rsidRDefault="00F61183" w:rsidP="00F61183">
      <w:pPr>
        <w:widowControl w:val="0"/>
        <w:tabs>
          <w:tab w:val="left" w:pos="284"/>
        </w:tabs>
      </w:pPr>
      <w:r>
        <w:sym w:font="Wingdings" w:char="F06F"/>
      </w:r>
      <w:r>
        <w:tab/>
        <w:t>Wasserstoff und Helium.</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2. Zwischen welchen Planeten liegt der Asteroidengürtel in unserm Planetensystem?</w:t>
      </w:r>
    </w:p>
    <w:p w:rsidR="00F61183" w:rsidRDefault="00F61183" w:rsidP="00F61183">
      <w:pPr>
        <w:widowControl w:val="0"/>
        <w:tabs>
          <w:tab w:val="left" w:pos="284"/>
        </w:tabs>
      </w:pPr>
      <w:r>
        <w:sym w:font="Wingdings" w:char="F06F"/>
      </w:r>
      <w:r>
        <w:tab/>
        <w:t>Merkur und Venus.</w:t>
      </w:r>
    </w:p>
    <w:p w:rsidR="00F61183" w:rsidRDefault="00F61183" w:rsidP="00F61183">
      <w:pPr>
        <w:widowControl w:val="0"/>
        <w:tabs>
          <w:tab w:val="left" w:pos="284"/>
        </w:tabs>
      </w:pPr>
      <w:r>
        <w:sym w:font="Wingdings" w:char="F06F"/>
      </w:r>
      <w:r>
        <w:tab/>
        <w:t>Jupiter und Saturn.</w:t>
      </w:r>
    </w:p>
    <w:p w:rsidR="00F61183" w:rsidRDefault="00F61183" w:rsidP="00F61183">
      <w:pPr>
        <w:widowControl w:val="0"/>
        <w:tabs>
          <w:tab w:val="left" w:pos="284"/>
        </w:tabs>
      </w:pPr>
      <w:r>
        <w:sym w:font="Wingdings" w:char="F06F"/>
      </w:r>
      <w:r>
        <w:tab/>
        <w:t>Mars und Jupiter.</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3. Welcher ist der größte Planet in unserem Planetensystem?</w:t>
      </w:r>
    </w:p>
    <w:p w:rsidR="00F61183" w:rsidRDefault="00F61183" w:rsidP="00F61183">
      <w:pPr>
        <w:widowControl w:val="0"/>
        <w:tabs>
          <w:tab w:val="left" w:pos="284"/>
        </w:tabs>
      </w:pPr>
      <w:r>
        <w:sym w:font="Wingdings" w:char="F06F"/>
      </w:r>
      <w:r>
        <w:tab/>
        <w:t>Uranus</w:t>
      </w:r>
    </w:p>
    <w:p w:rsidR="00F61183" w:rsidRDefault="00F61183" w:rsidP="00F61183">
      <w:pPr>
        <w:widowControl w:val="0"/>
        <w:tabs>
          <w:tab w:val="left" w:pos="284"/>
        </w:tabs>
      </w:pPr>
      <w:r>
        <w:sym w:font="Wingdings" w:char="F06F"/>
      </w:r>
      <w:r>
        <w:tab/>
        <w:t>Jupiter</w:t>
      </w:r>
    </w:p>
    <w:p w:rsidR="00F61183" w:rsidRDefault="00F61183" w:rsidP="00F61183">
      <w:pPr>
        <w:widowControl w:val="0"/>
        <w:tabs>
          <w:tab w:val="left" w:pos="284"/>
        </w:tabs>
      </w:pPr>
      <w:r>
        <w:sym w:font="Wingdings" w:char="F06F"/>
      </w:r>
      <w:r>
        <w:tab/>
        <w:t>Saturn</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4. Was bewirkt die Gravitationskraft des Mondes auf die Erde?</w:t>
      </w:r>
    </w:p>
    <w:p w:rsidR="00F61183" w:rsidRDefault="00F61183" w:rsidP="00F61183">
      <w:pPr>
        <w:widowControl w:val="0"/>
        <w:tabs>
          <w:tab w:val="left" w:pos="284"/>
        </w:tabs>
      </w:pPr>
      <w:r>
        <w:sym w:font="Wingdings" w:char="F06F"/>
      </w:r>
      <w:r>
        <w:tab/>
        <w:t>den Vulkanismus</w:t>
      </w:r>
    </w:p>
    <w:p w:rsidR="00F61183" w:rsidRDefault="00F61183" w:rsidP="00F61183">
      <w:pPr>
        <w:widowControl w:val="0"/>
        <w:tabs>
          <w:tab w:val="left" w:pos="284"/>
        </w:tabs>
      </w:pPr>
      <w:r>
        <w:sym w:font="Wingdings" w:char="F06F"/>
      </w:r>
      <w:r>
        <w:tab/>
        <w:t>die Gezeiten der Meere</w:t>
      </w:r>
    </w:p>
    <w:p w:rsidR="00F61183" w:rsidRDefault="00F61183" w:rsidP="00F61183">
      <w:pPr>
        <w:widowControl w:val="0"/>
        <w:tabs>
          <w:tab w:val="left" w:pos="284"/>
        </w:tabs>
      </w:pPr>
      <w:r>
        <w:sym w:font="Wingdings" w:char="F06F"/>
      </w:r>
      <w:r>
        <w:tab/>
        <w:t>das Wetter</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 xml:space="preserve">5. Wie lange braucht das Licht der Sonne bis zur Erde? </w:t>
      </w:r>
    </w:p>
    <w:p w:rsidR="00F61183" w:rsidRDefault="00F61183" w:rsidP="00F61183">
      <w:pPr>
        <w:widowControl w:val="0"/>
        <w:tabs>
          <w:tab w:val="left" w:pos="284"/>
        </w:tabs>
      </w:pPr>
      <w:r>
        <w:sym w:font="Wingdings" w:char="F06F"/>
      </w:r>
      <w:r>
        <w:tab/>
        <w:t>Ca. 8 min.</w:t>
      </w:r>
    </w:p>
    <w:p w:rsidR="00F61183" w:rsidRDefault="00F61183" w:rsidP="00F61183">
      <w:pPr>
        <w:widowControl w:val="0"/>
        <w:tabs>
          <w:tab w:val="left" w:pos="284"/>
        </w:tabs>
      </w:pPr>
      <w:r>
        <w:sym w:font="Wingdings" w:char="F06F"/>
      </w:r>
      <w:r>
        <w:tab/>
        <w:t>Ca. 80 s.</w:t>
      </w:r>
    </w:p>
    <w:p w:rsidR="00F61183" w:rsidRDefault="00F61183" w:rsidP="00F61183">
      <w:pPr>
        <w:widowControl w:val="0"/>
        <w:tabs>
          <w:tab w:val="left" w:pos="284"/>
        </w:tabs>
      </w:pPr>
      <w:r>
        <w:sym w:font="Wingdings" w:char="F06F"/>
      </w:r>
      <w:r>
        <w:tab/>
      </w:r>
      <w:proofErr w:type="spellStart"/>
      <w:r>
        <w:t>Ca</w:t>
      </w:r>
      <w:proofErr w:type="spellEnd"/>
      <w:r>
        <w:t xml:space="preserve"> 18 min.</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6. Wann kann man den Mond in der zunehmenden Phase sehen?</w:t>
      </w:r>
    </w:p>
    <w:p w:rsidR="00F61183" w:rsidRDefault="00F61183" w:rsidP="00F61183">
      <w:pPr>
        <w:widowControl w:val="0"/>
        <w:tabs>
          <w:tab w:val="left" w:pos="284"/>
        </w:tabs>
      </w:pPr>
      <w:r>
        <w:sym w:font="Wingdings" w:char="F06F"/>
      </w:r>
      <w:r>
        <w:tab/>
        <w:t>Abends im Westen.</w:t>
      </w:r>
    </w:p>
    <w:p w:rsidR="00F61183" w:rsidRDefault="00F61183" w:rsidP="00F61183">
      <w:pPr>
        <w:widowControl w:val="0"/>
        <w:tabs>
          <w:tab w:val="left" w:pos="284"/>
        </w:tabs>
      </w:pPr>
      <w:r>
        <w:sym w:font="Wingdings" w:char="F06F"/>
      </w:r>
      <w:r>
        <w:tab/>
        <w:t>Morgens im Westen.</w:t>
      </w:r>
    </w:p>
    <w:p w:rsidR="00F61183" w:rsidRDefault="00F61183" w:rsidP="00F61183">
      <w:pPr>
        <w:widowControl w:val="0"/>
        <w:tabs>
          <w:tab w:val="left" w:pos="284"/>
        </w:tabs>
      </w:pPr>
      <w:r>
        <w:sym w:font="Wingdings" w:char="F06F"/>
      </w:r>
      <w:r>
        <w:tab/>
        <w:t>Abends im Osten.</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7. Was ist die obere Kulmination?</w:t>
      </w:r>
    </w:p>
    <w:p w:rsidR="00F61183" w:rsidRDefault="00F61183" w:rsidP="00F61183">
      <w:pPr>
        <w:widowControl w:val="0"/>
        <w:tabs>
          <w:tab w:val="left" w:pos="284"/>
        </w:tabs>
        <w:rPr>
          <w:b/>
        </w:rPr>
      </w:pPr>
      <w:r>
        <w:t>Durchgang eines Gestirns durch den Meridian...</w:t>
      </w:r>
    </w:p>
    <w:p w:rsidR="00F61183" w:rsidRDefault="00F61183" w:rsidP="00F61183">
      <w:pPr>
        <w:widowControl w:val="0"/>
        <w:tabs>
          <w:tab w:val="left" w:pos="284"/>
        </w:tabs>
      </w:pPr>
      <w:r>
        <w:sym w:font="Wingdings" w:char="F06F"/>
      </w:r>
      <w:r>
        <w:tab/>
        <w:t>zwischen Nord und Himmelsnordpol</w:t>
      </w:r>
    </w:p>
    <w:p w:rsidR="00F61183" w:rsidRDefault="00F61183" w:rsidP="00F61183">
      <w:pPr>
        <w:widowControl w:val="0"/>
        <w:tabs>
          <w:tab w:val="left" w:pos="284"/>
        </w:tabs>
      </w:pPr>
      <w:r>
        <w:sym w:font="Wingdings" w:char="F06F"/>
      </w:r>
      <w:r>
        <w:tab/>
        <w:t>zwischen West und Himmelsnordpol</w:t>
      </w:r>
    </w:p>
    <w:p w:rsidR="00F61183" w:rsidRDefault="00F61183" w:rsidP="00F61183">
      <w:pPr>
        <w:widowControl w:val="0"/>
        <w:tabs>
          <w:tab w:val="left" w:pos="284"/>
        </w:tabs>
      </w:pPr>
      <w:r>
        <w:sym w:font="Wingdings" w:char="F06F"/>
      </w:r>
      <w:r>
        <w:tab/>
        <w:t>zwischen Süd und Himmelsnordpol</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8. Wann bewegt sich ein Komet am schnellsten?</w:t>
      </w:r>
    </w:p>
    <w:p w:rsidR="00F61183" w:rsidRDefault="00F61183" w:rsidP="00F61183">
      <w:pPr>
        <w:widowControl w:val="0"/>
        <w:tabs>
          <w:tab w:val="left" w:pos="284"/>
        </w:tabs>
      </w:pPr>
      <w:r>
        <w:sym w:font="Wingdings" w:char="F06F"/>
      </w:r>
      <w:r>
        <w:tab/>
        <w:t>in Sonnenferne</w:t>
      </w:r>
    </w:p>
    <w:p w:rsidR="00F61183" w:rsidRDefault="00F61183" w:rsidP="00F61183">
      <w:pPr>
        <w:widowControl w:val="0"/>
        <w:tabs>
          <w:tab w:val="left" w:pos="284"/>
        </w:tabs>
      </w:pPr>
      <w:r>
        <w:sym w:font="Wingdings" w:char="F06F"/>
      </w:r>
      <w:r>
        <w:tab/>
        <w:t>in Sonnennähe</w:t>
      </w:r>
    </w:p>
    <w:p w:rsidR="00F61183" w:rsidRDefault="00F61183" w:rsidP="00F61183">
      <w:pPr>
        <w:widowControl w:val="0"/>
        <w:tabs>
          <w:tab w:val="left" w:pos="284"/>
        </w:tabs>
      </w:pPr>
      <w:r>
        <w:sym w:font="Wingdings" w:char="F06F"/>
      </w:r>
      <w:r>
        <w:tab/>
        <w:t xml:space="preserve">in </w:t>
      </w:r>
      <w:proofErr w:type="spellStart"/>
      <w:r>
        <w:t>Mondnähe</w:t>
      </w:r>
      <w:proofErr w:type="spellEnd"/>
    </w:p>
    <w:p w:rsidR="00F61183" w:rsidRDefault="00F61183" w:rsidP="00F61183">
      <w:pPr>
        <w:widowControl w:val="0"/>
        <w:tabs>
          <w:tab w:val="left" w:pos="284"/>
        </w:tabs>
      </w:pPr>
    </w:p>
    <w:p w:rsidR="00F61183" w:rsidRDefault="00F61183" w:rsidP="00F61183">
      <w:pPr>
        <w:widowControl w:val="0"/>
        <w:tabs>
          <w:tab w:val="left" w:pos="284"/>
        </w:tabs>
        <w:rPr>
          <w:b/>
        </w:rPr>
      </w:pPr>
      <w:r>
        <w:rPr>
          <w:b/>
        </w:rPr>
        <w:t>9. Welche der folgenden Größen ist keine Zustandsgröße der Sterne?</w:t>
      </w:r>
    </w:p>
    <w:p w:rsidR="00F61183" w:rsidRDefault="00F61183" w:rsidP="00F61183">
      <w:pPr>
        <w:widowControl w:val="0"/>
        <w:tabs>
          <w:tab w:val="left" w:pos="284"/>
        </w:tabs>
      </w:pPr>
      <w:r>
        <w:sym w:font="Wingdings" w:char="F06F"/>
      </w:r>
      <w:r>
        <w:tab/>
        <w:t>Temperatur</w:t>
      </w:r>
    </w:p>
    <w:p w:rsidR="00F61183" w:rsidRDefault="00F61183" w:rsidP="00F61183">
      <w:pPr>
        <w:widowControl w:val="0"/>
        <w:tabs>
          <w:tab w:val="left" w:pos="284"/>
        </w:tabs>
      </w:pPr>
      <w:r>
        <w:sym w:font="Wingdings" w:char="F06F"/>
      </w:r>
      <w:r>
        <w:tab/>
        <w:t>scheinbare Helligkeit</w:t>
      </w:r>
    </w:p>
    <w:p w:rsidR="00F61183" w:rsidRDefault="00F61183" w:rsidP="00F61183">
      <w:pPr>
        <w:widowControl w:val="0"/>
        <w:tabs>
          <w:tab w:val="left" w:pos="284"/>
        </w:tabs>
      </w:pPr>
      <w:r>
        <w:sym w:font="Wingdings" w:char="F06F"/>
      </w:r>
      <w:r>
        <w:tab/>
        <w:t>Radius</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 xml:space="preserve">10. Wovon ist die Stärke der Anziehungskraft zwischen Sonne und Planeten abhängig? </w:t>
      </w:r>
    </w:p>
    <w:p w:rsidR="00F61183" w:rsidRDefault="00F61183" w:rsidP="00F61183">
      <w:pPr>
        <w:widowControl w:val="0"/>
        <w:tabs>
          <w:tab w:val="left" w:pos="284"/>
        </w:tabs>
      </w:pPr>
      <w:r>
        <w:sym w:font="Wingdings" w:char="F06F"/>
      </w:r>
      <w:r>
        <w:tab/>
        <w:t>Radius der Himmelskörper</w:t>
      </w:r>
    </w:p>
    <w:p w:rsidR="00F61183" w:rsidRDefault="00F61183" w:rsidP="00F61183">
      <w:pPr>
        <w:widowControl w:val="0"/>
        <w:tabs>
          <w:tab w:val="left" w:pos="284"/>
        </w:tabs>
      </w:pPr>
      <w:r>
        <w:sym w:font="Wingdings" w:char="F06F"/>
      </w:r>
      <w:r>
        <w:tab/>
        <w:t>Größe der Massen der Himmelskörper</w:t>
      </w:r>
    </w:p>
    <w:p w:rsidR="00F61183" w:rsidRDefault="00F61183" w:rsidP="00F61183">
      <w:pPr>
        <w:widowControl w:val="0"/>
        <w:tabs>
          <w:tab w:val="left" w:pos="284"/>
        </w:tabs>
      </w:pPr>
      <w:r>
        <w:lastRenderedPageBreak/>
        <w:sym w:font="Wingdings" w:char="F06F"/>
      </w:r>
      <w:r>
        <w:tab/>
        <w:t>Leuchtkraft der Sonne</w:t>
      </w:r>
    </w:p>
    <w:p w:rsidR="00F61183" w:rsidRDefault="00F61183" w:rsidP="00F61183">
      <w:pPr>
        <w:widowControl w:val="0"/>
        <w:tabs>
          <w:tab w:val="left" w:pos="284"/>
        </w:tabs>
      </w:pPr>
    </w:p>
    <w:p w:rsidR="00F61183" w:rsidRDefault="00F61183" w:rsidP="00F61183">
      <w:pPr>
        <w:widowControl w:val="0"/>
        <w:tabs>
          <w:tab w:val="left" w:pos="284"/>
        </w:tabs>
      </w:pPr>
    </w:p>
    <w:p w:rsidR="00F61183" w:rsidRDefault="00F61183" w:rsidP="00F61183">
      <w:pPr>
        <w:widowControl w:val="0"/>
        <w:tabs>
          <w:tab w:val="left" w:pos="284"/>
        </w:tabs>
        <w:rPr>
          <w:b/>
        </w:rPr>
      </w:pPr>
      <w:r>
        <w:rPr>
          <w:b/>
        </w:rPr>
        <w:t xml:space="preserve">11. Was ist Kulmination? </w:t>
      </w:r>
    </w:p>
    <w:p w:rsidR="00F61183" w:rsidRDefault="00F61183" w:rsidP="00F61183">
      <w:pPr>
        <w:widowControl w:val="0"/>
        <w:tabs>
          <w:tab w:val="left" w:pos="284"/>
        </w:tabs>
      </w:pPr>
      <w:r>
        <w:sym w:font="Wingdings" w:char="F06F"/>
      </w:r>
      <w:r>
        <w:tab/>
        <w:t>Wenn die Himmelskörper im Süden am höchsten stehen.</w:t>
      </w:r>
    </w:p>
    <w:p w:rsidR="00F61183" w:rsidRDefault="00F61183" w:rsidP="00F61183">
      <w:pPr>
        <w:widowControl w:val="0"/>
        <w:tabs>
          <w:tab w:val="left" w:pos="284"/>
        </w:tabs>
      </w:pPr>
      <w:r>
        <w:sym w:font="Wingdings" w:char="F06F"/>
      </w:r>
      <w:r>
        <w:tab/>
        <w:t>Wenn die Himmelskörper nicht sichtbar sind.</w:t>
      </w:r>
    </w:p>
    <w:p w:rsidR="00F61183" w:rsidRDefault="00F61183" w:rsidP="00F61183">
      <w:pPr>
        <w:widowControl w:val="0"/>
        <w:tabs>
          <w:tab w:val="left" w:pos="284"/>
        </w:tabs>
      </w:pPr>
      <w:r>
        <w:sym w:font="Wingdings" w:char="F06F"/>
      </w:r>
      <w:r>
        <w:tab/>
        <w:t>Wenn die Himmelskörper im Osten aufgehen.</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 xml:space="preserve">12.  Welche elektromagnetische </w:t>
      </w:r>
      <w:proofErr w:type="spellStart"/>
      <w:r>
        <w:rPr>
          <w:b/>
        </w:rPr>
        <w:t>Sonnestrahlung</w:t>
      </w:r>
      <w:proofErr w:type="spellEnd"/>
      <w:r>
        <w:rPr>
          <w:b/>
        </w:rPr>
        <w:t xml:space="preserve"> erreicht nicht die Erdoberfläche?</w:t>
      </w:r>
    </w:p>
    <w:p w:rsidR="00F61183" w:rsidRDefault="00F61183" w:rsidP="00F61183">
      <w:pPr>
        <w:widowControl w:val="0"/>
        <w:tabs>
          <w:tab w:val="left" w:pos="284"/>
        </w:tabs>
      </w:pPr>
      <w:r>
        <w:sym w:font="Wingdings" w:char="F06F"/>
      </w:r>
      <w:r>
        <w:tab/>
        <w:t>UV-Strahlung</w:t>
      </w:r>
    </w:p>
    <w:p w:rsidR="00F61183" w:rsidRDefault="00F61183" w:rsidP="00F61183">
      <w:pPr>
        <w:widowControl w:val="0"/>
        <w:tabs>
          <w:tab w:val="left" w:pos="284"/>
        </w:tabs>
      </w:pPr>
      <w:r>
        <w:sym w:font="Wingdings" w:char="F06F"/>
      </w:r>
      <w:r>
        <w:tab/>
        <w:t>Radiostrahlung</w:t>
      </w:r>
    </w:p>
    <w:p w:rsidR="00F61183" w:rsidRDefault="00F61183" w:rsidP="00F61183">
      <w:pPr>
        <w:widowControl w:val="0"/>
        <w:tabs>
          <w:tab w:val="left" w:pos="284"/>
        </w:tabs>
      </w:pPr>
      <w:r>
        <w:sym w:font="Wingdings" w:char="F06F"/>
      </w:r>
      <w:r>
        <w:tab/>
        <w:t>Röntgenstrahlung</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 xml:space="preserve">13. Bei welcher Mondphase kann eine Mondfinsternis entstehen? </w:t>
      </w:r>
    </w:p>
    <w:p w:rsidR="00F61183" w:rsidRDefault="00F61183" w:rsidP="00F61183">
      <w:pPr>
        <w:widowControl w:val="0"/>
        <w:tabs>
          <w:tab w:val="left" w:pos="284"/>
        </w:tabs>
      </w:pPr>
      <w:r>
        <w:sym w:font="Wingdings" w:char="F06F"/>
      </w:r>
      <w:r>
        <w:tab/>
        <w:t>Neumond</w:t>
      </w:r>
    </w:p>
    <w:p w:rsidR="00F61183" w:rsidRDefault="00F61183" w:rsidP="00F61183">
      <w:pPr>
        <w:widowControl w:val="0"/>
        <w:tabs>
          <w:tab w:val="left" w:pos="284"/>
        </w:tabs>
      </w:pPr>
      <w:r>
        <w:sym w:font="Wingdings" w:char="F06F"/>
      </w:r>
      <w:r>
        <w:tab/>
        <w:t>Halbmond</w:t>
      </w:r>
    </w:p>
    <w:p w:rsidR="00F61183" w:rsidRDefault="00F61183" w:rsidP="00F61183">
      <w:pPr>
        <w:widowControl w:val="0"/>
        <w:tabs>
          <w:tab w:val="left" w:pos="284"/>
        </w:tabs>
      </w:pPr>
      <w:r>
        <w:sym w:font="Wingdings" w:char="F06F"/>
      </w:r>
      <w:r>
        <w:tab/>
        <w:t>Vollmond</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14. Wer startete den ersten künstlichen  Erdsatelliten ins All?</w:t>
      </w:r>
    </w:p>
    <w:p w:rsidR="00F61183" w:rsidRDefault="00F61183" w:rsidP="00F61183">
      <w:pPr>
        <w:widowControl w:val="0"/>
        <w:tabs>
          <w:tab w:val="left" w:pos="284"/>
        </w:tabs>
      </w:pPr>
      <w:r>
        <w:sym w:font="Wingdings" w:char="F06F"/>
      </w:r>
      <w:r>
        <w:tab/>
        <w:t>die Russen</w:t>
      </w:r>
    </w:p>
    <w:p w:rsidR="00F61183" w:rsidRDefault="00F61183" w:rsidP="00F61183">
      <w:pPr>
        <w:widowControl w:val="0"/>
        <w:tabs>
          <w:tab w:val="left" w:pos="284"/>
        </w:tabs>
      </w:pPr>
      <w:r>
        <w:sym w:font="Wingdings" w:char="F06F"/>
      </w:r>
      <w:r>
        <w:tab/>
        <w:t>die Amerikaner</w:t>
      </w:r>
    </w:p>
    <w:p w:rsidR="00F61183" w:rsidRDefault="00F61183" w:rsidP="00F61183">
      <w:pPr>
        <w:widowControl w:val="0"/>
        <w:tabs>
          <w:tab w:val="left" w:pos="284"/>
        </w:tabs>
      </w:pPr>
      <w:r>
        <w:sym w:font="Wingdings" w:char="F06F"/>
      </w:r>
      <w:r>
        <w:tab/>
        <w:t>die Japaner</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 xml:space="preserve">15. Im Jahre 1984 gründete man im amerikanischen Silicon Valley ein Institut namens SETI, welches sich mit der Suche nach außerirdischer Intelligenz beschäftigt. Ist das wahr? </w:t>
      </w:r>
    </w:p>
    <w:p w:rsidR="00F61183" w:rsidRDefault="00F61183" w:rsidP="00F61183">
      <w:pPr>
        <w:widowControl w:val="0"/>
        <w:tabs>
          <w:tab w:val="left" w:pos="284"/>
        </w:tabs>
      </w:pPr>
      <w:r>
        <w:sym w:font="Wingdings" w:char="F06F"/>
      </w:r>
      <w:r>
        <w:tab/>
        <w:t>Ja.</w:t>
      </w:r>
    </w:p>
    <w:p w:rsidR="00F61183" w:rsidRDefault="00F61183" w:rsidP="00F61183">
      <w:pPr>
        <w:widowControl w:val="0"/>
        <w:tabs>
          <w:tab w:val="left" w:pos="284"/>
        </w:tabs>
      </w:pPr>
      <w:r>
        <w:sym w:font="Wingdings" w:char="F06F"/>
      </w:r>
      <w:r>
        <w:tab/>
        <w:t>Nein.</w:t>
      </w:r>
    </w:p>
    <w:p w:rsidR="00F61183" w:rsidRDefault="00F61183" w:rsidP="00F61183">
      <w:pPr>
        <w:widowControl w:val="0"/>
        <w:tabs>
          <w:tab w:val="left" w:pos="284"/>
        </w:tabs>
      </w:pPr>
      <w:r>
        <w:sym w:font="Wingdings" w:char="F06F"/>
      </w:r>
      <w:r>
        <w:tab/>
        <w:t>Das SETI-Institut gibt es wirklich. es beschäftigt sich aber nicht mit der Suche nach Außerirdischen.</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16. Wie erklärt man das Vorhandensein von Dunkler Materie?</w:t>
      </w:r>
    </w:p>
    <w:p w:rsidR="00F61183" w:rsidRDefault="00F61183" w:rsidP="00F61183">
      <w:pPr>
        <w:widowControl w:val="0"/>
        <w:tabs>
          <w:tab w:val="left" w:pos="284"/>
        </w:tabs>
      </w:pPr>
      <w:r>
        <w:sym w:font="Wingdings" w:char="F06F"/>
      </w:r>
      <w:r>
        <w:tab/>
        <w:t>Das Universum expandiert immer schneller, obwohl die Anziehungskräfte der Galaxien und aller Körper diese verlangsamen sollten. Die Dunkle Materie würde dies mit einer Antigravitation verursachen.</w:t>
      </w:r>
    </w:p>
    <w:p w:rsidR="00F61183" w:rsidRDefault="00F61183" w:rsidP="00F61183">
      <w:pPr>
        <w:widowControl w:val="0"/>
        <w:tabs>
          <w:tab w:val="left" w:pos="284"/>
        </w:tabs>
      </w:pPr>
      <w:r>
        <w:sym w:font="Wingdings" w:char="F06F"/>
      </w:r>
      <w:r>
        <w:tab/>
        <w:t>Es gab Unstimmigkeiten in den Berechnungen der Bewegung von Galaxien und den beobachteten Bewegungen, so dass die Dunkle Materie eingeführt wurde, die diese Unstimmigkeiten aufgrund ihrer (wenn auch schwachen) Gravitation verursachen soll.</w:t>
      </w:r>
    </w:p>
    <w:p w:rsidR="00F61183" w:rsidRDefault="00F61183" w:rsidP="00F61183">
      <w:pPr>
        <w:widowControl w:val="0"/>
        <w:tabs>
          <w:tab w:val="left" w:pos="284"/>
        </w:tabs>
      </w:pPr>
      <w:r>
        <w:sym w:font="Wingdings" w:char="F06F"/>
      </w:r>
      <w:r>
        <w:tab/>
        <w:t xml:space="preserve">Nach Berechnungen müsste das Universum flach sein (3. </w:t>
      </w:r>
      <w:proofErr w:type="spellStart"/>
      <w:r>
        <w:t>Friedmann'sches</w:t>
      </w:r>
      <w:proofErr w:type="spellEnd"/>
      <w:r>
        <w:t xml:space="preserve"> Modell). Da aber dies nicht zuzutreffen scheint, wurde die Dunkle Materie eingeführt, um die positive Krümmung (kugelförmig) des Universums erklären zu können.</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 xml:space="preserve">17. Wer erkannte zuerst, dass sich die Planeten auf einer elliptischen Bahn um die Sonne bewegen? </w:t>
      </w:r>
    </w:p>
    <w:p w:rsidR="00F61183" w:rsidRDefault="00F61183" w:rsidP="00F61183">
      <w:pPr>
        <w:widowControl w:val="0"/>
        <w:tabs>
          <w:tab w:val="left" w:pos="284"/>
        </w:tabs>
      </w:pPr>
      <w:r>
        <w:sym w:font="Wingdings" w:char="F06F"/>
      </w:r>
      <w:r>
        <w:tab/>
        <w:t>Nicolaus Copernicus</w:t>
      </w:r>
    </w:p>
    <w:p w:rsidR="00F61183" w:rsidRDefault="00F61183" w:rsidP="00F61183">
      <w:pPr>
        <w:widowControl w:val="0"/>
        <w:tabs>
          <w:tab w:val="left" w:pos="284"/>
        </w:tabs>
      </w:pPr>
      <w:r>
        <w:sym w:font="Wingdings" w:char="F06F"/>
      </w:r>
      <w:r>
        <w:tab/>
        <w:t>Galileo Galilei</w:t>
      </w:r>
    </w:p>
    <w:p w:rsidR="00F61183" w:rsidRDefault="00F61183" w:rsidP="00F61183">
      <w:pPr>
        <w:widowControl w:val="0"/>
        <w:tabs>
          <w:tab w:val="left" w:pos="284"/>
        </w:tabs>
      </w:pPr>
      <w:r>
        <w:sym w:font="Wingdings" w:char="F06F"/>
      </w:r>
      <w:r>
        <w:tab/>
        <w:t>Johannes Kepler</w:t>
      </w:r>
    </w:p>
    <w:p w:rsidR="00F61183" w:rsidRDefault="00F61183" w:rsidP="00F61183">
      <w:pPr>
        <w:widowControl w:val="0"/>
        <w:tabs>
          <w:tab w:val="left" w:pos="284"/>
        </w:tabs>
      </w:pPr>
    </w:p>
    <w:p w:rsidR="00F61183" w:rsidRDefault="00F61183" w:rsidP="00F61183">
      <w:pPr>
        <w:widowControl w:val="0"/>
        <w:tabs>
          <w:tab w:val="left" w:pos="284"/>
        </w:tabs>
        <w:rPr>
          <w:b/>
        </w:rPr>
      </w:pPr>
      <w:r>
        <w:rPr>
          <w:b/>
        </w:rPr>
        <w:t xml:space="preserve">18. Welche Planeten unseres Sonnensystems kommen auf ihrer Umlaufbahn der Erde am nächsten? </w:t>
      </w:r>
    </w:p>
    <w:p w:rsidR="00F61183" w:rsidRDefault="00F61183" w:rsidP="00F61183">
      <w:pPr>
        <w:widowControl w:val="0"/>
        <w:tabs>
          <w:tab w:val="left" w:pos="284"/>
        </w:tabs>
      </w:pPr>
      <w:r>
        <w:sym w:font="Wingdings" w:char="F06F"/>
      </w:r>
      <w:r>
        <w:tab/>
        <w:t>Mars und Merkur</w:t>
      </w:r>
    </w:p>
    <w:p w:rsidR="00F61183" w:rsidRDefault="00F61183" w:rsidP="00F61183">
      <w:pPr>
        <w:widowControl w:val="0"/>
        <w:tabs>
          <w:tab w:val="left" w:pos="284"/>
        </w:tabs>
      </w:pPr>
      <w:r>
        <w:sym w:font="Wingdings" w:char="F06F"/>
      </w:r>
      <w:r>
        <w:tab/>
        <w:t>Merkur und Venus</w:t>
      </w:r>
    </w:p>
    <w:p w:rsidR="00F61183" w:rsidRDefault="00F61183" w:rsidP="00F61183">
      <w:pPr>
        <w:widowControl w:val="0"/>
        <w:tabs>
          <w:tab w:val="left" w:pos="284"/>
        </w:tabs>
      </w:pPr>
      <w:r>
        <w:sym w:font="Wingdings" w:char="F06F"/>
      </w:r>
      <w:r>
        <w:tab/>
        <w:t>Venus und Mars</w:t>
      </w:r>
    </w:p>
    <w:p w:rsidR="00F61183" w:rsidRDefault="00F61183" w:rsidP="00F61183">
      <w:pPr>
        <w:widowControl w:val="0"/>
        <w:tabs>
          <w:tab w:val="left" w:pos="284"/>
        </w:tabs>
      </w:pPr>
    </w:p>
    <w:p w:rsidR="00964BD4" w:rsidRPr="00A117BC" w:rsidRDefault="00964BD4" w:rsidP="00A117BC"/>
    <w:sectPr w:rsidR="00964BD4" w:rsidRPr="00A117BC">
      <w:headerReference w:type="default" r:id="rId148"/>
      <w:footerReference w:type="default" r:id="rId149"/>
      <w:type w:val="continuous"/>
      <w:pgSz w:w="11906" w:h="16838" w:code="9"/>
      <w:pgMar w:top="1701" w:right="851" w:bottom="1701" w:left="1134" w:header="720" w:footer="1247"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36158" w:rsidRDefault="00D36158">
      <w:r>
        <w:separator/>
      </w:r>
    </w:p>
    <w:p w:rsidR="00D36158" w:rsidRDefault="00D36158"/>
  </w:endnote>
  <w:endnote w:type="continuationSeparator" w:id="0">
    <w:p w:rsidR="00D36158" w:rsidRDefault="00D36158">
      <w:r>
        <w:continuationSeparator/>
      </w:r>
    </w:p>
    <w:p w:rsidR="00D36158" w:rsidRDefault="00D361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que Extended">
    <w:panose1 w:val="00000000000000000000"/>
    <w:charset w:val="00"/>
    <w:family w:val="swiss"/>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Caslon 3">
    <w:panose1 w:val="00000000000000000000"/>
    <w:charset w:val="00"/>
    <w:family w:val="roman"/>
    <w:notTrueType/>
    <w:pitch w:val="default"/>
    <w:sig w:usb0="00000003" w:usb1="00000000" w:usb2="00000000" w:usb3="00000000" w:csb0="00000001" w:csb1="00000000"/>
  </w:font>
  <w:font w:name="FrizQuadrata">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766C" w:rsidRDefault="0045766C">
    <w:pPr>
      <w:pStyle w:val="Fuzeile"/>
    </w:pPr>
    <w:r>
      <w:t xml:space="preserve">Seite </w:t>
    </w:r>
    <w:r>
      <w:fldChar w:fldCharType="begin"/>
    </w:r>
    <w:r>
      <w:instrText xml:space="preserve"> PAGE </w:instrText>
    </w:r>
    <w:r>
      <w:fldChar w:fldCharType="separate"/>
    </w:r>
    <w:r w:rsidR="006C3A99">
      <w:rPr>
        <w:noProof/>
      </w:rPr>
      <w:t>21</w:t>
    </w:r>
    <w:r>
      <w:fldChar w:fldCharType="end"/>
    </w:r>
    <w:r>
      <w:t xml:space="preserve"> von </w:t>
    </w:r>
    <w:r w:rsidR="00D5095B">
      <w:rPr>
        <w:noProof/>
      </w:rPr>
      <w:fldChar w:fldCharType="begin"/>
    </w:r>
    <w:r w:rsidR="00D5095B">
      <w:rPr>
        <w:noProof/>
      </w:rPr>
      <w:instrText xml:space="preserve"> NUMPAGES </w:instrText>
    </w:r>
    <w:r w:rsidR="00D5095B">
      <w:rPr>
        <w:noProof/>
      </w:rPr>
      <w:fldChar w:fldCharType="separate"/>
    </w:r>
    <w:r w:rsidR="006C3A99">
      <w:rPr>
        <w:noProof/>
      </w:rPr>
      <w:t>28</w:t>
    </w:r>
    <w:r w:rsidR="00D5095B">
      <w:rPr>
        <w:noProof/>
      </w:rPr>
      <w:fldChar w:fldCharType="end"/>
    </w:r>
  </w:p>
  <w:p w:rsidR="0045766C" w:rsidRDefault="0045766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36158" w:rsidRDefault="00D36158">
      <w:r>
        <w:separator/>
      </w:r>
    </w:p>
    <w:p w:rsidR="00D36158" w:rsidRDefault="00D36158"/>
  </w:footnote>
  <w:footnote w:type="continuationSeparator" w:id="0">
    <w:p w:rsidR="00D36158" w:rsidRDefault="00D36158">
      <w:r>
        <w:continuationSeparator/>
      </w:r>
    </w:p>
    <w:p w:rsidR="00D36158" w:rsidRDefault="00D3615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766C" w:rsidRDefault="0045766C">
    <w:pPr>
      <w:pStyle w:val="Kopfzeile"/>
    </w:pPr>
    <w:proofErr w:type="spellStart"/>
    <w:r>
      <w:t>Pittys</w:t>
    </w:r>
    <w:proofErr w:type="spellEnd"/>
    <w:r>
      <w:t xml:space="preserve"> Physikaufgaben - Astronomie</w:t>
    </w:r>
  </w:p>
  <w:p w:rsidR="0045766C" w:rsidRDefault="0045766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81F4F054"/>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0F0ED644"/>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94785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66E522A"/>
    <w:multiLevelType w:val="hybridMultilevel"/>
    <w:tmpl w:val="988256F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9EA0EE9"/>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5" w15:restartNumberingAfterBreak="0">
    <w:nsid w:val="0ACB43F8"/>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CAD75EC"/>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7" w15:restartNumberingAfterBreak="0">
    <w:nsid w:val="1061031A"/>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8" w15:restartNumberingAfterBreak="0">
    <w:nsid w:val="134C0EEF"/>
    <w:multiLevelType w:val="singleLevel"/>
    <w:tmpl w:val="04070017"/>
    <w:lvl w:ilvl="0">
      <w:start w:val="1"/>
      <w:numFmt w:val="lowerLetter"/>
      <w:lvlText w:val="%1)"/>
      <w:lvlJc w:val="left"/>
      <w:pPr>
        <w:tabs>
          <w:tab w:val="num" w:pos="360"/>
        </w:tabs>
        <w:ind w:left="360" w:hanging="360"/>
      </w:pPr>
      <w:rPr>
        <w:rFonts w:hint="default"/>
      </w:rPr>
    </w:lvl>
  </w:abstractNum>
  <w:abstractNum w:abstractNumId="9" w15:restartNumberingAfterBreak="0">
    <w:nsid w:val="15993CEB"/>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19436727"/>
    <w:multiLevelType w:val="singleLevel"/>
    <w:tmpl w:val="04070017"/>
    <w:lvl w:ilvl="0">
      <w:start w:val="1"/>
      <w:numFmt w:val="lowerLetter"/>
      <w:lvlText w:val="%1)"/>
      <w:lvlJc w:val="left"/>
      <w:pPr>
        <w:tabs>
          <w:tab w:val="num" w:pos="360"/>
        </w:tabs>
        <w:ind w:left="360" w:hanging="360"/>
      </w:pPr>
      <w:rPr>
        <w:rFonts w:hint="default"/>
      </w:rPr>
    </w:lvl>
  </w:abstractNum>
  <w:abstractNum w:abstractNumId="11" w15:restartNumberingAfterBreak="0">
    <w:nsid w:val="20B734E9"/>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2" w15:restartNumberingAfterBreak="0">
    <w:nsid w:val="313F7FD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31651F0E"/>
    <w:multiLevelType w:val="hybridMultilevel"/>
    <w:tmpl w:val="353495B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EC328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5" w15:restartNumberingAfterBreak="0">
    <w:nsid w:val="3AF33AA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6" w15:restartNumberingAfterBreak="0">
    <w:nsid w:val="3BF15554"/>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D9077D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40FC54E5"/>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46666B1A"/>
    <w:multiLevelType w:val="singleLevel"/>
    <w:tmpl w:val="04070017"/>
    <w:lvl w:ilvl="0">
      <w:start w:val="1"/>
      <w:numFmt w:val="lowerLetter"/>
      <w:lvlText w:val="%1)"/>
      <w:lvlJc w:val="left"/>
      <w:pPr>
        <w:tabs>
          <w:tab w:val="num" w:pos="360"/>
        </w:tabs>
        <w:ind w:left="360" w:hanging="360"/>
      </w:pPr>
      <w:rPr>
        <w:rFonts w:hint="default"/>
      </w:rPr>
    </w:lvl>
  </w:abstractNum>
  <w:abstractNum w:abstractNumId="20" w15:restartNumberingAfterBreak="0">
    <w:nsid w:val="46E86751"/>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1" w15:restartNumberingAfterBreak="0">
    <w:nsid w:val="4C35495F"/>
    <w:multiLevelType w:val="hybridMultilevel"/>
    <w:tmpl w:val="EB52566E"/>
    <w:lvl w:ilvl="0" w:tplc="04070001">
      <w:start w:val="1"/>
      <w:numFmt w:val="bullet"/>
      <w:lvlText w:val=""/>
      <w:lvlJc w:val="left"/>
      <w:pPr>
        <w:tabs>
          <w:tab w:val="num" w:pos="840"/>
        </w:tabs>
        <w:ind w:left="840" w:hanging="360"/>
      </w:pPr>
      <w:rPr>
        <w:rFonts w:ascii="Symbol" w:hAnsi="Symbol" w:hint="default"/>
      </w:rPr>
    </w:lvl>
    <w:lvl w:ilvl="1" w:tplc="04070003" w:tentative="1">
      <w:start w:val="1"/>
      <w:numFmt w:val="bullet"/>
      <w:lvlText w:val="o"/>
      <w:lvlJc w:val="left"/>
      <w:pPr>
        <w:tabs>
          <w:tab w:val="num" w:pos="1560"/>
        </w:tabs>
        <w:ind w:left="1560" w:hanging="360"/>
      </w:pPr>
      <w:rPr>
        <w:rFonts w:ascii="Courier New" w:hAnsi="Courier New" w:cs="Courier New" w:hint="default"/>
      </w:rPr>
    </w:lvl>
    <w:lvl w:ilvl="2" w:tplc="04070005" w:tentative="1">
      <w:start w:val="1"/>
      <w:numFmt w:val="bullet"/>
      <w:lvlText w:val=""/>
      <w:lvlJc w:val="left"/>
      <w:pPr>
        <w:tabs>
          <w:tab w:val="num" w:pos="2280"/>
        </w:tabs>
        <w:ind w:left="2280" w:hanging="360"/>
      </w:pPr>
      <w:rPr>
        <w:rFonts w:ascii="Wingdings" w:hAnsi="Wingdings" w:hint="default"/>
      </w:rPr>
    </w:lvl>
    <w:lvl w:ilvl="3" w:tplc="04070001" w:tentative="1">
      <w:start w:val="1"/>
      <w:numFmt w:val="bullet"/>
      <w:lvlText w:val=""/>
      <w:lvlJc w:val="left"/>
      <w:pPr>
        <w:tabs>
          <w:tab w:val="num" w:pos="3000"/>
        </w:tabs>
        <w:ind w:left="3000" w:hanging="360"/>
      </w:pPr>
      <w:rPr>
        <w:rFonts w:ascii="Symbol" w:hAnsi="Symbol" w:hint="default"/>
      </w:rPr>
    </w:lvl>
    <w:lvl w:ilvl="4" w:tplc="04070003" w:tentative="1">
      <w:start w:val="1"/>
      <w:numFmt w:val="bullet"/>
      <w:lvlText w:val="o"/>
      <w:lvlJc w:val="left"/>
      <w:pPr>
        <w:tabs>
          <w:tab w:val="num" w:pos="3720"/>
        </w:tabs>
        <w:ind w:left="3720" w:hanging="360"/>
      </w:pPr>
      <w:rPr>
        <w:rFonts w:ascii="Courier New" w:hAnsi="Courier New" w:cs="Courier New" w:hint="default"/>
      </w:rPr>
    </w:lvl>
    <w:lvl w:ilvl="5" w:tplc="04070005" w:tentative="1">
      <w:start w:val="1"/>
      <w:numFmt w:val="bullet"/>
      <w:lvlText w:val=""/>
      <w:lvlJc w:val="left"/>
      <w:pPr>
        <w:tabs>
          <w:tab w:val="num" w:pos="4440"/>
        </w:tabs>
        <w:ind w:left="4440" w:hanging="360"/>
      </w:pPr>
      <w:rPr>
        <w:rFonts w:ascii="Wingdings" w:hAnsi="Wingdings" w:hint="default"/>
      </w:rPr>
    </w:lvl>
    <w:lvl w:ilvl="6" w:tplc="04070001" w:tentative="1">
      <w:start w:val="1"/>
      <w:numFmt w:val="bullet"/>
      <w:lvlText w:val=""/>
      <w:lvlJc w:val="left"/>
      <w:pPr>
        <w:tabs>
          <w:tab w:val="num" w:pos="5160"/>
        </w:tabs>
        <w:ind w:left="5160" w:hanging="360"/>
      </w:pPr>
      <w:rPr>
        <w:rFonts w:ascii="Symbol" w:hAnsi="Symbol" w:hint="default"/>
      </w:rPr>
    </w:lvl>
    <w:lvl w:ilvl="7" w:tplc="04070003" w:tentative="1">
      <w:start w:val="1"/>
      <w:numFmt w:val="bullet"/>
      <w:lvlText w:val="o"/>
      <w:lvlJc w:val="left"/>
      <w:pPr>
        <w:tabs>
          <w:tab w:val="num" w:pos="5880"/>
        </w:tabs>
        <w:ind w:left="5880" w:hanging="360"/>
      </w:pPr>
      <w:rPr>
        <w:rFonts w:ascii="Courier New" w:hAnsi="Courier New" w:cs="Courier New" w:hint="default"/>
      </w:rPr>
    </w:lvl>
    <w:lvl w:ilvl="8" w:tplc="04070005" w:tentative="1">
      <w:start w:val="1"/>
      <w:numFmt w:val="bullet"/>
      <w:lvlText w:val=""/>
      <w:lvlJc w:val="left"/>
      <w:pPr>
        <w:tabs>
          <w:tab w:val="num" w:pos="6600"/>
        </w:tabs>
        <w:ind w:left="6600" w:hanging="360"/>
      </w:pPr>
      <w:rPr>
        <w:rFonts w:ascii="Wingdings" w:hAnsi="Wingdings" w:hint="default"/>
      </w:rPr>
    </w:lvl>
  </w:abstractNum>
  <w:abstractNum w:abstractNumId="22" w15:restartNumberingAfterBreak="0">
    <w:nsid w:val="4E8D3592"/>
    <w:multiLevelType w:val="multilevel"/>
    <w:tmpl w:val="BC769304"/>
    <w:lvl w:ilvl="0">
      <w:start w:val="1"/>
      <w:numFmt w:val="bullet"/>
      <w:lvlText w:val=""/>
      <w:lvlJc w:val="left"/>
      <w:pPr>
        <w:tabs>
          <w:tab w:val="num" w:pos="0"/>
        </w:tabs>
        <w:ind w:left="360"/>
      </w:pPr>
    </w:lvl>
    <w:lvl w:ilvl="1">
      <w:start w:val="1"/>
      <w:numFmt w:val="bullet"/>
      <w:lvlText w:val=""/>
      <w:lvlJc w:val="left"/>
      <w:pPr>
        <w:tabs>
          <w:tab w:val="num" w:pos="0"/>
        </w:tabs>
        <w:ind w:left="360"/>
      </w:pPr>
    </w:lvl>
    <w:lvl w:ilvl="2">
      <w:start w:val="1"/>
      <w:numFmt w:val="bullet"/>
      <w:lvlText w:val=""/>
      <w:lvlJc w:val="left"/>
      <w:pPr>
        <w:tabs>
          <w:tab w:val="num" w:pos="0"/>
        </w:tabs>
        <w:ind w:left="360"/>
      </w:pPr>
    </w:lvl>
    <w:lvl w:ilvl="3">
      <w:start w:val="1"/>
      <w:numFmt w:val="bullet"/>
      <w:lvlText w:val=""/>
      <w:lvlJc w:val="left"/>
      <w:pPr>
        <w:tabs>
          <w:tab w:val="num" w:pos="0"/>
        </w:tabs>
        <w:ind w:left="360"/>
      </w:pPr>
    </w:lvl>
    <w:lvl w:ilvl="4">
      <w:start w:val="1"/>
      <w:numFmt w:val="bullet"/>
      <w:lvlText w:val=""/>
      <w:lvlJc w:val="left"/>
      <w:pPr>
        <w:tabs>
          <w:tab w:val="num" w:pos="0"/>
        </w:tabs>
        <w:ind w:left="360"/>
      </w:pPr>
    </w:lvl>
    <w:lvl w:ilvl="5">
      <w:start w:val="1"/>
      <w:numFmt w:val="bullet"/>
      <w:lvlText w:val=""/>
      <w:lvlJc w:val="left"/>
      <w:pPr>
        <w:tabs>
          <w:tab w:val="num" w:pos="0"/>
        </w:tabs>
        <w:ind w:left="360"/>
      </w:pPr>
    </w:lvl>
    <w:lvl w:ilvl="6">
      <w:start w:val="1"/>
      <w:numFmt w:val="bullet"/>
      <w:lvlText w:val=""/>
      <w:lvlJc w:val="left"/>
      <w:pPr>
        <w:tabs>
          <w:tab w:val="num" w:pos="0"/>
        </w:tabs>
        <w:ind w:left="360"/>
      </w:pPr>
    </w:lvl>
    <w:lvl w:ilvl="7">
      <w:start w:val="1"/>
      <w:numFmt w:val="bullet"/>
      <w:lvlText w:val=""/>
      <w:lvlJc w:val="left"/>
      <w:pPr>
        <w:tabs>
          <w:tab w:val="num" w:pos="0"/>
        </w:tabs>
        <w:ind w:left="360"/>
      </w:pPr>
    </w:lvl>
    <w:lvl w:ilvl="8">
      <w:start w:val="1"/>
      <w:numFmt w:val="bullet"/>
      <w:lvlText w:val=""/>
      <w:lvlJc w:val="left"/>
      <w:pPr>
        <w:tabs>
          <w:tab w:val="num" w:pos="0"/>
        </w:tabs>
        <w:ind w:left="360"/>
      </w:pPr>
    </w:lvl>
  </w:abstractNum>
  <w:abstractNum w:abstractNumId="23" w15:restartNumberingAfterBreak="0">
    <w:nsid w:val="4F6060E7"/>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4" w15:restartNumberingAfterBreak="0">
    <w:nsid w:val="50F7619D"/>
    <w:multiLevelType w:val="multilevel"/>
    <w:tmpl w:val="E1E81E98"/>
    <w:lvl w:ilvl="0">
      <w:start w:val="1"/>
      <w:numFmt w:val="lowerLetter"/>
      <w:pStyle w:val="Aufzhlungszeichen2"/>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58562AE9"/>
    <w:multiLevelType w:val="singleLevel"/>
    <w:tmpl w:val="04070017"/>
    <w:lvl w:ilvl="0">
      <w:start w:val="1"/>
      <w:numFmt w:val="lowerLetter"/>
      <w:lvlText w:val="%1)"/>
      <w:lvlJc w:val="left"/>
      <w:pPr>
        <w:tabs>
          <w:tab w:val="num" w:pos="360"/>
        </w:tabs>
        <w:ind w:left="360" w:hanging="360"/>
      </w:pPr>
      <w:rPr>
        <w:rFonts w:hint="default"/>
      </w:rPr>
    </w:lvl>
  </w:abstractNum>
  <w:abstractNum w:abstractNumId="26" w15:restartNumberingAfterBreak="0">
    <w:nsid w:val="61607436"/>
    <w:multiLevelType w:val="multilevel"/>
    <w:tmpl w:val="4B0EEBA8"/>
    <w:lvl w:ilvl="0">
      <w:start w:val="5"/>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22D3162"/>
    <w:multiLevelType w:val="singleLevel"/>
    <w:tmpl w:val="BFEEA830"/>
    <w:lvl w:ilvl="0">
      <w:start w:val="1"/>
      <w:numFmt w:val="bullet"/>
      <w:pStyle w:val="Aufzhlungszeichen"/>
      <w:lvlText w:val=""/>
      <w:lvlJc w:val="left"/>
      <w:pPr>
        <w:tabs>
          <w:tab w:val="num" w:pos="360"/>
        </w:tabs>
        <w:ind w:left="360" w:hanging="360"/>
      </w:pPr>
      <w:rPr>
        <w:rFonts w:ascii="Wingdings" w:hAnsi="Wingdings" w:hint="default"/>
      </w:rPr>
    </w:lvl>
  </w:abstractNum>
  <w:abstractNum w:abstractNumId="28" w15:restartNumberingAfterBreak="0">
    <w:nsid w:val="66FD53F6"/>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9" w15:restartNumberingAfterBreak="0">
    <w:nsid w:val="6A5513EF"/>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30" w15:restartNumberingAfterBreak="0">
    <w:nsid w:val="7C0F2C13"/>
    <w:multiLevelType w:val="singleLevel"/>
    <w:tmpl w:val="04070017"/>
    <w:lvl w:ilvl="0">
      <w:start w:val="1"/>
      <w:numFmt w:val="lowerLetter"/>
      <w:lvlText w:val="%1)"/>
      <w:lvlJc w:val="left"/>
      <w:pPr>
        <w:tabs>
          <w:tab w:val="num" w:pos="360"/>
        </w:tabs>
        <w:ind w:left="360" w:hanging="360"/>
      </w:pPr>
      <w:rPr>
        <w:rFonts w:hint="default"/>
      </w:rPr>
    </w:lvl>
  </w:abstractNum>
  <w:abstractNum w:abstractNumId="31" w15:restartNumberingAfterBreak="0">
    <w:nsid w:val="7CDE19F3"/>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32" w15:restartNumberingAfterBreak="0">
    <w:nsid w:val="7E3C04C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7FD677E0"/>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1"/>
  </w:num>
  <w:num w:numId="2">
    <w:abstractNumId w:val="27"/>
  </w:num>
  <w:num w:numId="3">
    <w:abstractNumId w:val="0"/>
  </w:num>
  <w:num w:numId="4">
    <w:abstractNumId w:val="24"/>
  </w:num>
  <w:num w:numId="5">
    <w:abstractNumId w:val="27"/>
  </w:num>
  <w:num w:numId="6">
    <w:abstractNumId w:val="24"/>
  </w:num>
  <w:num w:numId="7">
    <w:abstractNumId w:val="15"/>
  </w:num>
  <w:num w:numId="8">
    <w:abstractNumId w:val="16"/>
  </w:num>
  <w:num w:numId="9">
    <w:abstractNumId w:val="23"/>
  </w:num>
  <w:num w:numId="10">
    <w:abstractNumId w:val="14"/>
  </w:num>
  <w:num w:numId="11">
    <w:abstractNumId w:val="9"/>
  </w:num>
  <w:num w:numId="12">
    <w:abstractNumId w:val="20"/>
  </w:num>
  <w:num w:numId="13">
    <w:abstractNumId w:val="22"/>
  </w:num>
  <w:num w:numId="14">
    <w:abstractNumId w:val="26"/>
  </w:num>
  <w:num w:numId="15">
    <w:abstractNumId w:val="19"/>
  </w:num>
  <w:num w:numId="16">
    <w:abstractNumId w:val="2"/>
  </w:num>
  <w:num w:numId="17">
    <w:abstractNumId w:val="32"/>
  </w:num>
  <w:num w:numId="18">
    <w:abstractNumId w:val="28"/>
  </w:num>
  <w:num w:numId="19">
    <w:abstractNumId w:val="18"/>
  </w:num>
  <w:num w:numId="20">
    <w:abstractNumId w:val="5"/>
  </w:num>
  <w:num w:numId="21">
    <w:abstractNumId w:val="12"/>
  </w:num>
  <w:num w:numId="22">
    <w:abstractNumId w:val="17"/>
  </w:num>
  <w:num w:numId="23">
    <w:abstractNumId w:val="10"/>
  </w:num>
  <w:num w:numId="24">
    <w:abstractNumId w:val="33"/>
  </w:num>
  <w:num w:numId="25">
    <w:abstractNumId w:val="8"/>
  </w:num>
  <w:num w:numId="26">
    <w:abstractNumId w:val="30"/>
  </w:num>
  <w:num w:numId="27">
    <w:abstractNumId w:val="25"/>
  </w:num>
  <w:num w:numId="28">
    <w:abstractNumId w:val="3"/>
  </w:num>
  <w:num w:numId="29">
    <w:abstractNumId w:val="21"/>
  </w:num>
  <w:num w:numId="30">
    <w:abstractNumId w:val="29"/>
  </w:num>
  <w:num w:numId="31">
    <w:abstractNumId w:val="31"/>
  </w:num>
  <w:num w:numId="32">
    <w:abstractNumId w:val="7"/>
  </w:num>
  <w:num w:numId="33">
    <w:abstractNumId w:val="11"/>
  </w:num>
  <w:num w:numId="34">
    <w:abstractNumId w:val="6"/>
  </w:num>
  <w:num w:numId="35">
    <w:abstractNumId w:val="4"/>
  </w:num>
  <w:num w:numId="3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it-IT" w:vendorID="64" w:dllVersion="131078" w:nlCheck="1" w:checkStyle="0"/>
  <w:activeWritingStyle w:appName="MSWord" w:lang="de-DE" w:vendorID="64" w:dllVersion="131078" w:nlCheck="1" w:checkStyle="1"/>
  <w:activeWritingStyle w:appName="MSWord" w:lang="fr-FR" w:vendorID="64" w:dllVersion="131078" w:nlCheck="1" w:checkStyle="1"/>
  <w:activeWritingStyle w:appName="MSWord" w:lang="de-DE" w:vendorID="9" w:dllVersion="512" w:checkStyle="1"/>
  <w:activeWritingStyle w:appName="MSWord" w:lang="it-IT" w:vendorID="3" w:dllVersion="517"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61183"/>
    <w:rsid w:val="00004F8A"/>
    <w:rsid w:val="00005880"/>
    <w:rsid w:val="00044767"/>
    <w:rsid w:val="000639FB"/>
    <w:rsid w:val="00096AB2"/>
    <w:rsid w:val="000B7FF0"/>
    <w:rsid w:val="000D6B02"/>
    <w:rsid w:val="000E2DD6"/>
    <w:rsid w:val="000F44EC"/>
    <w:rsid w:val="00121C35"/>
    <w:rsid w:val="001223AF"/>
    <w:rsid w:val="0013015D"/>
    <w:rsid w:val="00170126"/>
    <w:rsid w:val="001710AB"/>
    <w:rsid w:val="001C46EE"/>
    <w:rsid w:val="001D79AD"/>
    <w:rsid w:val="001E3D9B"/>
    <w:rsid w:val="001F5E7B"/>
    <w:rsid w:val="0020126F"/>
    <w:rsid w:val="00210A4B"/>
    <w:rsid w:val="00216312"/>
    <w:rsid w:val="00227470"/>
    <w:rsid w:val="00246A55"/>
    <w:rsid w:val="002519B1"/>
    <w:rsid w:val="00252E10"/>
    <w:rsid w:val="00280F0A"/>
    <w:rsid w:val="00287677"/>
    <w:rsid w:val="002C1070"/>
    <w:rsid w:val="002F208E"/>
    <w:rsid w:val="00300670"/>
    <w:rsid w:val="0032129B"/>
    <w:rsid w:val="00335AEC"/>
    <w:rsid w:val="003876DB"/>
    <w:rsid w:val="003A3C54"/>
    <w:rsid w:val="003B7079"/>
    <w:rsid w:val="003B7349"/>
    <w:rsid w:val="003C5F2E"/>
    <w:rsid w:val="003F0D10"/>
    <w:rsid w:val="003F1417"/>
    <w:rsid w:val="0040232B"/>
    <w:rsid w:val="0041578D"/>
    <w:rsid w:val="0044301E"/>
    <w:rsid w:val="004456F9"/>
    <w:rsid w:val="00453A8C"/>
    <w:rsid w:val="00456ED4"/>
    <w:rsid w:val="0045766C"/>
    <w:rsid w:val="004809B6"/>
    <w:rsid w:val="004A5ABB"/>
    <w:rsid w:val="005615F1"/>
    <w:rsid w:val="005A6F75"/>
    <w:rsid w:val="005E1E34"/>
    <w:rsid w:val="006A079D"/>
    <w:rsid w:val="006A14A3"/>
    <w:rsid w:val="006B2B5E"/>
    <w:rsid w:val="006C3A99"/>
    <w:rsid w:val="006E437C"/>
    <w:rsid w:val="00700E2B"/>
    <w:rsid w:val="00711A86"/>
    <w:rsid w:val="00723D87"/>
    <w:rsid w:val="00751C77"/>
    <w:rsid w:val="007723A5"/>
    <w:rsid w:val="00776A96"/>
    <w:rsid w:val="00790577"/>
    <w:rsid w:val="007A3824"/>
    <w:rsid w:val="007B38E4"/>
    <w:rsid w:val="007D1836"/>
    <w:rsid w:val="007F5A3A"/>
    <w:rsid w:val="007F671A"/>
    <w:rsid w:val="0080338C"/>
    <w:rsid w:val="0080654A"/>
    <w:rsid w:val="00807A71"/>
    <w:rsid w:val="008179B9"/>
    <w:rsid w:val="00844CF5"/>
    <w:rsid w:val="00860806"/>
    <w:rsid w:val="00885A51"/>
    <w:rsid w:val="008A1048"/>
    <w:rsid w:val="008E7437"/>
    <w:rsid w:val="00902AE4"/>
    <w:rsid w:val="009247AC"/>
    <w:rsid w:val="00926A72"/>
    <w:rsid w:val="00935418"/>
    <w:rsid w:val="0094118B"/>
    <w:rsid w:val="00946A30"/>
    <w:rsid w:val="00964BD4"/>
    <w:rsid w:val="00997588"/>
    <w:rsid w:val="009D5818"/>
    <w:rsid w:val="009E4412"/>
    <w:rsid w:val="00A00691"/>
    <w:rsid w:val="00A117BC"/>
    <w:rsid w:val="00A32A20"/>
    <w:rsid w:val="00A73E09"/>
    <w:rsid w:val="00AA11C4"/>
    <w:rsid w:val="00AB3C46"/>
    <w:rsid w:val="00AF3B43"/>
    <w:rsid w:val="00AF57E6"/>
    <w:rsid w:val="00B31370"/>
    <w:rsid w:val="00B83E2F"/>
    <w:rsid w:val="00B87FD6"/>
    <w:rsid w:val="00BA3290"/>
    <w:rsid w:val="00BB6EF1"/>
    <w:rsid w:val="00BC4A46"/>
    <w:rsid w:val="00BD626B"/>
    <w:rsid w:val="00BF1927"/>
    <w:rsid w:val="00BF6301"/>
    <w:rsid w:val="00C07553"/>
    <w:rsid w:val="00C16DE5"/>
    <w:rsid w:val="00C35786"/>
    <w:rsid w:val="00C5760E"/>
    <w:rsid w:val="00C62C4A"/>
    <w:rsid w:val="00C92013"/>
    <w:rsid w:val="00C9291A"/>
    <w:rsid w:val="00CB3F6E"/>
    <w:rsid w:val="00CB5AEC"/>
    <w:rsid w:val="00D307F0"/>
    <w:rsid w:val="00D346AB"/>
    <w:rsid w:val="00D36158"/>
    <w:rsid w:val="00D5095B"/>
    <w:rsid w:val="00D57321"/>
    <w:rsid w:val="00D925FD"/>
    <w:rsid w:val="00DA3985"/>
    <w:rsid w:val="00DA60E0"/>
    <w:rsid w:val="00DC38E3"/>
    <w:rsid w:val="00DC3ADA"/>
    <w:rsid w:val="00DF244A"/>
    <w:rsid w:val="00E142F4"/>
    <w:rsid w:val="00E2291A"/>
    <w:rsid w:val="00E57944"/>
    <w:rsid w:val="00E72F45"/>
    <w:rsid w:val="00E776FB"/>
    <w:rsid w:val="00E86C47"/>
    <w:rsid w:val="00EA3B27"/>
    <w:rsid w:val="00EB05CB"/>
    <w:rsid w:val="00EB1B14"/>
    <w:rsid w:val="00EC4B4C"/>
    <w:rsid w:val="00EC687D"/>
    <w:rsid w:val="00ED1624"/>
    <w:rsid w:val="00EF7882"/>
    <w:rsid w:val="00F0419D"/>
    <w:rsid w:val="00F57B0D"/>
    <w:rsid w:val="00F61183"/>
    <w:rsid w:val="00F7437A"/>
    <w:rsid w:val="00F97E8E"/>
    <w:rsid w:val="00FC4604"/>
    <w:rsid w:val="00FE68D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57"/>
    <o:shapelayout v:ext="edit">
      <o:idmap v:ext="edit" data="1"/>
    </o:shapelayout>
  </w:shapeDefaults>
  <w:decimalSymbol w:val=","/>
  <w:listSeparator w:val=";"/>
  <w15:chartTrackingRefBased/>
  <w15:docId w15:val="{47A934DA-A6D4-47AD-B6D9-6A1B2AEEEC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E7437"/>
    <w:rPr>
      <w:rFonts w:ascii="Arial" w:hAnsi="Arial"/>
      <w:sz w:val="22"/>
    </w:rPr>
  </w:style>
  <w:style w:type="paragraph" w:styleId="berschrift1">
    <w:name w:val="heading 1"/>
    <w:basedOn w:val="Standard"/>
    <w:next w:val="Standard"/>
    <w:link w:val="berschrift1Zchn"/>
    <w:qFormat/>
    <w:pPr>
      <w:keepNext/>
      <w:outlineLvl w:val="0"/>
    </w:pPr>
    <w:rPr>
      <w:b/>
      <w:kern w:val="32"/>
      <w:sz w:val="32"/>
    </w:rPr>
  </w:style>
  <w:style w:type="paragraph" w:styleId="berschrift2">
    <w:name w:val="heading 2"/>
    <w:basedOn w:val="Standard"/>
    <w:next w:val="Standard"/>
    <w:link w:val="berschrift2Zchn"/>
    <w:autoRedefine/>
    <w:qFormat/>
    <w:rsid w:val="00044767"/>
    <w:pPr>
      <w:keepNext/>
      <w:ind w:left="284" w:hanging="284"/>
      <w:jc w:val="center"/>
      <w:outlineLvl w:val="1"/>
    </w:pPr>
    <w:rPr>
      <w:b/>
      <w:sz w:val="28"/>
    </w:rPr>
  </w:style>
  <w:style w:type="paragraph" w:styleId="berschrift3">
    <w:name w:val="heading 3"/>
    <w:basedOn w:val="Standard"/>
    <w:next w:val="Standard"/>
    <w:qFormat/>
    <w:rsid w:val="001F5E7B"/>
    <w:pPr>
      <w:keepNext/>
      <w:spacing w:before="240" w:after="60"/>
      <w:outlineLvl w:val="2"/>
    </w:pPr>
    <w:rPr>
      <w:b/>
      <w:sz w:val="28"/>
      <w:u w:val="single"/>
    </w:rPr>
  </w:style>
  <w:style w:type="paragraph" w:styleId="berschrift4">
    <w:name w:val="heading 4"/>
    <w:basedOn w:val="Standard"/>
    <w:next w:val="Standard"/>
    <w:qFormat/>
    <w:rsid w:val="001F5E7B"/>
    <w:pPr>
      <w:keepNext/>
      <w:spacing w:before="120" w:after="60"/>
      <w:jc w:val="center"/>
      <w:outlineLvl w:val="3"/>
    </w:pPr>
    <w:rPr>
      <w:b/>
      <w:sz w:val="24"/>
    </w:rPr>
  </w:style>
  <w:style w:type="paragraph" w:styleId="berschrift5">
    <w:name w:val="heading 5"/>
    <w:basedOn w:val="Standard"/>
    <w:next w:val="Standard"/>
    <w:autoRedefine/>
    <w:qFormat/>
    <w:rsid w:val="00044767"/>
    <w:pPr>
      <w:spacing w:before="120" w:after="60"/>
      <w:outlineLvl w:val="4"/>
    </w:pPr>
    <w:rPr>
      <w:b/>
      <w:i/>
      <w:sz w:val="26"/>
    </w:rPr>
  </w:style>
  <w:style w:type="paragraph" w:styleId="berschrift6">
    <w:name w:val="heading 6"/>
    <w:basedOn w:val="Standard"/>
    <w:next w:val="Standard"/>
    <w:qFormat/>
    <w:pPr>
      <w:spacing w:before="240" w:after="60"/>
      <w:outlineLvl w:val="5"/>
    </w:pPr>
    <w:rPr>
      <w:rFonts w:ascii="Times New Roman" w:hAnsi="Times New Roman"/>
      <w:b/>
    </w:rPr>
  </w:style>
  <w:style w:type="paragraph" w:styleId="berschrift7">
    <w:name w:val="heading 7"/>
    <w:basedOn w:val="Standard"/>
    <w:next w:val="Standard"/>
    <w:qFormat/>
    <w:pPr>
      <w:keepNext/>
      <w:outlineLvl w:val="6"/>
    </w:pPr>
    <w:rPr>
      <w:color w:val="FF00FF"/>
      <w:sz w:val="28"/>
    </w:rPr>
  </w:style>
  <w:style w:type="paragraph" w:styleId="berschrift8">
    <w:name w:val="heading 8"/>
    <w:basedOn w:val="Standard"/>
    <w:next w:val="Standard"/>
    <w:qFormat/>
    <w:pPr>
      <w:keepNext/>
      <w:outlineLvl w:val="7"/>
    </w:pPr>
    <w:rPr>
      <w:b/>
      <w:color w:val="FF00FF"/>
      <w:sz w:val="24"/>
    </w:rPr>
  </w:style>
  <w:style w:type="paragraph" w:styleId="berschrift9">
    <w:name w:val="heading 9"/>
    <w:basedOn w:val="Standard"/>
    <w:next w:val="Standard"/>
    <w:qFormat/>
    <w:pPr>
      <w:keepNext/>
      <w:outlineLvl w:val="8"/>
    </w:pPr>
    <w:rPr>
      <w:color w:val="FF00FF"/>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link w:val="berschrift2"/>
    <w:rsid w:val="00044767"/>
    <w:rPr>
      <w:rFonts w:ascii="Arial" w:hAnsi="Arial"/>
      <w:b/>
      <w:sz w:val="28"/>
      <w:lang w:val="de-DE" w:eastAsia="de-DE" w:bidi="ar-SA"/>
    </w:rPr>
  </w:style>
  <w:style w:type="paragraph" w:styleId="Aufzhlungszeichen">
    <w:name w:val="List Bullet"/>
    <w:basedOn w:val="Standard"/>
    <w:autoRedefine/>
    <w:pPr>
      <w:numPr>
        <w:numId w:val="5"/>
      </w:numPr>
    </w:pPr>
  </w:style>
  <w:style w:type="paragraph" w:styleId="Aufzhlungszeichen2">
    <w:name w:val="List Bullet 2"/>
    <w:basedOn w:val="Standard"/>
    <w:autoRedefine/>
    <w:pPr>
      <w:numPr>
        <w:numId w:val="6"/>
      </w:numPr>
      <w:tabs>
        <w:tab w:val="clear" w:pos="360"/>
        <w:tab w:val="num" w:pos="643"/>
      </w:tabs>
      <w:ind w:left="643"/>
    </w:pPr>
  </w:style>
  <w:style w:type="paragraph" w:styleId="Blocktext">
    <w:name w:val="Block Text"/>
    <w:basedOn w:val="Standard"/>
    <w:pPr>
      <w:widowControl w:val="0"/>
      <w:ind w:left="284" w:right="720" w:hanging="284"/>
    </w:pPr>
  </w:style>
  <w:style w:type="paragraph" w:styleId="Fuzeile">
    <w:name w:val="footer"/>
    <w:basedOn w:val="Standard"/>
    <w:pPr>
      <w:tabs>
        <w:tab w:val="center" w:pos="4536"/>
        <w:tab w:val="right" w:pos="9072"/>
      </w:tabs>
    </w:pPr>
  </w:style>
  <w:style w:type="character" w:styleId="BesuchterHyperlink">
    <w:name w:val="FollowedHyperlink"/>
    <w:rPr>
      <w:rFonts w:ascii="Arial" w:hAnsi="Arial"/>
      <w:dstrike w:val="0"/>
      <w:color w:val="0000FF"/>
      <w:sz w:val="24"/>
      <w:u w:val="single"/>
      <w:vertAlign w:val="baseline"/>
    </w:rPr>
  </w:style>
  <w:style w:type="character" w:styleId="Hyperlink">
    <w:name w:val="Hyperlink"/>
    <w:rsid w:val="005A6F75"/>
    <w:rPr>
      <w:rFonts w:ascii="Arial" w:hAnsi="Arial"/>
      <w:color w:val="0000FF"/>
      <w:sz w:val="24"/>
      <w:u w:val="single"/>
    </w:rPr>
  </w:style>
  <w:style w:type="paragraph" w:styleId="Kopfzeile">
    <w:name w:val="header"/>
    <w:basedOn w:val="Standard"/>
    <w:pPr>
      <w:tabs>
        <w:tab w:val="center" w:pos="4536"/>
        <w:tab w:val="right" w:pos="9072"/>
      </w:tabs>
    </w:p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4">
    <w:name w:val="List Continue 4"/>
    <w:basedOn w:val="Standard"/>
    <w:pPr>
      <w:spacing w:after="120"/>
      <w:ind w:left="1132"/>
    </w:pPr>
  </w:style>
  <w:style w:type="paragraph" w:styleId="NurText">
    <w:name w:val="Plain Text"/>
    <w:basedOn w:val="Standard"/>
    <w:rPr>
      <w:rFonts w:ascii="Courier New" w:hAnsi="Courier New"/>
    </w:rPr>
  </w:style>
  <w:style w:type="paragraph" w:styleId="Textkrper">
    <w:name w:val="Body Text"/>
    <w:basedOn w:val="Standard"/>
    <w:pPr>
      <w:spacing w:after="120"/>
    </w:pPr>
  </w:style>
  <w:style w:type="paragraph" w:styleId="Textkrper-Zeileneinzug">
    <w:name w:val="Body Text Indent"/>
    <w:basedOn w:val="Standard"/>
    <w:pPr>
      <w:ind w:left="284"/>
    </w:pPr>
    <w:rPr>
      <w:rFonts w:ascii="Unique Extended" w:hAnsi="Unique Extended"/>
    </w:rPr>
  </w:style>
  <w:style w:type="paragraph" w:styleId="Titel">
    <w:name w:val="Title"/>
    <w:basedOn w:val="Standard"/>
    <w:qFormat/>
    <w:pPr>
      <w:jc w:val="center"/>
    </w:pPr>
    <w:rPr>
      <w:i/>
      <w:color w:val="FF00FF"/>
      <w:sz w:val="28"/>
      <w:u w:val="single"/>
    </w:rPr>
  </w:style>
  <w:style w:type="paragraph" w:customStyle="1" w:styleId="Aufgabe">
    <w:name w:val="Aufgabe"/>
    <w:basedOn w:val="Standard"/>
    <w:pPr>
      <w:ind w:left="567" w:right="567"/>
      <w:jc w:val="both"/>
    </w:pPr>
    <w:rPr>
      <w:rFonts w:ascii="New York" w:hAnsi="New York"/>
      <w:sz w:val="24"/>
    </w:rPr>
  </w:style>
  <w:style w:type="paragraph" w:customStyle="1" w:styleId="Text">
    <w:name w:val="Text"/>
    <w:basedOn w:val="Standard"/>
    <w:rPr>
      <w:rFonts w:ascii="Tms Rmn" w:hAnsi="Tms Rmn"/>
      <w:shadow/>
      <w:noProof/>
    </w:rPr>
  </w:style>
  <w:style w:type="paragraph" w:customStyle="1" w:styleId="WW-Caption">
    <w:name w:val="WW-Caption"/>
    <w:basedOn w:val="Standard"/>
    <w:next w:val="Standard"/>
    <w:pPr>
      <w:suppressAutoHyphens/>
      <w:spacing w:before="120" w:after="120"/>
    </w:pPr>
    <w:rPr>
      <w:b/>
    </w:rPr>
  </w:style>
  <w:style w:type="paragraph" w:customStyle="1" w:styleId="Vorgabetext">
    <w:name w:val="Vorgabetext"/>
    <w:basedOn w:val="Standard"/>
    <w:rPr>
      <w:rFonts w:ascii="Times New Roman" w:hAnsi="Times New Roman"/>
      <w:sz w:val="24"/>
    </w:rPr>
  </w:style>
  <w:style w:type="paragraph" w:styleId="Textkrper2">
    <w:name w:val="Body Text 2"/>
    <w:basedOn w:val="Standard"/>
    <w:rPr>
      <w:color w:val="000000"/>
    </w:rPr>
  </w:style>
  <w:style w:type="paragraph" w:customStyle="1" w:styleId="Default">
    <w:name w:val="Default"/>
    <w:rPr>
      <w:rFonts w:ascii="Arial" w:hAnsi="Arial"/>
      <w:snapToGrid w:val="0"/>
      <w:color w:val="000000"/>
      <w:sz w:val="24"/>
    </w:rPr>
  </w:style>
  <w:style w:type="paragraph" w:styleId="Textkrper3">
    <w:name w:val="Body Text 3"/>
    <w:basedOn w:val="Standard"/>
  </w:style>
  <w:style w:type="table" w:styleId="Tabellenraster">
    <w:name w:val="Table Grid"/>
    <w:basedOn w:val="NormaleTabelle"/>
    <w:rsid w:val="003B7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1">
    <w:name w:val="Formatvorlage1"/>
    <w:basedOn w:val="berschrift3"/>
    <w:rsid w:val="001F5E7B"/>
  </w:style>
  <w:style w:type="paragraph" w:customStyle="1" w:styleId="Formatvorlage2">
    <w:name w:val="Formatvorlage2"/>
    <w:basedOn w:val="berschrift4"/>
    <w:rsid w:val="001F5E7B"/>
  </w:style>
  <w:style w:type="paragraph" w:customStyle="1" w:styleId="Hyperlinkzentriert">
    <w:name w:val="Hyperlink_zentriert"/>
    <w:basedOn w:val="Standard"/>
    <w:autoRedefine/>
    <w:rsid w:val="0032129B"/>
    <w:pPr>
      <w:jc w:val="center"/>
    </w:pPr>
    <w:rPr>
      <w:color w:val="0000FF"/>
      <w:sz w:val="24"/>
      <w:u w:val="single"/>
    </w:rPr>
  </w:style>
  <w:style w:type="character" w:customStyle="1" w:styleId="berschrift1Zchn">
    <w:name w:val="Überschrift 1 Zchn"/>
    <w:link w:val="berschrift1"/>
    <w:rsid w:val="00E2291A"/>
    <w:rPr>
      <w:rFonts w:ascii="Arial" w:hAnsi="Arial"/>
      <w:b/>
      <w:kern w:val="32"/>
      <w:sz w:val="32"/>
      <w:lang w:val="de-DE"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OrganizeInFolder/>
</w:webSettings>
</file>

<file path=word/_rels/document.xml.rels><?xml version="1.0" encoding="UTF-8" standalone="yes"?>
<Relationships xmlns="http://schemas.openxmlformats.org/package/2006/relationships"><Relationship Id="rId26" Type="http://schemas.openxmlformats.org/officeDocument/2006/relationships/hyperlink" Target="lsgastro.docx" TargetMode="External"/><Relationship Id="rId117" Type="http://schemas.openxmlformats.org/officeDocument/2006/relationships/hyperlink" Target="lsgastro.docx" TargetMode="External"/><Relationship Id="rId21" Type="http://schemas.openxmlformats.org/officeDocument/2006/relationships/hyperlink" Target="lsgastro.docx" TargetMode="External"/><Relationship Id="rId42" Type="http://schemas.openxmlformats.org/officeDocument/2006/relationships/image" Target="media/image5.wmf"/><Relationship Id="rId47" Type="http://schemas.openxmlformats.org/officeDocument/2006/relationships/hyperlink" Target="lsgastro.docx" TargetMode="External"/><Relationship Id="rId63" Type="http://schemas.openxmlformats.org/officeDocument/2006/relationships/image" Target="media/image9.jpeg"/><Relationship Id="rId68" Type="http://schemas.openxmlformats.org/officeDocument/2006/relationships/hyperlink" Target="lsgastro.docx" TargetMode="External"/><Relationship Id="rId84" Type="http://schemas.openxmlformats.org/officeDocument/2006/relationships/hyperlink" Target="lsgastro.docx" TargetMode="External"/><Relationship Id="rId89" Type="http://schemas.openxmlformats.org/officeDocument/2006/relationships/hyperlink" Target="lsgastro.docx" TargetMode="External"/><Relationship Id="rId112" Type="http://schemas.openxmlformats.org/officeDocument/2006/relationships/hyperlink" Target="lsgastro.docx" TargetMode="External"/><Relationship Id="rId133" Type="http://schemas.openxmlformats.org/officeDocument/2006/relationships/hyperlink" Target="lsgastro.docx" TargetMode="External"/><Relationship Id="rId138" Type="http://schemas.openxmlformats.org/officeDocument/2006/relationships/hyperlink" Target="lsgastro.docx" TargetMode="External"/><Relationship Id="rId16" Type="http://schemas.openxmlformats.org/officeDocument/2006/relationships/hyperlink" Target="lsgastro.docx" TargetMode="External"/><Relationship Id="rId107" Type="http://schemas.openxmlformats.org/officeDocument/2006/relationships/hyperlink" Target="lsgastro.docx" TargetMode="External"/><Relationship Id="rId11" Type="http://schemas.openxmlformats.org/officeDocument/2006/relationships/oleObject" Target="embeddings/oleObject2.bin"/><Relationship Id="rId32" Type="http://schemas.openxmlformats.org/officeDocument/2006/relationships/hyperlink" Target="lsgastro.docx" TargetMode="External"/><Relationship Id="rId37" Type="http://schemas.openxmlformats.org/officeDocument/2006/relationships/hyperlink" Target="lsgastro.docx" TargetMode="External"/><Relationship Id="rId53" Type="http://schemas.openxmlformats.org/officeDocument/2006/relationships/image" Target="media/image7.png"/><Relationship Id="rId58" Type="http://schemas.openxmlformats.org/officeDocument/2006/relationships/hyperlink" Target="lsgastro.docx" TargetMode="External"/><Relationship Id="rId74" Type="http://schemas.openxmlformats.org/officeDocument/2006/relationships/hyperlink" Target="lsgastro.docx" TargetMode="External"/><Relationship Id="rId79" Type="http://schemas.openxmlformats.org/officeDocument/2006/relationships/oleObject" Target="embeddings/oleObject9.bin"/><Relationship Id="rId102" Type="http://schemas.openxmlformats.org/officeDocument/2006/relationships/oleObject" Target="embeddings/oleObject11.bin"/><Relationship Id="rId123" Type="http://schemas.openxmlformats.org/officeDocument/2006/relationships/hyperlink" Target="lsgastro.docx" TargetMode="External"/><Relationship Id="rId128" Type="http://schemas.openxmlformats.org/officeDocument/2006/relationships/hyperlink" Target="lsgastro.docx" TargetMode="External"/><Relationship Id="rId144" Type="http://schemas.openxmlformats.org/officeDocument/2006/relationships/hyperlink" Target="lsgastro.docx" TargetMode="External"/><Relationship Id="rId149" Type="http://schemas.openxmlformats.org/officeDocument/2006/relationships/footer" Target="footer1.xml"/><Relationship Id="rId5" Type="http://schemas.openxmlformats.org/officeDocument/2006/relationships/footnotes" Target="footnotes.xml"/><Relationship Id="rId90" Type="http://schemas.openxmlformats.org/officeDocument/2006/relationships/hyperlink" Target="lsgastro.docx" TargetMode="External"/><Relationship Id="rId95" Type="http://schemas.openxmlformats.org/officeDocument/2006/relationships/hyperlink" Target="lsgastro.docx" TargetMode="External"/><Relationship Id="rId22" Type="http://schemas.openxmlformats.org/officeDocument/2006/relationships/hyperlink" Target="lsgastro.docx" TargetMode="External"/><Relationship Id="rId27" Type="http://schemas.openxmlformats.org/officeDocument/2006/relationships/hyperlink" Target="lsgastro.docx" TargetMode="External"/><Relationship Id="rId43" Type="http://schemas.openxmlformats.org/officeDocument/2006/relationships/oleObject" Target="embeddings/oleObject5.bin"/><Relationship Id="rId48" Type="http://schemas.openxmlformats.org/officeDocument/2006/relationships/hyperlink" Target="lsgastro.docx" TargetMode="External"/><Relationship Id="rId64" Type="http://schemas.openxmlformats.org/officeDocument/2006/relationships/hyperlink" Target="lsgastro.docx" TargetMode="External"/><Relationship Id="rId69" Type="http://schemas.openxmlformats.org/officeDocument/2006/relationships/hyperlink" Target="lsgastro.docx" TargetMode="External"/><Relationship Id="rId113" Type="http://schemas.openxmlformats.org/officeDocument/2006/relationships/hyperlink" Target="lsgastro.docx" TargetMode="External"/><Relationship Id="rId118" Type="http://schemas.openxmlformats.org/officeDocument/2006/relationships/hyperlink" Target="lsgastro.docx" TargetMode="External"/><Relationship Id="rId134" Type="http://schemas.openxmlformats.org/officeDocument/2006/relationships/hyperlink" Target="lsgastro.docx" TargetMode="External"/><Relationship Id="rId139" Type="http://schemas.openxmlformats.org/officeDocument/2006/relationships/hyperlink" Target="lsgastro.docx" TargetMode="External"/><Relationship Id="rId80" Type="http://schemas.openxmlformats.org/officeDocument/2006/relationships/hyperlink" Target="lsgastro.docx" TargetMode="External"/><Relationship Id="rId85" Type="http://schemas.openxmlformats.org/officeDocument/2006/relationships/hyperlink" Target="lsgastro.docx" TargetMode="External"/><Relationship Id="rId150" Type="http://schemas.openxmlformats.org/officeDocument/2006/relationships/fontTable" Target="fontTable.xml"/><Relationship Id="rId12" Type="http://schemas.openxmlformats.org/officeDocument/2006/relationships/hyperlink" Target="lsgastro.docx" TargetMode="External"/><Relationship Id="rId17" Type="http://schemas.openxmlformats.org/officeDocument/2006/relationships/hyperlink" Target="lsgastro.docx" TargetMode="External"/><Relationship Id="rId25" Type="http://schemas.openxmlformats.org/officeDocument/2006/relationships/hyperlink" Target="lsgastro.docx" TargetMode="External"/><Relationship Id="rId33" Type="http://schemas.openxmlformats.org/officeDocument/2006/relationships/image" Target="media/image4.wmf"/><Relationship Id="rId38" Type="http://schemas.openxmlformats.org/officeDocument/2006/relationships/hyperlink" Target="lsgastro.docx" TargetMode="External"/><Relationship Id="rId46" Type="http://schemas.openxmlformats.org/officeDocument/2006/relationships/hyperlink" Target="lsgastro.docx" TargetMode="External"/><Relationship Id="rId59" Type="http://schemas.openxmlformats.org/officeDocument/2006/relationships/hyperlink" Target="lsgastro.docx" TargetMode="External"/><Relationship Id="rId67" Type="http://schemas.openxmlformats.org/officeDocument/2006/relationships/hyperlink" Target="lsgastro.docx" TargetMode="External"/><Relationship Id="rId103" Type="http://schemas.openxmlformats.org/officeDocument/2006/relationships/hyperlink" Target="lsgastro.docx" TargetMode="External"/><Relationship Id="rId108" Type="http://schemas.openxmlformats.org/officeDocument/2006/relationships/image" Target="media/image18.wmf"/><Relationship Id="rId116" Type="http://schemas.openxmlformats.org/officeDocument/2006/relationships/hyperlink" Target="lsgastro.docx" TargetMode="External"/><Relationship Id="rId124" Type="http://schemas.openxmlformats.org/officeDocument/2006/relationships/image" Target="media/image21.png"/><Relationship Id="rId129" Type="http://schemas.openxmlformats.org/officeDocument/2006/relationships/hyperlink" Target="lsgastro.docx" TargetMode="External"/><Relationship Id="rId137" Type="http://schemas.openxmlformats.org/officeDocument/2006/relationships/hyperlink" Target="lsgastro.docx" TargetMode="External"/><Relationship Id="rId20" Type="http://schemas.openxmlformats.org/officeDocument/2006/relationships/oleObject" Target="embeddings/oleObject3.bin"/><Relationship Id="rId41" Type="http://schemas.openxmlformats.org/officeDocument/2006/relationships/hyperlink" Target="lsgastro.docx" TargetMode="External"/><Relationship Id="rId54" Type="http://schemas.openxmlformats.org/officeDocument/2006/relationships/oleObject" Target="embeddings/oleObject7.bin"/><Relationship Id="rId62" Type="http://schemas.openxmlformats.org/officeDocument/2006/relationships/hyperlink" Target="lsgastro.docx" TargetMode="External"/><Relationship Id="rId70" Type="http://schemas.openxmlformats.org/officeDocument/2006/relationships/hyperlink" Target="lsgastro.docx" TargetMode="External"/><Relationship Id="rId75" Type="http://schemas.openxmlformats.org/officeDocument/2006/relationships/image" Target="media/image10.jpeg"/><Relationship Id="rId83" Type="http://schemas.openxmlformats.org/officeDocument/2006/relationships/hyperlink" Target="lsgastro.docx" TargetMode="External"/><Relationship Id="rId88" Type="http://schemas.openxmlformats.org/officeDocument/2006/relationships/image" Target="media/image12.jpeg"/><Relationship Id="rId91" Type="http://schemas.openxmlformats.org/officeDocument/2006/relationships/image" Target="media/image13.jpeg"/><Relationship Id="rId96" Type="http://schemas.openxmlformats.org/officeDocument/2006/relationships/hyperlink" Target="lsgastro.docx" TargetMode="External"/><Relationship Id="rId111" Type="http://schemas.openxmlformats.org/officeDocument/2006/relationships/image" Target="media/image19.jpeg"/><Relationship Id="rId132" Type="http://schemas.openxmlformats.org/officeDocument/2006/relationships/hyperlink" Target="lsgastro.docx" TargetMode="External"/><Relationship Id="rId140" Type="http://schemas.openxmlformats.org/officeDocument/2006/relationships/hyperlink" Target="lsgastro.docx" TargetMode="External"/><Relationship Id="rId145" Type="http://schemas.openxmlformats.org/officeDocument/2006/relationships/hyperlink" Target="lsgastro.docx"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lsgastro.docx" TargetMode="External"/><Relationship Id="rId23" Type="http://schemas.openxmlformats.org/officeDocument/2006/relationships/hyperlink" Target="lsgastro.docx" TargetMode="External"/><Relationship Id="rId28" Type="http://schemas.openxmlformats.org/officeDocument/2006/relationships/hyperlink" Target="lsgastro.docx" TargetMode="External"/><Relationship Id="rId36" Type="http://schemas.openxmlformats.org/officeDocument/2006/relationships/hyperlink" Target="lsgastro.docx" TargetMode="External"/><Relationship Id="rId49" Type="http://schemas.openxmlformats.org/officeDocument/2006/relationships/hyperlink" Target="lsgastro.docx" TargetMode="External"/><Relationship Id="rId57" Type="http://schemas.openxmlformats.org/officeDocument/2006/relationships/oleObject" Target="embeddings/oleObject8.bin"/><Relationship Id="rId106" Type="http://schemas.openxmlformats.org/officeDocument/2006/relationships/hyperlink" Target="lsgastro.docx" TargetMode="External"/><Relationship Id="rId114" Type="http://schemas.openxmlformats.org/officeDocument/2006/relationships/hyperlink" Target="lsgastro.docx" TargetMode="External"/><Relationship Id="rId119" Type="http://schemas.openxmlformats.org/officeDocument/2006/relationships/hyperlink" Target="lsgastro.docx" TargetMode="External"/><Relationship Id="rId127" Type="http://schemas.openxmlformats.org/officeDocument/2006/relationships/hyperlink" Target="lsgastro.docx" TargetMode="External"/><Relationship Id="rId10" Type="http://schemas.openxmlformats.org/officeDocument/2006/relationships/image" Target="media/image2.wmf"/><Relationship Id="rId31" Type="http://schemas.openxmlformats.org/officeDocument/2006/relationships/hyperlink" Target="lsgastro.docx" TargetMode="External"/><Relationship Id="rId44" Type="http://schemas.openxmlformats.org/officeDocument/2006/relationships/image" Target="media/image6.wmf"/><Relationship Id="rId52" Type="http://schemas.openxmlformats.org/officeDocument/2006/relationships/hyperlink" Target="lsgastro.docx" TargetMode="External"/><Relationship Id="rId60" Type="http://schemas.openxmlformats.org/officeDocument/2006/relationships/hyperlink" Target="lsgastro.docx" TargetMode="External"/><Relationship Id="rId65" Type="http://schemas.openxmlformats.org/officeDocument/2006/relationships/hyperlink" Target="lsgastro.docx" TargetMode="External"/><Relationship Id="rId73" Type="http://schemas.openxmlformats.org/officeDocument/2006/relationships/hyperlink" Target="lsgastro.docx" TargetMode="External"/><Relationship Id="rId78" Type="http://schemas.openxmlformats.org/officeDocument/2006/relationships/image" Target="media/image11.wmf"/><Relationship Id="rId81" Type="http://schemas.openxmlformats.org/officeDocument/2006/relationships/hyperlink" Target="lsgastro.docx" TargetMode="External"/><Relationship Id="rId86" Type="http://schemas.openxmlformats.org/officeDocument/2006/relationships/hyperlink" Target="lsgastro.docx" TargetMode="External"/><Relationship Id="rId94" Type="http://schemas.openxmlformats.org/officeDocument/2006/relationships/hyperlink" Target="lsgastro.docx" TargetMode="External"/><Relationship Id="rId99" Type="http://schemas.openxmlformats.org/officeDocument/2006/relationships/oleObject" Target="embeddings/oleObject10.bin"/><Relationship Id="rId101" Type="http://schemas.openxmlformats.org/officeDocument/2006/relationships/image" Target="media/image16.wmf"/><Relationship Id="rId122" Type="http://schemas.openxmlformats.org/officeDocument/2006/relationships/image" Target="media/image20.jpeg"/><Relationship Id="rId130" Type="http://schemas.openxmlformats.org/officeDocument/2006/relationships/image" Target="media/image22.wmf"/><Relationship Id="rId135" Type="http://schemas.openxmlformats.org/officeDocument/2006/relationships/hyperlink" Target="lsgastro.docx" TargetMode="External"/><Relationship Id="rId143" Type="http://schemas.openxmlformats.org/officeDocument/2006/relationships/hyperlink" Target="lsgastro.docx" TargetMode="External"/><Relationship Id="rId148" Type="http://schemas.openxmlformats.org/officeDocument/2006/relationships/header" Target="header1.xml"/><Relationship Id="rId15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oleObject" Target="embeddings/oleObject1.bin"/><Relationship Id="rId13" Type="http://schemas.openxmlformats.org/officeDocument/2006/relationships/hyperlink" Target="lsgastro.docx" TargetMode="External"/><Relationship Id="rId18" Type="http://schemas.openxmlformats.org/officeDocument/2006/relationships/hyperlink" Target="lsgastro.docx" TargetMode="External"/><Relationship Id="rId39" Type="http://schemas.openxmlformats.org/officeDocument/2006/relationships/hyperlink" Target="lsgastro.docx" TargetMode="External"/><Relationship Id="rId109" Type="http://schemas.openxmlformats.org/officeDocument/2006/relationships/oleObject" Target="embeddings/oleObject12.bin"/><Relationship Id="rId34" Type="http://schemas.openxmlformats.org/officeDocument/2006/relationships/oleObject" Target="embeddings/oleObject4.bin"/><Relationship Id="rId50" Type="http://schemas.openxmlformats.org/officeDocument/2006/relationships/hyperlink" Target="lsgastro.docx" TargetMode="External"/><Relationship Id="rId55" Type="http://schemas.openxmlformats.org/officeDocument/2006/relationships/hyperlink" Target="lsgastro.docx" TargetMode="External"/><Relationship Id="rId76" Type="http://schemas.openxmlformats.org/officeDocument/2006/relationships/hyperlink" Target="lsgastro.docx" TargetMode="External"/><Relationship Id="rId97" Type="http://schemas.openxmlformats.org/officeDocument/2006/relationships/hyperlink" Target="lsgastro.docx" TargetMode="External"/><Relationship Id="rId104" Type="http://schemas.openxmlformats.org/officeDocument/2006/relationships/image" Target="media/image17.jpeg"/><Relationship Id="rId120" Type="http://schemas.openxmlformats.org/officeDocument/2006/relationships/hyperlink" Target="lsgastro.docx" TargetMode="External"/><Relationship Id="rId125" Type="http://schemas.openxmlformats.org/officeDocument/2006/relationships/hyperlink" Target="lsgastro.docx" TargetMode="External"/><Relationship Id="rId141" Type="http://schemas.openxmlformats.org/officeDocument/2006/relationships/hyperlink" Target="lsgastro.docx" TargetMode="External"/><Relationship Id="rId146" Type="http://schemas.openxmlformats.org/officeDocument/2006/relationships/hyperlink" Target="lsgastro.docx" TargetMode="External"/><Relationship Id="rId7" Type="http://schemas.openxmlformats.org/officeDocument/2006/relationships/hyperlink" Target="index.docx" TargetMode="External"/><Relationship Id="rId71" Type="http://schemas.openxmlformats.org/officeDocument/2006/relationships/hyperlink" Target="lsgastro.docx" TargetMode="External"/><Relationship Id="rId92" Type="http://schemas.openxmlformats.org/officeDocument/2006/relationships/hyperlink" Target="lsgastro.docx" TargetMode="External"/><Relationship Id="rId2" Type="http://schemas.openxmlformats.org/officeDocument/2006/relationships/styles" Target="styles.xml"/><Relationship Id="rId29" Type="http://schemas.openxmlformats.org/officeDocument/2006/relationships/hyperlink" Target="lsgastro.docx" TargetMode="External"/><Relationship Id="rId24" Type="http://schemas.openxmlformats.org/officeDocument/2006/relationships/hyperlink" Target="lsgastro.docx" TargetMode="External"/><Relationship Id="rId40" Type="http://schemas.openxmlformats.org/officeDocument/2006/relationships/hyperlink" Target="lsgastro.docx" TargetMode="External"/><Relationship Id="rId45" Type="http://schemas.openxmlformats.org/officeDocument/2006/relationships/oleObject" Target="embeddings/oleObject6.bin"/><Relationship Id="rId66" Type="http://schemas.openxmlformats.org/officeDocument/2006/relationships/hyperlink" Target="lsgastro.docx" TargetMode="External"/><Relationship Id="rId87" Type="http://schemas.openxmlformats.org/officeDocument/2006/relationships/hyperlink" Target="lsgastro.docx" TargetMode="External"/><Relationship Id="rId110" Type="http://schemas.openxmlformats.org/officeDocument/2006/relationships/hyperlink" Target="lsgastro.docx" TargetMode="External"/><Relationship Id="rId115" Type="http://schemas.openxmlformats.org/officeDocument/2006/relationships/hyperlink" Target="lsgastro.docx" TargetMode="External"/><Relationship Id="rId131" Type="http://schemas.openxmlformats.org/officeDocument/2006/relationships/oleObject" Target="embeddings/oleObject13.bin"/><Relationship Id="rId136" Type="http://schemas.openxmlformats.org/officeDocument/2006/relationships/hyperlink" Target="lsgastro.docx" TargetMode="External"/><Relationship Id="rId61" Type="http://schemas.openxmlformats.org/officeDocument/2006/relationships/hyperlink" Target="lsgastro.docx" TargetMode="External"/><Relationship Id="rId82" Type="http://schemas.openxmlformats.org/officeDocument/2006/relationships/hyperlink" Target="lsgastro.docx" TargetMode="External"/><Relationship Id="rId19" Type="http://schemas.openxmlformats.org/officeDocument/2006/relationships/image" Target="media/image3.wmf"/><Relationship Id="rId14" Type="http://schemas.openxmlformats.org/officeDocument/2006/relationships/hyperlink" Target="lsgastro.docx" TargetMode="External"/><Relationship Id="rId30" Type="http://schemas.openxmlformats.org/officeDocument/2006/relationships/hyperlink" Target="lsgastro.docx" TargetMode="External"/><Relationship Id="rId35" Type="http://schemas.openxmlformats.org/officeDocument/2006/relationships/hyperlink" Target="lsgastro.docx" TargetMode="External"/><Relationship Id="rId56" Type="http://schemas.openxmlformats.org/officeDocument/2006/relationships/image" Target="media/image8.png"/><Relationship Id="rId77" Type="http://schemas.openxmlformats.org/officeDocument/2006/relationships/hyperlink" Target="lsgastro.docx" TargetMode="External"/><Relationship Id="rId100" Type="http://schemas.openxmlformats.org/officeDocument/2006/relationships/hyperlink" Target="lsgastro.docx" TargetMode="External"/><Relationship Id="rId105" Type="http://schemas.openxmlformats.org/officeDocument/2006/relationships/hyperlink" Target="lsgastro.docx" TargetMode="External"/><Relationship Id="rId126" Type="http://schemas.openxmlformats.org/officeDocument/2006/relationships/hyperlink" Target="lsgastro.docx" TargetMode="External"/><Relationship Id="rId147" Type="http://schemas.openxmlformats.org/officeDocument/2006/relationships/hyperlink" Target="lsgastro.docx" TargetMode="External"/><Relationship Id="rId8" Type="http://schemas.openxmlformats.org/officeDocument/2006/relationships/image" Target="media/image1.wmf"/><Relationship Id="rId51" Type="http://schemas.openxmlformats.org/officeDocument/2006/relationships/hyperlink" Target="lsgastro.docx" TargetMode="External"/><Relationship Id="rId72" Type="http://schemas.openxmlformats.org/officeDocument/2006/relationships/hyperlink" Target="lsgastro.docx" TargetMode="External"/><Relationship Id="rId93" Type="http://schemas.openxmlformats.org/officeDocument/2006/relationships/image" Target="media/image14.png"/><Relationship Id="rId98" Type="http://schemas.openxmlformats.org/officeDocument/2006/relationships/image" Target="media/image15.wmf"/><Relationship Id="rId121" Type="http://schemas.openxmlformats.org/officeDocument/2006/relationships/hyperlink" Target="lsgastro.docx" TargetMode="External"/><Relationship Id="rId142" Type="http://schemas.openxmlformats.org/officeDocument/2006/relationships/hyperlink" Target="lsgastro.docx" TargetMode="External"/><Relationship Id="rId3"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T:\sammlung_docx\aufgabe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aufgaben.dot</Template>
  <TotalTime>0</TotalTime>
  <Pages>28</Pages>
  <Words>7875</Words>
  <Characters>49617</Characters>
  <Application>Microsoft Office Word</Application>
  <DocSecurity>0</DocSecurity>
  <Lines>413</Lines>
  <Paragraphs>114</Paragraphs>
  <ScaleCrop>false</ScaleCrop>
  <HeadingPairs>
    <vt:vector size="2" baseType="variant">
      <vt:variant>
        <vt:lpstr>Titel</vt:lpstr>
      </vt:variant>
      <vt:variant>
        <vt:i4>1</vt:i4>
      </vt:variant>
    </vt:vector>
  </HeadingPairs>
  <TitlesOfParts>
    <vt:vector size="1" baseType="lpstr">
      <vt:lpstr>Pittys Physikaufgaben - Elektrizitätslehre</vt:lpstr>
    </vt:vector>
  </TitlesOfParts>
  <Company> </Company>
  <LinksUpToDate>false</LinksUpToDate>
  <CharactersWithSpaces>57378</CharactersWithSpaces>
  <SharedDoc>false</SharedDoc>
  <HLinks>
    <vt:vector size="1326" baseType="variant">
      <vt:variant>
        <vt:i4>3145844</vt:i4>
      </vt:variant>
      <vt:variant>
        <vt:i4>699</vt:i4>
      </vt:variant>
      <vt:variant>
        <vt:i4>0</vt:i4>
      </vt:variant>
      <vt:variant>
        <vt:i4>5</vt:i4>
      </vt:variant>
      <vt:variant>
        <vt:lpwstr/>
      </vt:variant>
      <vt:variant>
        <vt:lpwstr>t0</vt:lpwstr>
      </vt:variant>
      <vt:variant>
        <vt:i4>3145844</vt:i4>
      </vt:variant>
      <vt:variant>
        <vt:i4>696</vt:i4>
      </vt:variant>
      <vt:variant>
        <vt:i4>0</vt:i4>
      </vt:variant>
      <vt:variant>
        <vt:i4>5</vt:i4>
      </vt:variant>
      <vt:variant>
        <vt:lpwstr/>
      </vt:variant>
      <vt:variant>
        <vt:lpwstr>t0</vt:lpwstr>
      </vt:variant>
      <vt:variant>
        <vt:i4>5177371</vt:i4>
      </vt:variant>
      <vt:variant>
        <vt:i4>693</vt:i4>
      </vt:variant>
      <vt:variant>
        <vt:i4>0</vt:i4>
      </vt:variant>
      <vt:variant>
        <vt:i4>5</vt:i4>
      </vt:variant>
      <vt:variant>
        <vt:lpwstr>lsgastro.doc</vt:lpwstr>
      </vt:variant>
      <vt:variant>
        <vt:lpwstr>as126</vt:lpwstr>
      </vt:variant>
      <vt:variant>
        <vt:i4>5177371</vt:i4>
      </vt:variant>
      <vt:variant>
        <vt:i4>690</vt:i4>
      </vt:variant>
      <vt:variant>
        <vt:i4>0</vt:i4>
      </vt:variant>
      <vt:variant>
        <vt:i4>5</vt:i4>
      </vt:variant>
      <vt:variant>
        <vt:lpwstr>lsgastro.doc</vt:lpwstr>
      </vt:variant>
      <vt:variant>
        <vt:lpwstr>as122</vt:lpwstr>
      </vt:variant>
      <vt:variant>
        <vt:i4>3145844</vt:i4>
      </vt:variant>
      <vt:variant>
        <vt:i4>687</vt:i4>
      </vt:variant>
      <vt:variant>
        <vt:i4>0</vt:i4>
      </vt:variant>
      <vt:variant>
        <vt:i4>5</vt:i4>
      </vt:variant>
      <vt:variant>
        <vt:lpwstr/>
      </vt:variant>
      <vt:variant>
        <vt:lpwstr>t0</vt:lpwstr>
      </vt:variant>
      <vt:variant>
        <vt:i4>4718619</vt:i4>
      </vt:variant>
      <vt:variant>
        <vt:i4>684</vt:i4>
      </vt:variant>
      <vt:variant>
        <vt:i4>0</vt:i4>
      </vt:variant>
      <vt:variant>
        <vt:i4>5</vt:i4>
      </vt:variant>
      <vt:variant>
        <vt:lpwstr>lsgastro.doc</vt:lpwstr>
      </vt:variant>
      <vt:variant>
        <vt:lpwstr>as158</vt:lpwstr>
      </vt:variant>
      <vt:variant>
        <vt:i4>4718619</vt:i4>
      </vt:variant>
      <vt:variant>
        <vt:i4>681</vt:i4>
      </vt:variant>
      <vt:variant>
        <vt:i4>0</vt:i4>
      </vt:variant>
      <vt:variant>
        <vt:i4>5</vt:i4>
      </vt:variant>
      <vt:variant>
        <vt:lpwstr>lsgastro.doc</vt:lpwstr>
      </vt:variant>
      <vt:variant>
        <vt:lpwstr>as157</vt:lpwstr>
      </vt:variant>
      <vt:variant>
        <vt:i4>5177371</vt:i4>
      </vt:variant>
      <vt:variant>
        <vt:i4>678</vt:i4>
      </vt:variant>
      <vt:variant>
        <vt:i4>0</vt:i4>
      </vt:variant>
      <vt:variant>
        <vt:i4>5</vt:i4>
      </vt:variant>
      <vt:variant>
        <vt:lpwstr>lsgastro.doc</vt:lpwstr>
      </vt:variant>
      <vt:variant>
        <vt:lpwstr>as120</vt:lpwstr>
      </vt:variant>
      <vt:variant>
        <vt:i4>4980763</vt:i4>
      </vt:variant>
      <vt:variant>
        <vt:i4>675</vt:i4>
      </vt:variant>
      <vt:variant>
        <vt:i4>0</vt:i4>
      </vt:variant>
      <vt:variant>
        <vt:i4>5</vt:i4>
      </vt:variant>
      <vt:variant>
        <vt:lpwstr>lsgastro.doc</vt:lpwstr>
      </vt:variant>
      <vt:variant>
        <vt:lpwstr>as117</vt:lpwstr>
      </vt:variant>
      <vt:variant>
        <vt:i4>4980763</vt:i4>
      </vt:variant>
      <vt:variant>
        <vt:i4>672</vt:i4>
      </vt:variant>
      <vt:variant>
        <vt:i4>0</vt:i4>
      </vt:variant>
      <vt:variant>
        <vt:i4>5</vt:i4>
      </vt:variant>
      <vt:variant>
        <vt:lpwstr>lsgastro.doc</vt:lpwstr>
      </vt:variant>
      <vt:variant>
        <vt:lpwstr>as116</vt:lpwstr>
      </vt:variant>
      <vt:variant>
        <vt:i4>4980763</vt:i4>
      </vt:variant>
      <vt:variant>
        <vt:i4>669</vt:i4>
      </vt:variant>
      <vt:variant>
        <vt:i4>0</vt:i4>
      </vt:variant>
      <vt:variant>
        <vt:i4>5</vt:i4>
      </vt:variant>
      <vt:variant>
        <vt:lpwstr>lsgastro.doc</vt:lpwstr>
      </vt:variant>
      <vt:variant>
        <vt:lpwstr>as115</vt:lpwstr>
      </vt:variant>
      <vt:variant>
        <vt:i4>4980763</vt:i4>
      </vt:variant>
      <vt:variant>
        <vt:i4>666</vt:i4>
      </vt:variant>
      <vt:variant>
        <vt:i4>0</vt:i4>
      </vt:variant>
      <vt:variant>
        <vt:i4>5</vt:i4>
      </vt:variant>
      <vt:variant>
        <vt:lpwstr>lsgastro.doc</vt:lpwstr>
      </vt:variant>
      <vt:variant>
        <vt:lpwstr>as114</vt:lpwstr>
      </vt:variant>
      <vt:variant>
        <vt:i4>4980763</vt:i4>
      </vt:variant>
      <vt:variant>
        <vt:i4>663</vt:i4>
      </vt:variant>
      <vt:variant>
        <vt:i4>0</vt:i4>
      </vt:variant>
      <vt:variant>
        <vt:i4>5</vt:i4>
      </vt:variant>
      <vt:variant>
        <vt:lpwstr>lsgastro.doc</vt:lpwstr>
      </vt:variant>
      <vt:variant>
        <vt:lpwstr>as113</vt:lpwstr>
      </vt:variant>
      <vt:variant>
        <vt:i4>3145844</vt:i4>
      </vt:variant>
      <vt:variant>
        <vt:i4>660</vt:i4>
      </vt:variant>
      <vt:variant>
        <vt:i4>0</vt:i4>
      </vt:variant>
      <vt:variant>
        <vt:i4>5</vt:i4>
      </vt:variant>
      <vt:variant>
        <vt:lpwstr/>
      </vt:variant>
      <vt:variant>
        <vt:lpwstr>t0</vt:lpwstr>
      </vt:variant>
      <vt:variant>
        <vt:i4>4915227</vt:i4>
      </vt:variant>
      <vt:variant>
        <vt:i4>657</vt:i4>
      </vt:variant>
      <vt:variant>
        <vt:i4>0</vt:i4>
      </vt:variant>
      <vt:variant>
        <vt:i4>5</vt:i4>
      </vt:variant>
      <vt:variant>
        <vt:lpwstr>lsgastro.doc</vt:lpwstr>
      </vt:variant>
      <vt:variant>
        <vt:lpwstr>as165</vt:lpwstr>
      </vt:variant>
      <vt:variant>
        <vt:i4>4718619</vt:i4>
      </vt:variant>
      <vt:variant>
        <vt:i4>654</vt:i4>
      </vt:variant>
      <vt:variant>
        <vt:i4>0</vt:i4>
      </vt:variant>
      <vt:variant>
        <vt:i4>5</vt:i4>
      </vt:variant>
      <vt:variant>
        <vt:lpwstr>lsgastro.doc</vt:lpwstr>
      </vt:variant>
      <vt:variant>
        <vt:lpwstr>as156</vt:lpwstr>
      </vt:variant>
      <vt:variant>
        <vt:i4>4718619</vt:i4>
      </vt:variant>
      <vt:variant>
        <vt:i4>651</vt:i4>
      </vt:variant>
      <vt:variant>
        <vt:i4>0</vt:i4>
      </vt:variant>
      <vt:variant>
        <vt:i4>5</vt:i4>
      </vt:variant>
      <vt:variant>
        <vt:lpwstr>lsgastro.doc</vt:lpwstr>
      </vt:variant>
      <vt:variant>
        <vt:lpwstr>as155</vt:lpwstr>
      </vt:variant>
      <vt:variant>
        <vt:i4>4718619</vt:i4>
      </vt:variant>
      <vt:variant>
        <vt:i4>648</vt:i4>
      </vt:variant>
      <vt:variant>
        <vt:i4>0</vt:i4>
      </vt:variant>
      <vt:variant>
        <vt:i4>5</vt:i4>
      </vt:variant>
      <vt:variant>
        <vt:lpwstr>lsgastro.doc</vt:lpwstr>
      </vt:variant>
      <vt:variant>
        <vt:lpwstr>as154</vt:lpwstr>
      </vt:variant>
      <vt:variant>
        <vt:i4>4980763</vt:i4>
      </vt:variant>
      <vt:variant>
        <vt:i4>645</vt:i4>
      </vt:variant>
      <vt:variant>
        <vt:i4>0</vt:i4>
      </vt:variant>
      <vt:variant>
        <vt:i4>5</vt:i4>
      </vt:variant>
      <vt:variant>
        <vt:lpwstr>lsgastro.doc</vt:lpwstr>
      </vt:variant>
      <vt:variant>
        <vt:lpwstr>as112</vt:lpwstr>
      </vt:variant>
      <vt:variant>
        <vt:i4>4980763</vt:i4>
      </vt:variant>
      <vt:variant>
        <vt:i4>642</vt:i4>
      </vt:variant>
      <vt:variant>
        <vt:i4>0</vt:i4>
      </vt:variant>
      <vt:variant>
        <vt:i4>5</vt:i4>
      </vt:variant>
      <vt:variant>
        <vt:lpwstr>lsgastro.doc</vt:lpwstr>
      </vt:variant>
      <vt:variant>
        <vt:lpwstr>as111</vt:lpwstr>
      </vt:variant>
      <vt:variant>
        <vt:i4>5046299</vt:i4>
      </vt:variant>
      <vt:variant>
        <vt:i4>639</vt:i4>
      </vt:variant>
      <vt:variant>
        <vt:i4>0</vt:i4>
      </vt:variant>
      <vt:variant>
        <vt:i4>5</vt:i4>
      </vt:variant>
      <vt:variant>
        <vt:lpwstr>lsgastro.doc</vt:lpwstr>
      </vt:variant>
      <vt:variant>
        <vt:lpwstr>as108</vt:lpwstr>
      </vt:variant>
      <vt:variant>
        <vt:i4>5046299</vt:i4>
      </vt:variant>
      <vt:variant>
        <vt:i4>636</vt:i4>
      </vt:variant>
      <vt:variant>
        <vt:i4>0</vt:i4>
      </vt:variant>
      <vt:variant>
        <vt:i4>5</vt:i4>
      </vt:variant>
      <vt:variant>
        <vt:lpwstr>lsgastro.doc</vt:lpwstr>
      </vt:variant>
      <vt:variant>
        <vt:lpwstr>as107</vt:lpwstr>
      </vt:variant>
      <vt:variant>
        <vt:i4>5046299</vt:i4>
      </vt:variant>
      <vt:variant>
        <vt:i4>633</vt:i4>
      </vt:variant>
      <vt:variant>
        <vt:i4>0</vt:i4>
      </vt:variant>
      <vt:variant>
        <vt:i4>5</vt:i4>
      </vt:variant>
      <vt:variant>
        <vt:lpwstr>lsgastro.doc</vt:lpwstr>
      </vt:variant>
      <vt:variant>
        <vt:lpwstr>as106</vt:lpwstr>
      </vt:variant>
      <vt:variant>
        <vt:i4>5046299</vt:i4>
      </vt:variant>
      <vt:variant>
        <vt:i4>630</vt:i4>
      </vt:variant>
      <vt:variant>
        <vt:i4>0</vt:i4>
      </vt:variant>
      <vt:variant>
        <vt:i4>5</vt:i4>
      </vt:variant>
      <vt:variant>
        <vt:lpwstr>lsgastro.doc</vt:lpwstr>
      </vt:variant>
      <vt:variant>
        <vt:lpwstr>as105</vt:lpwstr>
      </vt:variant>
      <vt:variant>
        <vt:i4>3145844</vt:i4>
      </vt:variant>
      <vt:variant>
        <vt:i4>627</vt:i4>
      </vt:variant>
      <vt:variant>
        <vt:i4>0</vt:i4>
      </vt:variant>
      <vt:variant>
        <vt:i4>5</vt:i4>
      </vt:variant>
      <vt:variant>
        <vt:lpwstr/>
      </vt:variant>
      <vt:variant>
        <vt:lpwstr>t0</vt:lpwstr>
      </vt:variant>
      <vt:variant>
        <vt:i4>4718619</vt:i4>
      </vt:variant>
      <vt:variant>
        <vt:i4>624</vt:i4>
      </vt:variant>
      <vt:variant>
        <vt:i4>0</vt:i4>
      </vt:variant>
      <vt:variant>
        <vt:i4>5</vt:i4>
      </vt:variant>
      <vt:variant>
        <vt:lpwstr>lsgastro.doc</vt:lpwstr>
      </vt:variant>
      <vt:variant>
        <vt:lpwstr>as153</vt:lpwstr>
      </vt:variant>
      <vt:variant>
        <vt:i4>4718619</vt:i4>
      </vt:variant>
      <vt:variant>
        <vt:i4>621</vt:i4>
      </vt:variant>
      <vt:variant>
        <vt:i4>0</vt:i4>
      </vt:variant>
      <vt:variant>
        <vt:i4>5</vt:i4>
      </vt:variant>
      <vt:variant>
        <vt:lpwstr>lsgastro.doc</vt:lpwstr>
      </vt:variant>
      <vt:variant>
        <vt:lpwstr>as152</vt:lpwstr>
      </vt:variant>
      <vt:variant>
        <vt:i4>4718619</vt:i4>
      </vt:variant>
      <vt:variant>
        <vt:i4>618</vt:i4>
      </vt:variant>
      <vt:variant>
        <vt:i4>0</vt:i4>
      </vt:variant>
      <vt:variant>
        <vt:i4>5</vt:i4>
      </vt:variant>
      <vt:variant>
        <vt:lpwstr>lsgastro.doc</vt:lpwstr>
      </vt:variant>
      <vt:variant>
        <vt:lpwstr>as151</vt:lpwstr>
      </vt:variant>
      <vt:variant>
        <vt:i4>4718619</vt:i4>
      </vt:variant>
      <vt:variant>
        <vt:i4>615</vt:i4>
      </vt:variant>
      <vt:variant>
        <vt:i4>0</vt:i4>
      </vt:variant>
      <vt:variant>
        <vt:i4>5</vt:i4>
      </vt:variant>
      <vt:variant>
        <vt:lpwstr>lsgastro.doc</vt:lpwstr>
      </vt:variant>
      <vt:variant>
        <vt:lpwstr>as150</vt:lpwstr>
      </vt:variant>
      <vt:variant>
        <vt:i4>4784155</vt:i4>
      </vt:variant>
      <vt:variant>
        <vt:i4>612</vt:i4>
      </vt:variant>
      <vt:variant>
        <vt:i4>0</vt:i4>
      </vt:variant>
      <vt:variant>
        <vt:i4>5</vt:i4>
      </vt:variant>
      <vt:variant>
        <vt:lpwstr>lsgastro.doc</vt:lpwstr>
      </vt:variant>
      <vt:variant>
        <vt:lpwstr>as149</vt:lpwstr>
      </vt:variant>
      <vt:variant>
        <vt:i4>4784155</vt:i4>
      </vt:variant>
      <vt:variant>
        <vt:i4>609</vt:i4>
      </vt:variant>
      <vt:variant>
        <vt:i4>0</vt:i4>
      </vt:variant>
      <vt:variant>
        <vt:i4>5</vt:i4>
      </vt:variant>
      <vt:variant>
        <vt:lpwstr>lsgastro.doc</vt:lpwstr>
      </vt:variant>
      <vt:variant>
        <vt:lpwstr>as148</vt:lpwstr>
      </vt:variant>
      <vt:variant>
        <vt:i4>4784155</vt:i4>
      </vt:variant>
      <vt:variant>
        <vt:i4>603</vt:i4>
      </vt:variant>
      <vt:variant>
        <vt:i4>0</vt:i4>
      </vt:variant>
      <vt:variant>
        <vt:i4>5</vt:i4>
      </vt:variant>
      <vt:variant>
        <vt:lpwstr>lsgastro.doc</vt:lpwstr>
      </vt:variant>
      <vt:variant>
        <vt:lpwstr>as147</vt:lpwstr>
      </vt:variant>
      <vt:variant>
        <vt:i4>4784155</vt:i4>
      </vt:variant>
      <vt:variant>
        <vt:i4>600</vt:i4>
      </vt:variant>
      <vt:variant>
        <vt:i4>0</vt:i4>
      </vt:variant>
      <vt:variant>
        <vt:i4>5</vt:i4>
      </vt:variant>
      <vt:variant>
        <vt:lpwstr>lsgastro.doc</vt:lpwstr>
      </vt:variant>
      <vt:variant>
        <vt:lpwstr>as146</vt:lpwstr>
      </vt:variant>
      <vt:variant>
        <vt:i4>4784155</vt:i4>
      </vt:variant>
      <vt:variant>
        <vt:i4>597</vt:i4>
      </vt:variant>
      <vt:variant>
        <vt:i4>0</vt:i4>
      </vt:variant>
      <vt:variant>
        <vt:i4>5</vt:i4>
      </vt:variant>
      <vt:variant>
        <vt:lpwstr>lsgastro.doc</vt:lpwstr>
      </vt:variant>
      <vt:variant>
        <vt:lpwstr>as145</vt:lpwstr>
      </vt:variant>
      <vt:variant>
        <vt:i4>4980763</vt:i4>
      </vt:variant>
      <vt:variant>
        <vt:i4>594</vt:i4>
      </vt:variant>
      <vt:variant>
        <vt:i4>0</vt:i4>
      </vt:variant>
      <vt:variant>
        <vt:i4>5</vt:i4>
      </vt:variant>
      <vt:variant>
        <vt:lpwstr>lsgastro.doc</vt:lpwstr>
      </vt:variant>
      <vt:variant>
        <vt:lpwstr>as110</vt:lpwstr>
      </vt:variant>
      <vt:variant>
        <vt:i4>5046299</vt:i4>
      </vt:variant>
      <vt:variant>
        <vt:i4>591</vt:i4>
      </vt:variant>
      <vt:variant>
        <vt:i4>0</vt:i4>
      </vt:variant>
      <vt:variant>
        <vt:i4>5</vt:i4>
      </vt:variant>
      <vt:variant>
        <vt:lpwstr>lsgastro.doc</vt:lpwstr>
      </vt:variant>
      <vt:variant>
        <vt:lpwstr>as109</vt:lpwstr>
      </vt:variant>
      <vt:variant>
        <vt:i4>3145844</vt:i4>
      </vt:variant>
      <vt:variant>
        <vt:i4>588</vt:i4>
      </vt:variant>
      <vt:variant>
        <vt:i4>0</vt:i4>
      </vt:variant>
      <vt:variant>
        <vt:i4>5</vt:i4>
      </vt:variant>
      <vt:variant>
        <vt:lpwstr/>
      </vt:variant>
      <vt:variant>
        <vt:lpwstr>t0</vt:lpwstr>
      </vt:variant>
      <vt:variant>
        <vt:i4>4456475</vt:i4>
      </vt:variant>
      <vt:variant>
        <vt:i4>585</vt:i4>
      </vt:variant>
      <vt:variant>
        <vt:i4>0</vt:i4>
      </vt:variant>
      <vt:variant>
        <vt:i4>5</vt:i4>
      </vt:variant>
      <vt:variant>
        <vt:lpwstr>lsgastro.doc</vt:lpwstr>
      </vt:variant>
      <vt:variant>
        <vt:lpwstr>as196</vt:lpwstr>
      </vt:variant>
      <vt:variant>
        <vt:i4>4522011</vt:i4>
      </vt:variant>
      <vt:variant>
        <vt:i4>582</vt:i4>
      </vt:variant>
      <vt:variant>
        <vt:i4>0</vt:i4>
      </vt:variant>
      <vt:variant>
        <vt:i4>5</vt:i4>
      </vt:variant>
      <vt:variant>
        <vt:lpwstr>lsgastro.doc</vt:lpwstr>
      </vt:variant>
      <vt:variant>
        <vt:lpwstr>as184</vt:lpwstr>
      </vt:variant>
      <vt:variant>
        <vt:i4>4849691</vt:i4>
      </vt:variant>
      <vt:variant>
        <vt:i4>579</vt:i4>
      </vt:variant>
      <vt:variant>
        <vt:i4>0</vt:i4>
      </vt:variant>
      <vt:variant>
        <vt:i4>5</vt:i4>
      </vt:variant>
      <vt:variant>
        <vt:lpwstr>lsgastro.doc</vt:lpwstr>
      </vt:variant>
      <vt:variant>
        <vt:lpwstr>as176</vt:lpwstr>
      </vt:variant>
      <vt:variant>
        <vt:i4>4849691</vt:i4>
      </vt:variant>
      <vt:variant>
        <vt:i4>576</vt:i4>
      </vt:variant>
      <vt:variant>
        <vt:i4>0</vt:i4>
      </vt:variant>
      <vt:variant>
        <vt:i4>5</vt:i4>
      </vt:variant>
      <vt:variant>
        <vt:lpwstr>lsgastro.doc</vt:lpwstr>
      </vt:variant>
      <vt:variant>
        <vt:lpwstr>as175</vt:lpwstr>
      </vt:variant>
      <vt:variant>
        <vt:i4>4849691</vt:i4>
      </vt:variant>
      <vt:variant>
        <vt:i4>573</vt:i4>
      </vt:variant>
      <vt:variant>
        <vt:i4>0</vt:i4>
      </vt:variant>
      <vt:variant>
        <vt:i4>5</vt:i4>
      </vt:variant>
      <vt:variant>
        <vt:lpwstr>lsgastro.doc</vt:lpwstr>
      </vt:variant>
      <vt:variant>
        <vt:lpwstr>as174</vt:lpwstr>
      </vt:variant>
      <vt:variant>
        <vt:i4>4849691</vt:i4>
      </vt:variant>
      <vt:variant>
        <vt:i4>570</vt:i4>
      </vt:variant>
      <vt:variant>
        <vt:i4>0</vt:i4>
      </vt:variant>
      <vt:variant>
        <vt:i4>5</vt:i4>
      </vt:variant>
      <vt:variant>
        <vt:lpwstr>lsgastro.doc</vt:lpwstr>
      </vt:variant>
      <vt:variant>
        <vt:lpwstr>as173</vt:lpwstr>
      </vt:variant>
      <vt:variant>
        <vt:i4>4915227</vt:i4>
      </vt:variant>
      <vt:variant>
        <vt:i4>567</vt:i4>
      </vt:variant>
      <vt:variant>
        <vt:i4>0</vt:i4>
      </vt:variant>
      <vt:variant>
        <vt:i4>5</vt:i4>
      </vt:variant>
      <vt:variant>
        <vt:lpwstr>lsgastro.doc</vt:lpwstr>
      </vt:variant>
      <vt:variant>
        <vt:lpwstr>as164</vt:lpwstr>
      </vt:variant>
      <vt:variant>
        <vt:i4>4915227</vt:i4>
      </vt:variant>
      <vt:variant>
        <vt:i4>564</vt:i4>
      </vt:variant>
      <vt:variant>
        <vt:i4>0</vt:i4>
      </vt:variant>
      <vt:variant>
        <vt:i4>5</vt:i4>
      </vt:variant>
      <vt:variant>
        <vt:lpwstr>lsgastro.doc</vt:lpwstr>
      </vt:variant>
      <vt:variant>
        <vt:lpwstr>as163</vt:lpwstr>
      </vt:variant>
      <vt:variant>
        <vt:i4>4784155</vt:i4>
      </vt:variant>
      <vt:variant>
        <vt:i4>561</vt:i4>
      </vt:variant>
      <vt:variant>
        <vt:i4>0</vt:i4>
      </vt:variant>
      <vt:variant>
        <vt:i4>5</vt:i4>
      </vt:variant>
      <vt:variant>
        <vt:lpwstr>lsgastro.doc</vt:lpwstr>
      </vt:variant>
      <vt:variant>
        <vt:lpwstr>as144</vt:lpwstr>
      </vt:variant>
      <vt:variant>
        <vt:i4>4784155</vt:i4>
      </vt:variant>
      <vt:variant>
        <vt:i4>558</vt:i4>
      </vt:variant>
      <vt:variant>
        <vt:i4>0</vt:i4>
      </vt:variant>
      <vt:variant>
        <vt:i4>5</vt:i4>
      </vt:variant>
      <vt:variant>
        <vt:lpwstr>lsgastro.doc</vt:lpwstr>
      </vt:variant>
      <vt:variant>
        <vt:lpwstr>as143</vt:lpwstr>
      </vt:variant>
      <vt:variant>
        <vt:i4>4784155</vt:i4>
      </vt:variant>
      <vt:variant>
        <vt:i4>555</vt:i4>
      </vt:variant>
      <vt:variant>
        <vt:i4>0</vt:i4>
      </vt:variant>
      <vt:variant>
        <vt:i4>5</vt:i4>
      </vt:variant>
      <vt:variant>
        <vt:lpwstr>lsgastro.doc</vt:lpwstr>
      </vt:variant>
      <vt:variant>
        <vt:lpwstr>as142</vt:lpwstr>
      </vt:variant>
      <vt:variant>
        <vt:i4>4784155</vt:i4>
      </vt:variant>
      <vt:variant>
        <vt:i4>552</vt:i4>
      </vt:variant>
      <vt:variant>
        <vt:i4>0</vt:i4>
      </vt:variant>
      <vt:variant>
        <vt:i4>5</vt:i4>
      </vt:variant>
      <vt:variant>
        <vt:lpwstr>lsgastro.doc</vt:lpwstr>
      </vt:variant>
      <vt:variant>
        <vt:lpwstr>as141</vt:lpwstr>
      </vt:variant>
      <vt:variant>
        <vt:i4>5046299</vt:i4>
      </vt:variant>
      <vt:variant>
        <vt:i4>546</vt:i4>
      </vt:variant>
      <vt:variant>
        <vt:i4>0</vt:i4>
      </vt:variant>
      <vt:variant>
        <vt:i4>5</vt:i4>
      </vt:variant>
      <vt:variant>
        <vt:lpwstr>lsgastro.doc</vt:lpwstr>
      </vt:variant>
      <vt:variant>
        <vt:lpwstr>as104</vt:lpwstr>
      </vt:variant>
      <vt:variant>
        <vt:i4>5046299</vt:i4>
      </vt:variant>
      <vt:variant>
        <vt:i4>543</vt:i4>
      </vt:variant>
      <vt:variant>
        <vt:i4>0</vt:i4>
      </vt:variant>
      <vt:variant>
        <vt:i4>5</vt:i4>
      </vt:variant>
      <vt:variant>
        <vt:lpwstr>lsgastro.doc</vt:lpwstr>
      </vt:variant>
      <vt:variant>
        <vt:lpwstr>as103</vt:lpwstr>
      </vt:variant>
      <vt:variant>
        <vt:i4>5046299</vt:i4>
      </vt:variant>
      <vt:variant>
        <vt:i4>540</vt:i4>
      </vt:variant>
      <vt:variant>
        <vt:i4>0</vt:i4>
      </vt:variant>
      <vt:variant>
        <vt:i4>5</vt:i4>
      </vt:variant>
      <vt:variant>
        <vt:lpwstr>lsgastro.doc</vt:lpwstr>
      </vt:variant>
      <vt:variant>
        <vt:lpwstr>as102</vt:lpwstr>
      </vt:variant>
      <vt:variant>
        <vt:i4>5046299</vt:i4>
      </vt:variant>
      <vt:variant>
        <vt:i4>537</vt:i4>
      </vt:variant>
      <vt:variant>
        <vt:i4>0</vt:i4>
      </vt:variant>
      <vt:variant>
        <vt:i4>5</vt:i4>
      </vt:variant>
      <vt:variant>
        <vt:lpwstr>lsgastro.doc</vt:lpwstr>
      </vt:variant>
      <vt:variant>
        <vt:lpwstr>as101</vt:lpwstr>
      </vt:variant>
      <vt:variant>
        <vt:i4>5046299</vt:i4>
      </vt:variant>
      <vt:variant>
        <vt:i4>534</vt:i4>
      </vt:variant>
      <vt:variant>
        <vt:i4>0</vt:i4>
      </vt:variant>
      <vt:variant>
        <vt:i4>5</vt:i4>
      </vt:variant>
      <vt:variant>
        <vt:lpwstr>lsgastro.doc</vt:lpwstr>
      </vt:variant>
      <vt:variant>
        <vt:lpwstr>as100</vt:lpwstr>
      </vt:variant>
      <vt:variant>
        <vt:i4>4456467</vt:i4>
      </vt:variant>
      <vt:variant>
        <vt:i4>528</vt:i4>
      </vt:variant>
      <vt:variant>
        <vt:i4>0</vt:i4>
      </vt:variant>
      <vt:variant>
        <vt:i4>5</vt:i4>
      </vt:variant>
      <vt:variant>
        <vt:lpwstr>lsgastro.doc</vt:lpwstr>
      </vt:variant>
      <vt:variant>
        <vt:lpwstr>as99</vt:lpwstr>
      </vt:variant>
      <vt:variant>
        <vt:i4>4522003</vt:i4>
      </vt:variant>
      <vt:variant>
        <vt:i4>522</vt:i4>
      </vt:variant>
      <vt:variant>
        <vt:i4>0</vt:i4>
      </vt:variant>
      <vt:variant>
        <vt:i4>5</vt:i4>
      </vt:variant>
      <vt:variant>
        <vt:lpwstr>lsgastro.doc</vt:lpwstr>
      </vt:variant>
      <vt:variant>
        <vt:lpwstr>as98</vt:lpwstr>
      </vt:variant>
      <vt:variant>
        <vt:i4>4849683</vt:i4>
      </vt:variant>
      <vt:variant>
        <vt:i4>519</vt:i4>
      </vt:variant>
      <vt:variant>
        <vt:i4>0</vt:i4>
      </vt:variant>
      <vt:variant>
        <vt:i4>5</vt:i4>
      </vt:variant>
      <vt:variant>
        <vt:lpwstr>lsgastro.doc</vt:lpwstr>
      </vt:variant>
      <vt:variant>
        <vt:lpwstr>as97</vt:lpwstr>
      </vt:variant>
      <vt:variant>
        <vt:i4>4915219</vt:i4>
      </vt:variant>
      <vt:variant>
        <vt:i4>516</vt:i4>
      </vt:variant>
      <vt:variant>
        <vt:i4>0</vt:i4>
      </vt:variant>
      <vt:variant>
        <vt:i4>5</vt:i4>
      </vt:variant>
      <vt:variant>
        <vt:lpwstr>lsgastro.doc</vt:lpwstr>
      </vt:variant>
      <vt:variant>
        <vt:lpwstr>as96</vt:lpwstr>
      </vt:variant>
      <vt:variant>
        <vt:i4>4718611</vt:i4>
      </vt:variant>
      <vt:variant>
        <vt:i4>513</vt:i4>
      </vt:variant>
      <vt:variant>
        <vt:i4>0</vt:i4>
      </vt:variant>
      <vt:variant>
        <vt:i4>5</vt:i4>
      </vt:variant>
      <vt:variant>
        <vt:lpwstr>lsgastro.doc</vt:lpwstr>
      </vt:variant>
      <vt:variant>
        <vt:lpwstr>as95</vt:lpwstr>
      </vt:variant>
      <vt:variant>
        <vt:i4>4784147</vt:i4>
      </vt:variant>
      <vt:variant>
        <vt:i4>510</vt:i4>
      </vt:variant>
      <vt:variant>
        <vt:i4>0</vt:i4>
      </vt:variant>
      <vt:variant>
        <vt:i4>5</vt:i4>
      </vt:variant>
      <vt:variant>
        <vt:lpwstr>lsgastro.doc</vt:lpwstr>
      </vt:variant>
      <vt:variant>
        <vt:lpwstr>as94</vt:lpwstr>
      </vt:variant>
      <vt:variant>
        <vt:i4>5111827</vt:i4>
      </vt:variant>
      <vt:variant>
        <vt:i4>507</vt:i4>
      </vt:variant>
      <vt:variant>
        <vt:i4>0</vt:i4>
      </vt:variant>
      <vt:variant>
        <vt:i4>5</vt:i4>
      </vt:variant>
      <vt:variant>
        <vt:lpwstr>lsgastro.doc</vt:lpwstr>
      </vt:variant>
      <vt:variant>
        <vt:lpwstr>as93</vt:lpwstr>
      </vt:variant>
      <vt:variant>
        <vt:i4>5177363</vt:i4>
      </vt:variant>
      <vt:variant>
        <vt:i4>504</vt:i4>
      </vt:variant>
      <vt:variant>
        <vt:i4>0</vt:i4>
      </vt:variant>
      <vt:variant>
        <vt:i4>5</vt:i4>
      </vt:variant>
      <vt:variant>
        <vt:lpwstr>lsgastro.doc</vt:lpwstr>
      </vt:variant>
      <vt:variant>
        <vt:lpwstr>as92</vt:lpwstr>
      </vt:variant>
      <vt:variant>
        <vt:i4>4980755</vt:i4>
      </vt:variant>
      <vt:variant>
        <vt:i4>501</vt:i4>
      </vt:variant>
      <vt:variant>
        <vt:i4>0</vt:i4>
      </vt:variant>
      <vt:variant>
        <vt:i4>5</vt:i4>
      </vt:variant>
      <vt:variant>
        <vt:lpwstr>lsgastro.doc</vt:lpwstr>
      </vt:variant>
      <vt:variant>
        <vt:lpwstr>as91</vt:lpwstr>
      </vt:variant>
      <vt:variant>
        <vt:i4>5046291</vt:i4>
      </vt:variant>
      <vt:variant>
        <vt:i4>498</vt:i4>
      </vt:variant>
      <vt:variant>
        <vt:i4>0</vt:i4>
      </vt:variant>
      <vt:variant>
        <vt:i4>5</vt:i4>
      </vt:variant>
      <vt:variant>
        <vt:lpwstr>lsgastro.doc</vt:lpwstr>
      </vt:variant>
      <vt:variant>
        <vt:lpwstr>as90</vt:lpwstr>
      </vt:variant>
      <vt:variant>
        <vt:i4>8192042</vt:i4>
      </vt:variant>
      <vt:variant>
        <vt:i4>495</vt:i4>
      </vt:variant>
      <vt:variant>
        <vt:i4>0</vt:i4>
      </vt:variant>
      <vt:variant>
        <vt:i4>5</vt:i4>
      </vt:variant>
      <vt:variant>
        <vt:lpwstr>lsgastro.doc</vt:lpwstr>
      </vt:variant>
      <vt:variant>
        <vt:lpwstr>as1</vt:lpwstr>
      </vt:variant>
      <vt:variant>
        <vt:i4>3145844</vt:i4>
      </vt:variant>
      <vt:variant>
        <vt:i4>492</vt:i4>
      </vt:variant>
      <vt:variant>
        <vt:i4>0</vt:i4>
      </vt:variant>
      <vt:variant>
        <vt:i4>5</vt:i4>
      </vt:variant>
      <vt:variant>
        <vt:lpwstr/>
      </vt:variant>
      <vt:variant>
        <vt:lpwstr>t0</vt:lpwstr>
      </vt:variant>
      <vt:variant>
        <vt:i4>4456475</vt:i4>
      </vt:variant>
      <vt:variant>
        <vt:i4>489</vt:i4>
      </vt:variant>
      <vt:variant>
        <vt:i4>0</vt:i4>
      </vt:variant>
      <vt:variant>
        <vt:i4>5</vt:i4>
      </vt:variant>
      <vt:variant>
        <vt:lpwstr>lsgastro.doc</vt:lpwstr>
      </vt:variant>
      <vt:variant>
        <vt:lpwstr>as194</vt:lpwstr>
      </vt:variant>
      <vt:variant>
        <vt:i4>4849691</vt:i4>
      </vt:variant>
      <vt:variant>
        <vt:i4>486</vt:i4>
      </vt:variant>
      <vt:variant>
        <vt:i4>0</vt:i4>
      </vt:variant>
      <vt:variant>
        <vt:i4>5</vt:i4>
      </vt:variant>
      <vt:variant>
        <vt:lpwstr>lsgastro.doc</vt:lpwstr>
      </vt:variant>
      <vt:variant>
        <vt:lpwstr>as177</vt:lpwstr>
      </vt:variant>
      <vt:variant>
        <vt:i4>4849691</vt:i4>
      </vt:variant>
      <vt:variant>
        <vt:i4>483</vt:i4>
      </vt:variant>
      <vt:variant>
        <vt:i4>0</vt:i4>
      </vt:variant>
      <vt:variant>
        <vt:i4>5</vt:i4>
      </vt:variant>
      <vt:variant>
        <vt:lpwstr>lsgastro.doc</vt:lpwstr>
      </vt:variant>
      <vt:variant>
        <vt:lpwstr>as171</vt:lpwstr>
      </vt:variant>
      <vt:variant>
        <vt:i4>5111835</vt:i4>
      </vt:variant>
      <vt:variant>
        <vt:i4>480</vt:i4>
      </vt:variant>
      <vt:variant>
        <vt:i4>0</vt:i4>
      </vt:variant>
      <vt:variant>
        <vt:i4>5</vt:i4>
      </vt:variant>
      <vt:variant>
        <vt:lpwstr>lsgastro.doc</vt:lpwstr>
      </vt:variant>
      <vt:variant>
        <vt:lpwstr>as134</vt:lpwstr>
      </vt:variant>
      <vt:variant>
        <vt:i4>5111835</vt:i4>
      </vt:variant>
      <vt:variant>
        <vt:i4>477</vt:i4>
      </vt:variant>
      <vt:variant>
        <vt:i4>0</vt:i4>
      </vt:variant>
      <vt:variant>
        <vt:i4>5</vt:i4>
      </vt:variant>
      <vt:variant>
        <vt:lpwstr>lsgastro.doc</vt:lpwstr>
      </vt:variant>
      <vt:variant>
        <vt:lpwstr>as132</vt:lpwstr>
      </vt:variant>
      <vt:variant>
        <vt:i4>4522013</vt:i4>
      </vt:variant>
      <vt:variant>
        <vt:i4>474</vt:i4>
      </vt:variant>
      <vt:variant>
        <vt:i4>0</vt:i4>
      </vt:variant>
      <vt:variant>
        <vt:i4>5</vt:i4>
      </vt:variant>
      <vt:variant>
        <vt:lpwstr>lsgastro.doc</vt:lpwstr>
      </vt:variant>
      <vt:variant>
        <vt:lpwstr>as78</vt:lpwstr>
      </vt:variant>
      <vt:variant>
        <vt:i4>4849693</vt:i4>
      </vt:variant>
      <vt:variant>
        <vt:i4>471</vt:i4>
      </vt:variant>
      <vt:variant>
        <vt:i4>0</vt:i4>
      </vt:variant>
      <vt:variant>
        <vt:i4>5</vt:i4>
      </vt:variant>
      <vt:variant>
        <vt:lpwstr>lsgastro.doc</vt:lpwstr>
      </vt:variant>
      <vt:variant>
        <vt:lpwstr>as77</vt:lpwstr>
      </vt:variant>
      <vt:variant>
        <vt:i4>4915229</vt:i4>
      </vt:variant>
      <vt:variant>
        <vt:i4>468</vt:i4>
      </vt:variant>
      <vt:variant>
        <vt:i4>0</vt:i4>
      </vt:variant>
      <vt:variant>
        <vt:i4>5</vt:i4>
      </vt:variant>
      <vt:variant>
        <vt:lpwstr>lsgastro.doc</vt:lpwstr>
      </vt:variant>
      <vt:variant>
        <vt:lpwstr>as76</vt:lpwstr>
      </vt:variant>
      <vt:variant>
        <vt:i4>4718621</vt:i4>
      </vt:variant>
      <vt:variant>
        <vt:i4>465</vt:i4>
      </vt:variant>
      <vt:variant>
        <vt:i4>0</vt:i4>
      </vt:variant>
      <vt:variant>
        <vt:i4>5</vt:i4>
      </vt:variant>
      <vt:variant>
        <vt:lpwstr>lsgastro.doc</vt:lpwstr>
      </vt:variant>
      <vt:variant>
        <vt:lpwstr>as75</vt:lpwstr>
      </vt:variant>
      <vt:variant>
        <vt:i4>4784157</vt:i4>
      </vt:variant>
      <vt:variant>
        <vt:i4>462</vt:i4>
      </vt:variant>
      <vt:variant>
        <vt:i4>0</vt:i4>
      </vt:variant>
      <vt:variant>
        <vt:i4>5</vt:i4>
      </vt:variant>
      <vt:variant>
        <vt:lpwstr>lsgastro.doc</vt:lpwstr>
      </vt:variant>
      <vt:variant>
        <vt:lpwstr>as74</vt:lpwstr>
      </vt:variant>
      <vt:variant>
        <vt:i4>5111837</vt:i4>
      </vt:variant>
      <vt:variant>
        <vt:i4>459</vt:i4>
      </vt:variant>
      <vt:variant>
        <vt:i4>0</vt:i4>
      </vt:variant>
      <vt:variant>
        <vt:i4>5</vt:i4>
      </vt:variant>
      <vt:variant>
        <vt:lpwstr>lsgastro.doc</vt:lpwstr>
      </vt:variant>
      <vt:variant>
        <vt:lpwstr>as73</vt:lpwstr>
      </vt:variant>
      <vt:variant>
        <vt:i4>5177373</vt:i4>
      </vt:variant>
      <vt:variant>
        <vt:i4>456</vt:i4>
      </vt:variant>
      <vt:variant>
        <vt:i4>0</vt:i4>
      </vt:variant>
      <vt:variant>
        <vt:i4>5</vt:i4>
      </vt:variant>
      <vt:variant>
        <vt:lpwstr>lsgastro.doc</vt:lpwstr>
      </vt:variant>
      <vt:variant>
        <vt:lpwstr>as72</vt:lpwstr>
      </vt:variant>
      <vt:variant>
        <vt:i4>4980765</vt:i4>
      </vt:variant>
      <vt:variant>
        <vt:i4>453</vt:i4>
      </vt:variant>
      <vt:variant>
        <vt:i4>0</vt:i4>
      </vt:variant>
      <vt:variant>
        <vt:i4>5</vt:i4>
      </vt:variant>
      <vt:variant>
        <vt:lpwstr>lsgastro.doc</vt:lpwstr>
      </vt:variant>
      <vt:variant>
        <vt:lpwstr>as71</vt:lpwstr>
      </vt:variant>
      <vt:variant>
        <vt:i4>5046301</vt:i4>
      </vt:variant>
      <vt:variant>
        <vt:i4>450</vt:i4>
      </vt:variant>
      <vt:variant>
        <vt:i4>0</vt:i4>
      </vt:variant>
      <vt:variant>
        <vt:i4>5</vt:i4>
      </vt:variant>
      <vt:variant>
        <vt:lpwstr>lsgastro.doc</vt:lpwstr>
      </vt:variant>
      <vt:variant>
        <vt:lpwstr>as70</vt:lpwstr>
      </vt:variant>
      <vt:variant>
        <vt:i4>4456476</vt:i4>
      </vt:variant>
      <vt:variant>
        <vt:i4>447</vt:i4>
      </vt:variant>
      <vt:variant>
        <vt:i4>0</vt:i4>
      </vt:variant>
      <vt:variant>
        <vt:i4>5</vt:i4>
      </vt:variant>
      <vt:variant>
        <vt:lpwstr>lsgastro.doc</vt:lpwstr>
      </vt:variant>
      <vt:variant>
        <vt:lpwstr>as69</vt:lpwstr>
      </vt:variant>
      <vt:variant>
        <vt:i4>4522012</vt:i4>
      </vt:variant>
      <vt:variant>
        <vt:i4>444</vt:i4>
      </vt:variant>
      <vt:variant>
        <vt:i4>0</vt:i4>
      </vt:variant>
      <vt:variant>
        <vt:i4>5</vt:i4>
      </vt:variant>
      <vt:variant>
        <vt:lpwstr>lsgastro.doc</vt:lpwstr>
      </vt:variant>
      <vt:variant>
        <vt:lpwstr>as68</vt:lpwstr>
      </vt:variant>
      <vt:variant>
        <vt:i4>4849694</vt:i4>
      </vt:variant>
      <vt:variant>
        <vt:i4>441</vt:i4>
      </vt:variant>
      <vt:variant>
        <vt:i4>0</vt:i4>
      </vt:variant>
      <vt:variant>
        <vt:i4>5</vt:i4>
      </vt:variant>
      <vt:variant>
        <vt:lpwstr>lsgastro.doc</vt:lpwstr>
      </vt:variant>
      <vt:variant>
        <vt:lpwstr>as47</vt:lpwstr>
      </vt:variant>
      <vt:variant>
        <vt:i4>4915230</vt:i4>
      </vt:variant>
      <vt:variant>
        <vt:i4>438</vt:i4>
      </vt:variant>
      <vt:variant>
        <vt:i4>0</vt:i4>
      </vt:variant>
      <vt:variant>
        <vt:i4>5</vt:i4>
      </vt:variant>
      <vt:variant>
        <vt:lpwstr>lsgastro.doc</vt:lpwstr>
      </vt:variant>
      <vt:variant>
        <vt:lpwstr>as46</vt:lpwstr>
      </vt:variant>
      <vt:variant>
        <vt:i4>4718622</vt:i4>
      </vt:variant>
      <vt:variant>
        <vt:i4>435</vt:i4>
      </vt:variant>
      <vt:variant>
        <vt:i4>0</vt:i4>
      </vt:variant>
      <vt:variant>
        <vt:i4>5</vt:i4>
      </vt:variant>
      <vt:variant>
        <vt:lpwstr>lsgastro.doc</vt:lpwstr>
      </vt:variant>
      <vt:variant>
        <vt:lpwstr>as45</vt:lpwstr>
      </vt:variant>
      <vt:variant>
        <vt:i4>4784158</vt:i4>
      </vt:variant>
      <vt:variant>
        <vt:i4>432</vt:i4>
      </vt:variant>
      <vt:variant>
        <vt:i4>0</vt:i4>
      </vt:variant>
      <vt:variant>
        <vt:i4>5</vt:i4>
      </vt:variant>
      <vt:variant>
        <vt:lpwstr>lsgastro.doc</vt:lpwstr>
      </vt:variant>
      <vt:variant>
        <vt:lpwstr>as44</vt:lpwstr>
      </vt:variant>
      <vt:variant>
        <vt:i4>5111838</vt:i4>
      </vt:variant>
      <vt:variant>
        <vt:i4>429</vt:i4>
      </vt:variant>
      <vt:variant>
        <vt:i4>0</vt:i4>
      </vt:variant>
      <vt:variant>
        <vt:i4>5</vt:i4>
      </vt:variant>
      <vt:variant>
        <vt:lpwstr>lsgastro.doc</vt:lpwstr>
      </vt:variant>
      <vt:variant>
        <vt:lpwstr>as43</vt:lpwstr>
      </vt:variant>
      <vt:variant>
        <vt:i4>8192042</vt:i4>
      </vt:variant>
      <vt:variant>
        <vt:i4>426</vt:i4>
      </vt:variant>
      <vt:variant>
        <vt:i4>0</vt:i4>
      </vt:variant>
      <vt:variant>
        <vt:i4>5</vt:i4>
      </vt:variant>
      <vt:variant>
        <vt:lpwstr>lsgastro.doc</vt:lpwstr>
      </vt:variant>
      <vt:variant>
        <vt:lpwstr>as6</vt:lpwstr>
      </vt:variant>
      <vt:variant>
        <vt:i4>8192042</vt:i4>
      </vt:variant>
      <vt:variant>
        <vt:i4>423</vt:i4>
      </vt:variant>
      <vt:variant>
        <vt:i4>0</vt:i4>
      </vt:variant>
      <vt:variant>
        <vt:i4>5</vt:i4>
      </vt:variant>
      <vt:variant>
        <vt:lpwstr>lsgastro.doc</vt:lpwstr>
      </vt:variant>
      <vt:variant>
        <vt:lpwstr>as5</vt:lpwstr>
      </vt:variant>
      <vt:variant>
        <vt:i4>8192042</vt:i4>
      </vt:variant>
      <vt:variant>
        <vt:i4>420</vt:i4>
      </vt:variant>
      <vt:variant>
        <vt:i4>0</vt:i4>
      </vt:variant>
      <vt:variant>
        <vt:i4>5</vt:i4>
      </vt:variant>
      <vt:variant>
        <vt:lpwstr>lsgastro.doc</vt:lpwstr>
      </vt:variant>
      <vt:variant>
        <vt:lpwstr>as4</vt:lpwstr>
      </vt:variant>
      <vt:variant>
        <vt:i4>8192042</vt:i4>
      </vt:variant>
      <vt:variant>
        <vt:i4>417</vt:i4>
      </vt:variant>
      <vt:variant>
        <vt:i4>0</vt:i4>
      </vt:variant>
      <vt:variant>
        <vt:i4>5</vt:i4>
      </vt:variant>
      <vt:variant>
        <vt:lpwstr>lsgastro.doc</vt:lpwstr>
      </vt:variant>
      <vt:variant>
        <vt:lpwstr>as3</vt:lpwstr>
      </vt:variant>
      <vt:variant>
        <vt:i4>8192042</vt:i4>
      </vt:variant>
      <vt:variant>
        <vt:i4>411</vt:i4>
      </vt:variant>
      <vt:variant>
        <vt:i4>0</vt:i4>
      </vt:variant>
      <vt:variant>
        <vt:i4>5</vt:i4>
      </vt:variant>
      <vt:variant>
        <vt:lpwstr>lsgastro.doc</vt:lpwstr>
      </vt:variant>
      <vt:variant>
        <vt:lpwstr>as2</vt:lpwstr>
      </vt:variant>
      <vt:variant>
        <vt:i4>3145844</vt:i4>
      </vt:variant>
      <vt:variant>
        <vt:i4>408</vt:i4>
      </vt:variant>
      <vt:variant>
        <vt:i4>0</vt:i4>
      </vt:variant>
      <vt:variant>
        <vt:i4>5</vt:i4>
      </vt:variant>
      <vt:variant>
        <vt:lpwstr/>
      </vt:variant>
      <vt:variant>
        <vt:lpwstr>t0</vt:lpwstr>
      </vt:variant>
      <vt:variant>
        <vt:i4>4915227</vt:i4>
      </vt:variant>
      <vt:variant>
        <vt:i4>405</vt:i4>
      </vt:variant>
      <vt:variant>
        <vt:i4>0</vt:i4>
      </vt:variant>
      <vt:variant>
        <vt:i4>5</vt:i4>
      </vt:variant>
      <vt:variant>
        <vt:lpwstr>lsgastro.doc</vt:lpwstr>
      </vt:variant>
      <vt:variant>
        <vt:lpwstr>as162</vt:lpwstr>
      </vt:variant>
      <vt:variant>
        <vt:i4>4915227</vt:i4>
      </vt:variant>
      <vt:variant>
        <vt:i4>402</vt:i4>
      </vt:variant>
      <vt:variant>
        <vt:i4>0</vt:i4>
      </vt:variant>
      <vt:variant>
        <vt:i4>5</vt:i4>
      </vt:variant>
      <vt:variant>
        <vt:lpwstr>lsgastro.doc</vt:lpwstr>
      </vt:variant>
      <vt:variant>
        <vt:lpwstr>as161</vt:lpwstr>
      </vt:variant>
      <vt:variant>
        <vt:i4>4456477</vt:i4>
      </vt:variant>
      <vt:variant>
        <vt:i4>399</vt:i4>
      </vt:variant>
      <vt:variant>
        <vt:i4>0</vt:i4>
      </vt:variant>
      <vt:variant>
        <vt:i4>5</vt:i4>
      </vt:variant>
      <vt:variant>
        <vt:lpwstr>lsgastro.doc</vt:lpwstr>
      </vt:variant>
      <vt:variant>
        <vt:lpwstr>as79</vt:lpwstr>
      </vt:variant>
      <vt:variant>
        <vt:i4>4849688</vt:i4>
      </vt:variant>
      <vt:variant>
        <vt:i4>396</vt:i4>
      </vt:variant>
      <vt:variant>
        <vt:i4>0</vt:i4>
      </vt:variant>
      <vt:variant>
        <vt:i4>5</vt:i4>
      </vt:variant>
      <vt:variant>
        <vt:lpwstr>lsgastro.doc</vt:lpwstr>
      </vt:variant>
      <vt:variant>
        <vt:lpwstr>as27</vt:lpwstr>
      </vt:variant>
      <vt:variant>
        <vt:i4>3145844</vt:i4>
      </vt:variant>
      <vt:variant>
        <vt:i4>393</vt:i4>
      </vt:variant>
      <vt:variant>
        <vt:i4>0</vt:i4>
      </vt:variant>
      <vt:variant>
        <vt:i4>5</vt:i4>
      </vt:variant>
      <vt:variant>
        <vt:lpwstr/>
      </vt:variant>
      <vt:variant>
        <vt:lpwstr>t0</vt:lpwstr>
      </vt:variant>
      <vt:variant>
        <vt:i4>4456475</vt:i4>
      </vt:variant>
      <vt:variant>
        <vt:i4>390</vt:i4>
      </vt:variant>
      <vt:variant>
        <vt:i4>0</vt:i4>
      </vt:variant>
      <vt:variant>
        <vt:i4>5</vt:i4>
      </vt:variant>
      <vt:variant>
        <vt:lpwstr>lsgastro.doc</vt:lpwstr>
      </vt:variant>
      <vt:variant>
        <vt:lpwstr>as195</vt:lpwstr>
      </vt:variant>
      <vt:variant>
        <vt:i4>4522011</vt:i4>
      </vt:variant>
      <vt:variant>
        <vt:i4>387</vt:i4>
      </vt:variant>
      <vt:variant>
        <vt:i4>0</vt:i4>
      </vt:variant>
      <vt:variant>
        <vt:i4>5</vt:i4>
      </vt:variant>
      <vt:variant>
        <vt:lpwstr>lsgastro.doc</vt:lpwstr>
      </vt:variant>
      <vt:variant>
        <vt:lpwstr>as183</vt:lpwstr>
      </vt:variant>
      <vt:variant>
        <vt:i4>4522011</vt:i4>
      </vt:variant>
      <vt:variant>
        <vt:i4>384</vt:i4>
      </vt:variant>
      <vt:variant>
        <vt:i4>0</vt:i4>
      </vt:variant>
      <vt:variant>
        <vt:i4>5</vt:i4>
      </vt:variant>
      <vt:variant>
        <vt:lpwstr>lsgastro.doc</vt:lpwstr>
      </vt:variant>
      <vt:variant>
        <vt:lpwstr>as182</vt:lpwstr>
      </vt:variant>
      <vt:variant>
        <vt:i4>4522011</vt:i4>
      </vt:variant>
      <vt:variant>
        <vt:i4>381</vt:i4>
      </vt:variant>
      <vt:variant>
        <vt:i4>0</vt:i4>
      </vt:variant>
      <vt:variant>
        <vt:i4>5</vt:i4>
      </vt:variant>
      <vt:variant>
        <vt:lpwstr>lsgastro.doc</vt:lpwstr>
      </vt:variant>
      <vt:variant>
        <vt:lpwstr>as181</vt:lpwstr>
      </vt:variant>
      <vt:variant>
        <vt:i4>4849691</vt:i4>
      </vt:variant>
      <vt:variant>
        <vt:i4>378</vt:i4>
      </vt:variant>
      <vt:variant>
        <vt:i4>0</vt:i4>
      </vt:variant>
      <vt:variant>
        <vt:i4>5</vt:i4>
      </vt:variant>
      <vt:variant>
        <vt:lpwstr>lsgastro.doc</vt:lpwstr>
      </vt:variant>
      <vt:variant>
        <vt:lpwstr>as170</vt:lpwstr>
      </vt:variant>
      <vt:variant>
        <vt:i4>4915227</vt:i4>
      </vt:variant>
      <vt:variant>
        <vt:i4>375</vt:i4>
      </vt:variant>
      <vt:variant>
        <vt:i4>0</vt:i4>
      </vt:variant>
      <vt:variant>
        <vt:i4>5</vt:i4>
      </vt:variant>
      <vt:variant>
        <vt:lpwstr>lsgastro.doc</vt:lpwstr>
      </vt:variant>
      <vt:variant>
        <vt:lpwstr>as169</vt:lpwstr>
      </vt:variant>
      <vt:variant>
        <vt:i4>5111835</vt:i4>
      </vt:variant>
      <vt:variant>
        <vt:i4>372</vt:i4>
      </vt:variant>
      <vt:variant>
        <vt:i4>0</vt:i4>
      </vt:variant>
      <vt:variant>
        <vt:i4>5</vt:i4>
      </vt:variant>
      <vt:variant>
        <vt:lpwstr>lsgastro.doc</vt:lpwstr>
      </vt:variant>
      <vt:variant>
        <vt:lpwstr>as137</vt:lpwstr>
      </vt:variant>
      <vt:variant>
        <vt:i4>5111835</vt:i4>
      </vt:variant>
      <vt:variant>
        <vt:i4>369</vt:i4>
      </vt:variant>
      <vt:variant>
        <vt:i4>0</vt:i4>
      </vt:variant>
      <vt:variant>
        <vt:i4>5</vt:i4>
      </vt:variant>
      <vt:variant>
        <vt:lpwstr>lsgastro.doc</vt:lpwstr>
      </vt:variant>
      <vt:variant>
        <vt:lpwstr>as136</vt:lpwstr>
      </vt:variant>
      <vt:variant>
        <vt:i4>5111835</vt:i4>
      </vt:variant>
      <vt:variant>
        <vt:i4>366</vt:i4>
      </vt:variant>
      <vt:variant>
        <vt:i4>0</vt:i4>
      </vt:variant>
      <vt:variant>
        <vt:i4>5</vt:i4>
      </vt:variant>
      <vt:variant>
        <vt:lpwstr>lsgastro.doc</vt:lpwstr>
      </vt:variant>
      <vt:variant>
        <vt:lpwstr>as135</vt:lpwstr>
      </vt:variant>
      <vt:variant>
        <vt:i4>5177374</vt:i4>
      </vt:variant>
      <vt:variant>
        <vt:i4>363</vt:i4>
      </vt:variant>
      <vt:variant>
        <vt:i4>0</vt:i4>
      </vt:variant>
      <vt:variant>
        <vt:i4>5</vt:i4>
      </vt:variant>
      <vt:variant>
        <vt:lpwstr>lsgastro.doc</vt:lpwstr>
      </vt:variant>
      <vt:variant>
        <vt:lpwstr>as42</vt:lpwstr>
      </vt:variant>
      <vt:variant>
        <vt:i4>4980766</vt:i4>
      </vt:variant>
      <vt:variant>
        <vt:i4>360</vt:i4>
      </vt:variant>
      <vt:variant>
        <vt:i4>0</vt:i4>
      </vt:variant>
      <vt:variant>
        <vt:i4>5</vt:i4>
      </vt:variant>
      <vt:variant>
        <vt:lpwstr>lsgastro.doc</vt:lpwstr>
      </vt:variant>
      <vt:variant>
        <vt:lpwstr>as41</vt:lpwstr>
      </vt:variant>
      <vt:variant>
        <vt:i4>5046302</vt:i4>
      </vt:variant>
      <vt:variant>
        <vt:i4>357</vt:i4>
      </vt:variant>
      <vt:variant>
        <vt:i4>0</vt:i4>
      </vt:variant>
      <vt:variant>
        <vt:i4>5</vt:i4>
      </vt:variant>
      <vt:variant>
        <vt:lpwstr>lsgastro.doc</vt:lpwstr>
      </vt:variant>
      <vt:variant>
        <vt:lpwstr>as40</vt:lpwstr>
      </vt:variant>
      <vt:variant>
        <vt:i4>4456473</vt:i4>
      </vt:variant>
      <vt:variant>
        <vt:i4>354</vt:i4>
      </vt:variant>
      <vt:variant>
        <vt:i4>0</vt:i4>
      </vt:variant>
      <vt:variant>
        <vt:i4>5</vt:i4>
      </vt:variant>
      <vt:variant>
        <vt:lpwstr>lsgastro.doc</vt:lpwstr>
      </vt:variant>
      <vt:variant>
        <vt:lpwstr>as39</vt:lpwstr>
      </vt:variant>
      <vt:variant>
        <vt:i4>4522009</vt:i4>
      </vt:variant>
      <vt:variant>
        <vt:i4>351</vt:i4>
      </vt:variant>
      <vt:variant>
        <vt:i4>0</vt:i4>
      </vt:variant>
      <vt:variant>
        <vt:i4>5</vt:i4>
      </vt:variant>
      <vt:variant>
        <vt:lpwstr>lsgastro.doc</vt:lpwstr>
      </vt:variant>
      <vt:variant>
        <vt:lpwstr>as38</vt:lpwstr>
      </vt:variant>
      <vt:variant>
        <vt:i4>4849689</vt:i4>
      </vt:variant>
      <vt:variant>
        <vt:i4>348</vt:i4>
      </vt:variant>
      <vt:variant>
        <vt:i4>0</vt:i4>
      </vt:variant>
      <vt:variant>
        <vt:i4>5</vt:i4>
      </vt:variant>
      <vt:variant>
        <vt:lpwstr>lsgastro.doc</vt:lpwstr>
      </vt:variant>
      <vt:variant>
        <vt:lpwstr>as37</vt:lpwstr>
      </vt:variant>
      <vt:variant>
        <vt:i4>4915225</vt:i4>
      </vt:variant>
      <vt:variant>
        <vt:i4>345</vt:i4>
      </vt:variant>
      <vt:variant>
        <vt:i4>0</vt:i4>
      </vt:variant>
      <vt:variant>
        <vt:i4>5</vt:i4>
      </vt:variant>
      <vt:variant>
        <vt:lpwstr>lsgastro.doc</vt:lpwstr>
      </vt:variant>
      <vt:variant>
        <vt:lpwstr>as36</vt:lpwstr>
      </vt:variant>
      <vt:variant>
        <vt:i4>4718617</vt:i4>
      </vt:variant>
      <vt:variant>
        <vt:i4>342</vt:i4>
      </vt:variant>
      <vt:variant>
        <vt:i4>0</vt:i4>
      </vt:variant>
      <vt:variant>
        <vt:i4>5</vt:i4>
      </vt:variant>
      <vt:variant>
        <vt:lpwstr>lsgastro.doc</vt:lpwstr>
      </vt:variant>
      <vt:variant>
        <vt:lpwstr>as35</vt:lpwstr>
      </vt:variant>
      <vt:variant>
        <vt:i4>4784153</vt:i4>
      </vt:variant>
      <vt:variant>
        <vt:i4>339</vt:i4>
      </vt:variant>
      <vt:variant>
        <vt:i4>0</vt:i4>
      </vt:variant>
      <vt:variant>
        <vt:i4>5</vt:i4>
      </vt:variant>
      <vt:variant>
        <vt:lpwstr>lsgastro.doc</vt:lpwstr>
      </vt:variant>
      <vt:variant>
        <vt:lpwstr>as34</vt:lpwstr>
      </vt:variant>
      <vt:variant>
        <vt:i4>3145844</vt:i4>
      </vt:variant>
      <vt:variant>
        <vt:i4>336</vt:i4>
      </vt:variant>
      <vt:variant>
        <vt:i4>0</vt:i4>
      </vt:variant>
      <vt:variant>
        <vt:i4>5</vt:i4>
      </vt:variant>
      <vt:variant>
        <vt:lpwstr/>
      </vt:variant>
      <vt:variant>
        <vt:lpwstr>t0</vt:lpwstr>
      </vt:variant>
      <vt:variant>
        <vt:i4>4522011</vt:i4>
      </vt:variant>
      <vt:variant>
        <vt:i4>333</vt:i4>
      </vt:variant>
      <vt:variant>
        <vt:i4>0</vt:i4>
      </vt:variant>
      <vt:variant>
        <vt:i4>5</vt:i4>
      </vt:variant>
      <vt:variant>
        <vt:lpwstr>lsgastro.doc</vt:lpwstr>
      </vt:variant>
      <vt:variant>
        <vt:lpwstr>as180</vt:lpwstr>
      </vt:variant>
      <vt:variant>
        <vt:i4>4849691</vt:i4>
      </vt:variant>
      <vt:variant>
        <vt:i4>330</vt:i4>
      </vt:variant>
      <vt:variant>
        <vt:i4>0</vt:i4>
      </vt:variant>
      <vt:variant>
        <vt:i4>5</vt:i4>
      </vt:variant>
      <vt:variant>
        <vt:lpwstr>lsgastro.doc</vt:lpwstr>
      </vt:variant>
      <vt:variant>
        <vt:lpwstr>as172</vt:lpwstr>
      </vt:variant>
      <vt:variant>
        <vt:i4>4915227</vt:i4>
      </vt:variant>
      <vt:variant>
        <vt:i4>327</vt:i4>
      </vt:variant>
      <vt:variant>
        <vt:i4>0</vt:i4>
      </vt:variant>
      <vt:variant>
        <vt:i4>5</vt:i4>
      </vt:variant>
      <vt:variant>
        <vt:lpwstr>lsgastro.doc</vt:lpwstr>
      </vt:variant>
      <vt:variant>
        <vt:lpwstr>as168</vt:lpwstr>
      </vt:variant>
      <vt:variant>
        <vt:i4>4915227</vt:i4>
      </vt:variant>
      <vt:variant>
        <vt:i4>324</vt:i4>
      </vt:variant>
      <vt:variant>
        <vt:i4>0</vt:i4>
      </vt:variant>
      <vt:variant>
        <vt:i4>5</vt:i4>
      </vt:variant>
      <vt:variant>
        <vt:lpwstr>lsgastro.doc</vt:lpwstr>
      </vt:variant>
      <vt:variant>
        <vt:lpwstr>as167</vt:lpwstr>
      </vt:variant>
      <vt:variant>
        <vt:i4>4915227</vt:i4>
      </vt:variant>
      <vt:variant>
        <vt:i4>321</vt:i4>
      </vt:variant>
      <vt:variant>
        <vt:i4>0</vt:i4>
      </vt:variant>
      <vt:variant>
        <vt:i4>5</vt:i4>
      </vt:variant>
      <vt:variant>
        <vt:lpwstr>lsgastro.doc</vt:lpwstr>
      </vt:variant>
      <vt:variant>
        <vt:lpwstr>as166</vt:lpwstr>
      </vt:variant>
      <vt:variant>
        <vt:i4>4915227</vt:i4>
      </vt:variant>
      <vt:variant>
        <vt:i4>318</vt:i4>
      </vt:variant>
      <vt:variant>
        <vt:i4>0</vt:i4>
      </vt:variant>
      <vt:variant>
        <vt:i4>5</vt:i4>
      </vt:variant>
      <vt:variant>
        <vt:lpwstr>lsgastro.doc</vt:lpwstr>
      </vt:variant>
      <vt:variant>
        <vt:lpwstr>as160</vt:lpwstr>
      </vt:variant>
      <vt:variant>
        <vt:i4>5111833</vt:i4>
      </vt:variant>
      <vt:variant>
        <vt:i4>315</vt:i4>
      </vt:variant>
      <vt:variant>
        <vt:i4>0</vt:i4>
      </vt:variant>
      <vt:variant>
        <vt:i4>5</vt:i4>
      </vt:variant>
      <vt:variant>
        <vt:lpwstr>lsgastro.doc</vt:lpwstr>
      </vt:variant>
      <vt:variant>
        <vt:lpwstr>as33</vt:lpwstr>
      </vt:variant>
      <vt:variant>
        <vt:i4>5177369</vt:i4>
      </vt:variant>
      <vt:variant>
        <vt:i4>309</vt:i4>
      </vt:variant>
      <vt:variant>
        <vt:i4>0</vt:i4>
      </vt:variant>
      <vt:variant>
        <vt:i4>5</vt:i4>
      </vt:variant>
      <vt:variant>
        <vt:lpwstr>lsgastro.doc</vt:lpwstr>
      </vt:variant>
      <vt:variant>
        <vt:lpwstr>as32</vt:lpwstr>
      </vt:variant>
      <vt:variant>
        <vt:i4>4980761</vt:i4>
      </vt:variant>
      <vt:variant>
        <vt:i4>303</vt:i4>
      </vt:variant>
      <vt:variant>
        <vt:i4>0</vt:i4>
      </vt:variant>
      <vt:variant>
        <vt:i4>5</vt:i4>
      </vt:variant>
      <vt:variant>
        <vt:lpwstr>lsgastro.doc</vt:lpwstr>
      </vt:variant>
      <vt:variant>
        <vt:lpwstr>as31</vt:lpwstr>
      </vt:variant>
      <vt:variant>
        <vt:i4>4522008</vt:i4>
      </vt:variant>
      <vt:variant>
        <vt:i4>300</vt:i4>
      </vt:variant>
      <vt:variant>
        <vt:i4>0</vt:i4>
      </vt:variant>
      <vt:variant>
        <vt:i4>5</vt:i4>
      </vt:variant>
      <vt:variant>
        <vt:lpwstr>lsgastro.doc</vt:lpwstr>
      </vt:variant>
      <vt:variant>
        <vt:lpwstr>as28</vt:lpwstr>
      </vt:variant>
      <vt:variant>
        <vt:i4>4915224</vt:i4>
      </vt:variant>
      <vt:variant>
        <vt:i4>297</vt:i4>
      </vt:variant>
      <vt:variant>
        <vt:i4>0</vt:i4>
      </vt:variant>
      <vt:variant>
        <vt:i4>5</vt:i4>
      </vt:variant>
      <vt:variant>
        <vt:lpwstr>lsgastro.doc</vt:lpwstr>
      </vt:variant>
      <vt:variant>
        <vt:lpwstr>as26</vt:lpwstr>
      </vt:variant>
      <vt:variant>
        <vt:i4>4718616</vt:i4>
      </vt:variant>
      <vt:variant>
        <vt:i4>294</vt:i4>
      </vt:variant>
      <vt:variant>
        <vt:i4>0</vt:i4>
      </vt:variant>
      <vt:variant>
        <vt:i4>5</vt:i4>
      </vt:variant>
      <vt:variant>
        <vt:lpwstr>lsgastro.doc</vt:lpwstr>
      </vt:variant>
      <vt:variant>
        <vt:lpwstr>as25</vt:lpwstr>
      </vt:variant>
      <vt:variant>
        <vt:i4>4980760</vt:i4>
      </vt:variant>
      <vt:variant>
        <vt:i4>291</vt:i4>
      </vt:variant>
      <vt:variant>
        <vt:i4>0</vt:i4>
      </vt:variant>
      <vt:variant>
        <vt:i4>5</vt:i4>
      </vt:variant>
      <vt:variant>
        <vt:lpwstr>lsgastro.doc</vt:lpwstr>
      </vt:variant>
      <vt:variant>
        <vt:lpwstr>as21</vt:lpwstr>
      </vt:variant>
      <vt:variant>
        <vt:i4>3145844</vt:i4>
      </vt:variant>
      <vt:variant>
        <vt:i4>288</vt:i4>
      </vt:variant>
      <vt:variant>
        <vt:i4>0</vt:i4>
      </vt:variant>
      <vt:variant>
        <vt:i4>5</vt:i4>
      </vt:variant>
      <vt:variant>
        <vt:lpwstr/>
      </vt:variant>
      <vt:variant>
        <vt:lpwstr>t0</vt:lpwstr>
      </vt:variant>
      <vt:variant>
        <vt:i4>4849691</vt:i4>
      </vt:variant>
      <vt:variant>
        <vt:i4>285</vt:i4>
      </vt:variant>
      <vt:variant>
        <vt:i4>0</vt:i4>
      </vt:variant>
      <vt:variant>
        <vt:i4>5</vt:i4>
      </vt:variant>
      <vt:variant>
        <vt:lpwstr>lsgastro.doc</vt:lpwstr>
      </vt:variant>
      <vt:variant>
        <vt:lpwstr>as179</vt:lpwstr>
      </vt:variant>
      <vt:variant>
        <vt:i4>4522011</vt:i4>
      </vt:variant>
      <vt:variant>
        <vt:i4>282</vt:i4>
      </vt:variant>
      <vt:variant>
        <vt:i4>0</vt:i4>
      </vt:variant>
      <vt:variant>
        <vt:i4>5</vt:i4>
      </vt:variant>
      <vt:variant>
        <vt:lpwstr>lsgastro.doc</vt:lpwstr>
      </vt:variant>
      <vt:variant>
        <vt:lpwstr>as18</vt:lpwstr>
      </vt:variant>
      <vt:variant>
        <vt:i4>8192042</vt:i4>
      </vt:variant>
      <vt:variant>
        <vt:i4>279</vt:i4>
      </vt:variant>
      <vt:variant>
        <vt:i4>0</vt:i4>
      </vt:variant>
      <vt:variant>
        <vt:i4>5</vt:i4>
      </vt:variant>
      <vt:variant>
        <vt:lpwstr>lsgastro.doc</vt:lpwstr>
      </vt:variant>
      <vt:variant>
        <vt:lpwstr>as7</vt:lpwstr>
      </vt:variant>
      <vt:variant>
        <vt:i4>3145844</vt:i4>
      </vt:variant>
      <vt:variant>
        <vt:i4>276</vt:i4>
      </vt:variant>
      <vt:variant>
        <vt:i4>0</vt:i4>
      </vt:variant>
      <vt:variant>
        <vt:i4>5</vt:i4>
      </vt:variant>
      <vt:variant>
        <vt:lpwstr/>
      </vt:variant>
      <vt:variant>
        <vt:lpwstr>t0</vt:lpwstr>
      </vt:variant>
      <vt:variant>
        <vt:i4>4980763</vt:i4>
      </vt:variant>
      <vt:variant>
        <vt:i4>273</vt:i4>
      </vt:variant>
      <vt:variant>
        <vt:i4>0</vt:i4>
      </vt:variant>
      <vt:variant>
        <vt:i4>5</vt:i4>
      </vt:variant>
      <vt:variant>
        <vt:lpwstr>lsgastro.doc</vt:lpwstr>
      </vt:variant>
      <vt:variant>
        <vt:lpwstr>as119</vt:lpwstr>
      </vt:variant>
      <vt:variant>
        <vt:i4>4980763</vt:i4>
      </vt:variant>
      <vt:variant>
        <vt:i4>270</vt:i4>
      </vt:variant>
      <vt:variant>
        <vt:i4>0</vt:i4>
      </vt:variant>
      <vt:variant>
        <vt:i4>5</vt:i4>
      </vt:variant>
      <vt:variant>
        <vt:lpwstr>lsgastro.doc</vt:lpwstr>
      </vt:variant>
      <vt:variant>
        <vt:lpwstr>as118</vt:lpwstr>
      </vt:variant>
      <vt:variant>
        <vt:i4>5046297</vt:i4>
      </vt:variant>
      <vt:variant>
        <vt:i4>267</vt:i4>
      </vt:variant>
      <vt:variant>
        <vt:i4>0</vt:i4>
      </vt:variant>
      <vt:variant>
        <vt:i4>5</vt:i4>
      </vt:variant>
      <vt:variant>
        <vt:lpwstr>lsgastro.doc</vt:lpwstr>
      </vt:variant>
      <vt:variant>
        <vt:lpwstr>as30</vt:lpwstr>
      </vt:variant>
      <vt:variant>
        <vt:i4>5111832</vt:i4>
      </vt:variant>
      <vt:variant>
        <vt:i4>264</vt:i4>
      </vt:variant>
      <vt:variant>
        <vt:i4>0</vt:i4>
      </vt:variant>
      <vt:variant>
        <vt:i4>5</vt:i4>
      </vt:variant>
      <vt:variant>
        <vt:lpwstr>lsgastro.doc</vt:lpwstr>
      </vt:variant>
      <vt:variant>
        <vt:lpwstr>as23</vt:lpwstr>
      </vt:variant>
      <vt:variant>
        <vt:i4>3145844</vt:i4>
      </vt:variant>
      <vt:variant>
        <vt:i4>261</vt:i4>
      </vt:variant>
      <vt:variant>
        <vt:i4>0</vt:i4>
      </vt:variant>
      <vt:variant>
        <vt:i4>5</vt:i4>
      </vt:variant>
      <vt:variant>
        <vt:lpwstr/>
      </vt:variant>
      <vt:variant>
        <vt:lpwstr>t0</vt:lpwstr>
      </vt:variant>
      <vt:variant>
        <vt:i4>4456475</vt:i4>
      </vt:variant>
      <vt:variant>
        <vt:i4>258</vt:i4>
      </vt:variant>
      <vt:variant>
        <vt:i4>0</vt:i4>
      </vt:variant>
      <vt:variant>
        <vt:i4>5</vt:i4>
      </vt:variant>
      <vt:variant>
        <vt:lpwstr>lsgastro.doc</vt:lpwstr>
      </vt:variant>
      <vt:variant>
        <vt:lpwstr>as193</vt:lpwstr>
      </vt:variant>
      <vt:variant>
        <vt:i4>4456475</vt:i4>
      </vt:variant>
      <vt:variant>
        <vt:i4>255</vt:i4>
      </vt:variant>
      <vt:variant>
        <vt:i4>0</vt:i4>
      </vt:variant>
      <vt:variant>
        <vt:i4>5</vt:i4>
      </vt:variant>
      <vt:variant>
        <vt:lpwstr>lsgastro.doc</vt:lpwstr>
      </vt:variant>
      <vt:variant>
        <vt:lpwstr>as192</vt:lpwstr>
      </vt:variant>
      <vt:variant>
        <vt:i4>4456475</vt:i4>
      </vt:variant>
      <vt:variant>
        <vt:i4>252</vt:i4>
      </vt:variant>
      <vt:variant>
        <vt:i4>0</vt:i4>
      </vt:variant>
      <vt:variant>
        <vt:i4>5</vt:i4>
      </vt:variant>
      <vt:variant>
        <vt:lpwstr>lsgastro.doc</vt:lpwstr>
      </vt:variant>
      <vt:variant>
        <vt:lpwstr>as191</vt:lpwstr>
      </vt:variant>
      <vt:variant>
        <vt:i4>4456475</vt:i4>
      </vt:variant>
      <vt:variant>
        <vt:i4>246</vt:i4>
      </vt:variant>
      <vt:variant>
        <vt:i4>0</vt:i4>
      </vt:variant>
      <vt:variant>
        <vt:i4>5</vt:i4>
      </vt:variant>
      <vt:variant>
        <vt:lpwstr>lsgastro.doc</vt:lpwstr>
      </vt:variant>
      <vt:variant>
        <vt:lpwstr>as190</vt:lpwstr>
      </vt:variant>
      <vt:variant>
        <vt:i4>4522011</vt:i4>
      </vt:variant>
      <vt:variant>
        <vt:i4>243</vt:i4>
      </vt:variant>
      <vt:variant>
        <vt:i4>0</vt:i4>
      </vt:variant>
      <vt:variant>
        <vt:i4>5</vt:i4>
      </vt:variant>
      <vt:variant>
        <vt:lpwstr>lsgastro.doc</vt:lpwstr>
      </vt:variant>
      <vt:variant>
        <vt:lpwstr>as189</vt:lpwstr>
      </vt:variant>
      <vt:variant>
        <vt:i4>4522011</vt:i4>
      </vt:variant>
      <vt:variant>
        <vt:i4>237</vt:i4>
      </vt:variant>
      <vt:variant>
        <vt:i4>0</vt:i4>
      </vt:variant>
      <vt:variant>
        <vt:i4>5</vt:i4>
      </vt:variant>
      <vt:variant>
        <vt:lpwstr>lsgastro.doc</vt:lpwstr>
      </vt:variant>
      <vt:variant>
        <vt:lpwstr>as188</vt:lpwstr>
      </vt:variant>
      <vt:variant>
        <vt:i4>4522011</vt:i4>
      </vt:variant>
      <vt:variant>
        <vt:i4>234</vt:i4>
      </vt:variant>
      <vt:variant>
        <vt:i4>0</vt:i4>
      </vt:variant>
      <vt:variant>
        <vt:i4>5</vt:i4>
      </vt:variant>
      <vt:variant>
        <vt:lpwstr>lsgastro.doc</vt:lpwstr>
      </vt:variant>
      <vt:variant>
        <vt:lpwstr>as187</vt:lpwstr>
      </vt:variant>
      <vt:variant>
        <vt:i4>4522011</vt:i4>
      </vt:variant>
      <vt:variant>
        <vt:i4>231</vt:i4>
      </vt:variant>
      <vt:variant>
        <vt:i4>0</vt:i4>
      </vt:variant>
      <vt:variant>
        <vt:i4>5</vt:i4>
      </vt:variant>
      <vt:variant>
        <vt:lpwstr>lsgastro.doc</vt:lpwstr>
      </vt:variant>
      <vt:variant>
        <vt:lpwstr>as186</vt:lpwstr>
      </vt:variant>
      <vt:variant>
        <vt:i4>4522011</vt:i4>
      </vt:variant>
      <vt:variant>
        <vt:i4>228</vt:i4>
      </vt:variant>
      <vt:variant>
        <vt:i4>0</vt:i4>
      </vt:variant>
      <vt:variant>
        <vt:i4>5</vt:i4>
      </vt:variant>
      <vt:variant>
        <vt:lpwstr>lsgastro.doc</vt:lpwstr>
      </vt:variant>
      <vt:variant>
        <vt:lpwstr>as185</vt:lpwstr>
      </vt:variant>
      <vt:variant>
        <vt:i4>4456466</vt:i4>
      </vt:variant>
      <vt:variant>
        <vt:i4>225</vt:i4>
      </vt:variant>
      <vt:variant>
        <vt:i4>0</vt:i4>
      </vt:variant>
      <vt:variant>
        <vt:i4>5</vt:i4>
      </vt:variant>
      <vt:variant>
        <vt:lpwstr>lsgastro.doc</vt:lpwstr>
      </vt:variant>
      <vt:variant>
        <vt:lpwstr>as89</vt:lpwstr>
      </vt:variant>
      <vt:variant>
        <vt:i4>4522002</vt:i4>
      </vt:variant>
      <vt:variant>
        <vt:i4>222</vt:i4>
      </vt:variant>
      <vt:variant>
        <vt:i4>0</vt:i4>
      </vt:variant>
      <vt:variant>
        <vt:i4>5</vt:i4>
      </vt:variant>
      <vt:variant>
        <vt:lpwstr>lsgastro.doc</vt:lpwstr>
      </vt:variant>
      <vt:variant>
        <vt:lpwstr>as88</vt:lpwstr>
      </vt:variant>
      <vt:variant>
        <vt:i4>4849682</vt:i4>
      </vt:variant>
      <vt:variant>
        <vt:i4>219</vt:i4>
      </vt:variant>
      <vt:variant>
        <vt:i4>0</vt:i4>
      </vt:variant>
      <vt:variant>
        <vt:i4>5</vt:i4>
      </vt:variant>
      <vt:variant>
        <vt:lpwstr>lsgastro.doc</vt:lpwstr>
      </vt:variant>
      <vt:variant>
        <vt:lpwstr>as87</vt:lpwstr>
      </vt:variant>
      <vt:variant>
        <vt:i4>3145844</vt:i4>
      </vt:variant>
      <vt:variant>
        <vt:i4>216</vt:i4>
      </vt:variant>
      <vt:variant>
        <vt:i4>0</vt:i4>
      </vt:variant>
      <vt:variant>
        <vt:i4>5</vt:i4>
      </vt:variant>
      <vt:variant>
        <vt:lpwstr/>
      </vt:variant>
      <vt:variant>
        <vt:lpwstr>t0</vt:lpwstr>
      </vt:variant>
      <vt:variant>
        <vt:i4>4915218</vt:i4>
      </vt:variant>
      <vt:variant>
        <vt:i4>213</vt:i4>
      </vt:variant>
      <vt:variant>
        <vt:i4>0</vt:i4>
      </vt:variant>
      <vt:variant>
        <vt:i4>5</vt:i4>
      </vt:variant>
      <vt:variant>
        <vt:lpwstr>lsgastro.doc</vt:lpwstr>
      </vt:variant>
      <vt:variant>
        <vt:lpwstr>as86</vt:lpwstr>
      </vt:variant>
      <vt:variant>
        <vt:i4>4718610</vt:i4>
      </vt:variant>
      <vt:variant>
        <vt:i4>210</vt:i4>
      </vt:variant>
      <vt:variant>
        <vt:i4>0</vt:i4>
      </vt:variant>
      <vt:variant>
        <vt:i4>5</vt:i4>
      </vt:variant>
      <vt:variant>
        <vt:lpwstr>lsgastro.doc</vt:lpwstr>
      </vt:variant>
      <vt:variant>
        <vt:lpwstr>as85</vt:lpwstr>
      </vt:variant>
      <vt:variant>
        <vt:i4>4784146</vt:i4>
      </vt:variant>
      <vt:variant>
        <vt:i4>207</vt:i4>
      </vt:variant>
      <vt:variant>
        <vt:i4>0</vt:i4>
      </vt:variant>
      <vt:variant>
        <vt:i4>5</vt:i4>
      </vt:variant>
      <vt:variant>
        <vt:lpwstr>lsgastro.doc</vt:lpwstr>
      </vt:variant>
      <vt:variant>
        <vt:lpwstr>as84</vt:lpwstr>
      </vt:variant>
      <vt:variant>
        <vt:i4>5111826</vt:i4>
      </vt:variant>
      <vt:variant>
        <vt:i4>204</vt:i4>
      </vt:variant>
      <vt:variant>
        <vt:i4>0</vt:i4>
      </vt:variant>
      <vt:variant>
        <vt:i4>5</vt:i4>
      </vt:variant>
      <vt:variant>
        <vt:lpwstr>lsgastro.doc</vt:lpwstr>
      </vt:variant>
      <vt:variant>
        <vt:lpwstr>as83</vt:lpwstr>
      </vt:variant>
      <vt:variant>
        <vt:i4>5177362</vt:i4>
      </vt:variant>
      <vt:variant>
        <vt:i4>198</vt:i4>
      </vt:variant>
      <vt:variant>
        <vt:i4>0</vt:i4>
      </vt:variant>
      <vt:variant>
        <vt:i4>5</vt:i4>
      </vt:variant>
      <vt:variant>
        <vt:lpwstr>lsgastro.doc</vt:lpwstr>
      </vt:variant>
      <vt:variant>
        <vt:lpwstr>as82</vt:lpwstr>
      </vt:variant>
      <vt:variant>
        <vt:i4>4980754</vt:i4>
      </vt:variant>
      <vt:variant>
        <vt:i4>195</vt:i4>
      </vt:variant>
      <vt:variant>
        <vt:i4>0</vt:i4>
      </vt:variant>
      <vt:variant>
        <vt:i4>5</vt:i4>
      </vt:variant>
      <vt:variant>
        <vt:lpwstr>lsgastro.doc</vt:lpwstr>
      </vt:variant>
      <vt:variant>
        <vt:lpwstr>as81</vt:lpwstr>
      </vt:variant>
      <vt:variant>
        <vt:i4>5046290</vt:i4>
      </vt:variant>
      <vt:variant>
        <vt:i4>192</vt:i4>
      </vt:variant>
      <vt:variant>
        <vt:i4>0</vt:i4>
      </vt:variant>
      <vt:variant>
        <vt:i4>5</vt:i4>
      </vt:variant>
      <vt:variant>
        <vt:lpwstr>lsgastro.doc</vt:lpwstr>
      </vt:variant>
      <vt:variant>
        <vt:lpwstr>as80</vt:lpwstr>
      </vt:variant>
      <vt:variant>
        <vt:i4>4456472</vt:i4>
      </vt:variant>
      <vt:variant>
        <vt:i4>189</vt:i4>
      </vt:variant>
      <vt:variant>
        <vt:i4>0</vt:i4>
      </vt:variant>
      <vt:variant>
        <vt:i4>5</vt:i4>
      </vt:variant>
      <vt:variant>
        <vt:lpwstr>lsgastro.doc</vt:lpwstr>
      </vt:variant>
      <vt:variant>
        <vt:lpwstr>as29</vt:lpwstr>
      </vt:variant>
      <vt:variant>
        <vt:i4>4784152</vt:i4>
      </vt:variant>
      <vt:variant>
        <vt:i4>186</vt:i4>
      </vt:variant>
      <vt:variant>
        <vt:i4>0</vt:i4>
      </vt:variant>
      <vt:variant>
        <vt:i4>5</vt:i4>
      </vt:variant>
      <vt:variant>
        <vt:lpwstr>lsgastro.doc</vt:lpwstr>
      </vt:variant>
      <vt:variant>
        <vt:lpwstr>as24</vt:lpwstr>
      </vt:variant>
      <vt:variant>
        <vt:i4>5177368</vt:i4>
      </vt:variant>
      <vt:variant>
        <vt:i4>183</vt:i4>
      </vt:variant>
      <vt:variant>
        <vt:i4>0</vt:i4>
      </vt:variant>
      <vt:variant>
        <vt:i4>5</vt:i4>
      </vt:variant>
      <vt:variant>
        <vt:lpwstr>lsgastro.doc</vt:lpwstr>
      </vt:variant>
      <vt:variant>
        <vt:lpwstr>as22</vt:lpwstr>
      </vt:variant>
      <vt:variant>
        <vt:i4>5046296</vt:i4>
      </vt:variant>
      <vt:variant>
        <vt:i4>180</vt:i4>
      </vt:variant>
      <vt:variant>
        <vt:i4>0</vt:i4>
      </vt:variant>
      <vt:variant>
        <vt:i4>5</vt:i4>
      </vt:variant>
      <vt:variant>
        <vt:lpwstr>lsgastro.doc</vt:lpwstr>
      </vt:variant>
      <vt:variant>
        <vt:lpwstr>as20</vt:lpwstr>
      </vt:variant>
      <vt:variant>
        <vt:i4>3145844</vt:i4>
      </vt:variant>
      <vt:variant>
        <vt:i4>177</vt:i4>
      </vt:variant>
      <vt:variant>
        <vt:i4>0</vt:i4>
      </vt:variant>
      <vt:variant>
        <vt:i4>5</vt:i4>
      </vt:variant>
      <vt:variant>
        <vt:lpwstr/>
      </vt:variant>
      <vt:variant>
        <vt:lpwstr>t0</vt:lpwstr>
      </vt:variant>
      <vt:variant>
        <vt:i4>4718619</vt:i4>
      </vt:variant>
      <vt:variant>
        <vt:i4>174</vt:i4>
      </vt:variant>
      <vt:variant>
        <vt:i4>0</vt:i4>
      </vt:variant>
      <vt:variant>
        <vt:i4>5</vt:i4>
      </vt:variant>
      <vt:variant>
        <vt:lpwstr>lsgastro.doc</vt:lpwstr>
      </vt:variant>
      <vt:variant>
        <vt:lpwstr>as159</vt:lpwstr>
      </vt:variant>
      <vt:variant>
        <vt:i4>4718623</vt:i4>
      </vt:variant>
      <vt:variant>
        <vt:i4>171</vt:i4>
      </vt:variant>
      <vt:variant>
        <vt:i4>0</vt:i4>
      </vt:variant>
      <vt:variant>
        <vt:i4>5</vt:i4>
      </vt:variant>
      <vt:variant>
        <vt:lpwstr>lsgastro.doc</vt:lpwstr>
      </vt:variant>
      <vt:variant>
        <vt:lpwstr>as55</vt:lpwstr>
      </vt:variant>
      <vt:variant>
        <vt:i4>4784159</vt:i4>
      </vt:variant>
      <vt:variant>
        <vt:i4>168</vt:i4>
      </vt:variant>
      <vt:variant>
        <vt:i4>0</vt:i4>
      </vt:variant>
      <vt:variant>
        <vt:i4>5</vt:i4>
      </vt:variant>
      <vt:variant>
        <vt:lpwstr>lsgastro.doc</vt:lpwstr>
      </vt:variant>
      <vt:variant>
        <vt:lpwstr>as54</vt:lpwstr>
      </vt:variant>
      <vt:variant>
        <vt:i4>5111839</vt:i4>
      </vt:variant>
      <vt:variant>
        <vt:i4>165</vt:i4>
      </vt:variant>
      <vt:variant>
        <vt:i4>0</vt:i4>
      </vt:variant>
      <vt:variant>
        <vt:i4>5</vt:i4>
      </vt:variant>
      <vt:variant>
        <vt:lpwstr>lsgastro.doc</vt:lpwstr>
      </vt:variant>
      <vt:variant>
        <vt:lpwstr>as53</vt:lpwstr>
      </vt:variant>
      <vt:variant>
        <vt:i4>5177375</vt:i4>
      </vt:variant>
      <vt:variant>
        <vt:i4>162</vt:i4>
      </vt:variant>
      <vt:variant>
        <vt:i4>0</vt:i4>
      </vt:variant>
      <vt:variant>
        <vt:i4>5</vt:i4>
      </vt:variant>
      <vt:variant>
        <vt:lpwstr>lsgastro.doc</vt:lpwstr>
      </vt:variant>
      <vt:variant>
        <vt:lpwstr>as52</vt:lpwstr>
      </vt:variant>
      <vt:variant>
        <vt:i4>4980767</vt:i4>
      </vt:variant>
      <vt:variant>
        <vt:i4>159</vt:i4>
      </vt:variant>
      <vt:variant>
        <vt:i4>0</vt:i4>
      </vt:variant>
      <vt:variant>
        <vt:i4>5</vt:i4>
      </vt:variant>
      <vt:variant>
        <vt:lpwstr>lsgastro.doc</vt:lpwstr>
      </vt:variant>
      <vt:variant>
        <vt:lpwstr>as51</vt:lpwstr>
      </vt:variant>
      <vt:variant>
        <vt:i4>5046303</vt:i4>
      </vt:variant>
      <vt:variant>
        <vt:i4>156</vt:i4>
      </vt:variant>
      <vt:variant>
        <vt:i4>0</vt:i4>
      </vt:variant>
      <vt:variant>
        <vt:i4>5</vt:i4>
      </vt:variant>
      <vt:variant>
        <vt:lpwstr>lsgastro.doc</vt:lpwstr>
      </vt:variant>
      <vt:variant>
        <vt:lpwstr>as50</vt:lpwstr>
      </vt:variant>
      <vt:variant>
        <vt:i4>4456478</vt:i4>
      </vt:variant>
      <vt:variant>
        <vt:i4>153</vt:i4>
      </vt:variant>
      <vt:variant>
        <vt:i4>0</vt:i4>
      </vt:variant>
      <vt:variant>
        <vt:i4>5</vt:i4>
      </vt:variant>
      <vt:variant>
        <vt:lpwstr>lsgastro.doc</vt:lpwstr>
      </vt:variant>
      <vt:variant>
        <vt:lpwstr>as49</vt:lpwstr>
      </vt:variant>
      <vt:variant>
        <vt:i4>4522014</vt:i4>
      </vt:variant>
      <vt:variant>
        <vt:i4>150</vt:i4>
      </vt:variant>
      <vt:variant>
        <vt:i4>0</vt:i4>
      </vt:variant>
      <vt:variant>
        <vt:i4>5</vt:i4>
      </vt:variant>
      <vt:variant>
        <vt:lpwstr>lsgastro.doc</vt:lpwstr>
      </vt:variant>
      <vt:variant>
        <vt:lpwstr>as48</vt:lpwstr>
      </vt:variant>
      <vt:variant>
        <vt:i4>4784155</vt:i4>
      </vt:variant>
      <vt:variant>
        <vt:i4>147</vt:i4>
      </vt:variant>
      <vt:variant>
        <vt:i4>0</vt:i4>
      </vt:variant>
      <vt:variant>
        <vt:i4>5</vt:i4>
      </vt:variant>
      <vt:variant>
        <vt:lpwstr>lsgastro.doc</vt:lpwstr>
      </vt:variant>
      <vt:variant>
        <vt:lpwstr>as14</vt:lpwstr>
      </vt:variant>
      <vt:variant>
        <vt:i4>3145844</vt:i4>
      </vt:variant>
      <vt:variant>
        <vt:i4>144</vt:i4>
      </vt:variant>
      <vt:variant>
        <vt:i4>0</vt:i4>
      </vt:variant>
      <vt:variant>
        <vt:i4>5</vt:i4>
      </vt:variant>
      <vt:variant>
        <vt:lpwstr/>
      </vt:variant>
      <vt:variant>
        <vt:lpwstr>t0</vt:lpwstr>
      </vt:variant>
      <vt:variant>
        <vt:i4>4849691</vt:i4>
      </vt:variant>
      <vt:variant>
        <vt:i4>141</vt:i4>
      </vt:variant>
      <vt:variant>
        <vt:i4>0</vt:i4>
      </vt:variant>
      <vt:variant>
        <vt:i4>5</vt:i4>
      </vt:variant>
      <vt:variant>
        <vt:lpwstr>lsgastro.doc</vt:lpwstr>
      </vt:variant>
      <vt:variant>
        <vt:lpwstr>as178</vt:lpwstr>
      </vt:variant>
      <vt:variant>
        <vt:i4>4784155</vt:i4>
      </vt:variant>
      <vt:variant>
        <vt:i4>138</vt:i4>
      </vt:variant>
      <vt:variant>
        <vt:i4>0</vt:i4>
      </vt:variant>
      <vt:variant>
        <vt:i4>5</vt:i4>
      </vt:variant>
      <vt:variant>
        <vt:lpwstr>lsgastro.doc</vt:lpwstr>
      </vt:variant>
      <vt:variant>
        <vt:lpwstr>as140</vt:lpwstr>
      </vt:variant>
      <vt:variant>
        <vt:i4>5111835</vt:i4>
      </vt:variant>
      <vt:variant>
        <vt:i4>135</vt:i4>
      </vt:variant>
      <vt:variant>
        <vt:i4>0</vt:i4>
      </vt:variant>
      <vt:variant>
        <vt:i4>5</vt:i4>
      </vt:variant>
      <vt:variant>
        <vt:lpwstr>lsgastro.doc</vt:lpwstr>
      </vt:variant>
      <vt:variant>
        <vt:lpwstr>as139</vt:lpwstr>
      </vt:variant>
      <vt:variant>
        <vt:i4>5111835</vt:i4>
      </vt:variant>
      <vt:variant>
        <vt:i4>132</vt:i4>
      </vt:variant>
      <vt:variant>
        <vt:i4>0</vt:i4>
      </vt:variant>
      <vt:variant>
        <vt:i4>5</vt:i4>
      </vt:variant>
      <vt:variant>
        <vt:lpwstr>lsgastro.doc</vt:lpwstr>
      </vt:variant>
      <vt:variant>
        <vt:lpwstr>as138</vt:lpwstr>
      </vt:variant>
      <vt:variant>
        <vt:i4>4849692</vt:i4>
      </vt:variant>
      <vt:variant>
        <vt:i4>129</vt:i4>
      </vt:variant>
      <vt:variant>
        <vt:i4>0</vt:i4>
      </vt:variant>
      <vt:variant>
        <vt:i4>5</vt:i4>
      </vt:variant>
      <vt:variant>
        <vt:lpwstr>lsgastro.doc</vt:lpwstr>
      </vt:variant>
      <vt:variant>
        <vt:lpwstr>as67</vt:lpwstr>
      </vt:variant>
      <vt:variant>
        <vt:i4>4915228</vt:i4>
      </vt:variant>
      <vt:variant>
        <vt:i4>126</vt:i4>
      </vt:variant>
      <vt:variant>
        <vt:i4>0</vt:i4>
      </vt:variant>
      <vt:variant>
        <vt:i4>5</vt:i4>
      </vt:variant>
      <vt:variant>
        <vt:lpwstr>lsgastro.doc</vt:lpwstr>
      </vt:variant>
      <vt:variant>
        <vt:lpwstr>as66</vt:lpwstr>
      </vt:variant>
      <vt:variant>
        <vt:i4>4718620</vt:i4>
      </vt:variant>
      <vt:variant>
        <vt:i4>123</vt:i4>
      </vt:variant>
      <vt:variant>
        <vt:i4>0</vt:i4>
      </vt:variant>
      <vt:variant>
        <vt:i4>5</vt:i4>
      </vt:variant>
      <vt:variant>
        <vt:lpwstr>lsgastro.doc</vt:lpwstr>
      </vt:variant>
      <vt:variant>
        <vt:lpwstr>as65</vt:lpwstr>
      </vt:variant>
      <vt:variant>
        <vt:i4>4784156</vt:i4>
      </vt:variant>
      <vt:variant>
        <vt:i4>117</vt:i4>
      </vt:variant>
      <vt:variant>
        <vt:i4>0</vt:i4>
      </vt:variant>
      <vt:variant>
        <vt:i4>5</vt:i4>
      </vt:variant>
      <vt:variant>
        <vt:lpwstr>lsgastro.doc</vt:lpwstr>
      </vt:variant>
      <vt:variant>
        <vt:lpwstr>as64</vt:lpwstr>
      </vt:variant>
      <vt:variant>
        <vt:i4>5111836</vt:i4>
      </vt:variant>
      <vt:variant>
        <vt:i4>114</vt:i4>
      </vt:variant>
      <vt:variant>
        <vt:i4>0</vt:i4>
      </vt:variant>
      <vt:variant>
        <vt:i4>5</vt:i4>
      </vt:variant>
      <vt:variant>
        <vt:lpwstr>lsgastro.doc</vt:lpwstr>
      </vt:variant>
      <vt:variant>
        <vt:lpwstr>as63</vt:lpwstr>
      </vt:variant>
      <vt:variant>
        <vt:i4>5177372</vt:i4>
      </vt:variant>
      <vt:variant>
        <vt:i4>111</vt:i4>
      </vt:variant>
      <vt:variant>
        <vt:i4>0</vt:i4>
      </vt:variant>
      <vt:variant>
        <vt:i4>5</vt:i4>
      </vt:variant>
      <vt:variant>
        <vt:lpwstr>lsgastro.doc</vt:lpwstr>
      </vt:variant>
      <vt:variant>
        <vt:lpwstr>as62</vt:lpwstr>
      </vt:variant>
      <vt:variant>
        <vt:i4>4980764</vt:i4>
      </vt:variant>
      <vt:variant>
        <vt:i4>108</vt:i4>
      </vt:variant>
      <vt:variant>
        <vt:i4>0</vt:i4>
      </vt:variant>
      <vt:variant>
        <vt:i4>5</vt:i4>
      </vt:variant>
      <vt:variant>
        <vt:lpwstr>lsgastro.doc</vt:lpwstr>
      </vt:variant>
      <vt:variant>
        <vt:lpwstr>as61</vt:lpwstr>
      </vt:variant>
      <vt:variant>
        <vt:i4>5046300</vt:i4>
      </vt:variant>
      <vt:variant>
        <vt:i4>105</vt:i4>
      </vt:variant>
      <vt:variant>
        <vt:i4>0</vt:i4>
      </vt:variant>
      <vt:variant>
        <vt:i4>5</vt:i4>
      </vt:variant>
      <vt:variant>
        <vt:lpwstr>lsgastro.doc</vt:lpwstr>
      </vt:variant>
      <vt:variant>
        <vt:lpwstr>as60</vt:lpwstr>
      </vt:variant>
      <vt:variant>
        <vt:i4>4456479</vt:i4>
      </vt:variant>
      <vt:variant>
        <vt:i4>102</vt:i4>
      </vt:variant>
      <vt:variant>
        <vt:i4>0</vt:i4>
      </vt:variant>
      <vt:variant>
        <vt:i4>5</vt:i4>
      </vt:variant>
      <vt:variant>
        <vt:lpwstr>lsgastro.doc</vt:lpwstr>
      </vt:variant>
      <vt:variant>
        <vt:lpwstr>as59</vt:lpwstr>
      </vt:variant>
      <vt:variant>
        <vt:i4>4522015</vt:i4>
      </vt:variant>
      <vt:variant>
        <vt:i4>99</vt:i4>
      </vt:variant>
      <vt:variant>
        <vt:i4>0</vt:i4>
      </vt:variant>
      <vt:variant>
        <vt:i4>5</vt:i4>
      </vt:variant>
      <vt:variant>
        <vt:lpwstr>lsgastro.doc</vt:lpwstr>
      </vt:variant>
      <vt:variant>
        <vt:lpwstr>as58</vt:lpwstr>
      </vt:variant>
      <vt:variant>
        <vt:i4>4849695</vt:i4>
      </vt:variant>
      <vt:variant>
        <vt:i4>96</vt:i4>
      </vt:variant>
      <vt:variant>
        <vt:i4>0</vt:i4>
      </vt:variant>
      <vt:variant>
        <vt:i4>5</vt:i4>
      </vt:variant>
      <vt:variant>
        <vt:lpwstr>lsgastro.doc</vt:lpwstr>
      </vt:variant>
      <vt:variant>
        <vt:lpwstr>as57</vt:lpwstr>
      </vt:variant>
      <vt:variant>
        <vt:i4>4915231</vt:i4>
      </vt:variant>
      <vt:variant>
        <vt:i4>93</vt:i4>
      </vt:variant>
      <vt:variant>
        <vt:i4>0</vt:i4>
      </vt:variant>
      <vt:variant>
        <vt:i4>5</vt:i4>
      </vt:variant>
      <vt:variant>
        <vt:lpwstr>lsgastro.doc</vt:lpwstr>
      </vt:variant>
      <vt:variant>
        <vt:lpwstr>as56</vt:lpwstr>
      </vt:variant>
      <vt:variant>
        <vt:i4>4456475</vt:i4>
      </vt:variant>
      <vt:variant>
        <vt:i4>90</vt:i4>
      </vt:variant>
      <vt:variant>
        <vt:i4>0</vt:i4>
      </vt:variant>
      <vt:variant>
        <vt:i4>5</vt:i4>
      </vt:variant>
      <vt:variant>
        <vt:lpwstr>lsgastro.doc</vt:lpwstr>
      </vt:variant>
      <vt:variant>
        <vt:lpwstr>as19</vt:lpwstr>
      </vt:variant>
      <vt:variant>
        <vt:i4>4849691</vt:i4>
      </vt:variant>
      <vt:variant>
        <vt:i4>87</vt:i4>
      </vt:variant>
      <vt:variant>
        <vt:i4>0</vt:i4>
      </vt:variant>
      <vt:variant>
        <vt:i4>5</vt:i4>
      </vt:variant>
      <vt:variant>
        <vt:lpwstr>lsgastro.doc</vt:lpwstr>
      </vt:variant>
      <vt:variant>
        <vt:lpwstr>as17</vt:lpwstr>
      </vt:variant>
      <vt:variant>
        <vt:i4>4915227</vt:i4>
      </vt:variant>
      <vt:variant>
        <vt:i4>84</vt:i4>
      </vt:variant>
      <vt:variant>
        <vt:i4>0</vt:i4>
      </vt:variant>
      <vt:variant>
        <vt:i4>5</vt:i4>
      </vt:variant>
      <vt:variant>
        <vt:lpwstr>lsgastro.doc</vt:lpwstr>
      </vt:variant>
      <vt:variant>
        <vt:lpwstr>as16</vt:lpwstr>
      </vt:variant>
      <vt:variant>
        <vt:i4>4718619</vt:i4>
      </vt:variant>
      <vt:variant>
        <vt:i4>81</vt:i4>
      </vt:variant>
      <vt:variant>
        <vt:i4>0</vt:i4>
      </vt:variant>
      <vt:variant>
        <vt:i4>5</vt:i4>
      </vt:variant>
      <vt:variant>
        <vt:lpwstr>lsgastro.doc</vt:lpwstr>
      </vt:variant>
      <vt:variant>
        <vt:lpwstr>as15</vt:lpwstr>
      </vt:variant>
      <vt:variant>
        <vt:i4>5111835</vt:i4>
      </vt:variant>
      <vt:variant>
        <vt:i4>75</vt:i4>
      </vt:variant>
      <vt:variant>
        <vt:i4>0</vt:i4>
      </vt:variant>
      <vt:variant>
        <vt:i4>5</vt:i4>
      </vt:variant>
      <vt:variant>
        <vt:lpwstr>lsgastro.doc</vt:lpwstr>
      </vt:variant>
      <vt:variant>
        <vt:lpwstr>as13</vt:lpwstr>
      </vt:variant>
      <vt:variant>
        <vt:i4>5177371</vt:i4>
      </vt:variant>
      <vt:variant>
        <vt:i4>72</vt:i4>
      </vt:variant>
      <vt:variant>
        <vt:i4>0</vt:i4>
      </vt:variant>
      <vt:variant>
        <vt:i4>5</vt:i4>
      </vt:variant>
      <vt:variant>
        <vt:lpwstr>lsgastro.doc</vt:lpwstr>
      </vt:variant>
      <vt:variant>
        <vt:lpwstr>as12</vt:lpwstr>
      </vt:variant>
      <vt:variant>
        <vt:i4>4980763</vt:i4>
      </vt:variant>
      <vt:variant>
        <vt:i4>69</vt:i4>
      </vt:variant>
      <vt:variant>
        <vt:i4>0</vt:i4>
      </vt:variant>
      <vt:variant>
        <vt:i4>5</vt:i4>
      </vt:variant>
      <vt:variant>
        <vt:lpwstr>lsgastro.doc</vt:lpwstr>
      </vt:variant>
      <vt:variant>
        <vt:lpwstr>as11</vt:lpwstr>
      </vt:variant>
      <vt:variant>
        <vt:i4>5046299</vt:i4>
      </vt:variant>
      <vt:variant>
        <vt:i4>66</vt:i4>
      </vt:variant>
      <vt:variant>
        <vt:i4>0</vt:i4>
      </vt:variant>
      <vt:variant>
        <vt:i4>5</vt:i4>
      </vt:variant>
      <vt:variant>
        <vt:lpwstr>lsgastro.doc</vt:lpwstr>
      </vt:variant>
      <vt:variant>
        <vt:lpwstr>as10</vt:lpwstr>
      </vt:variant>
      <vt:variant>
        <vt:i4>8192042</vt:i4>
      </vt:variant>
      <vt:variant>
        <vt:i4>63</vt:i4>
      </vt:variant>
      <vt:variant>
        <vt:i4>0</vt:i4>
      </vt:variant>
      <vt:variant>
        <vt:i4>5</vt:i4>
      </vt:variant>
      <vt:variant>
        <vt:lpwstr>lsgastro.doc</vt:lpwstr>
      </vt:variant>
      <vt:variant>
        <vt:lpwstr>as9</vt:lpwstr>
      </vt:variant>
      <vt:variant>
        <vt:i4>8192042</vt:i4>
      </vt:variant>
      <vt:variant>
        <vt:i4>57</vt:i4>
      </vt:variant>
      <vt:variant>
        <vt:i4>0</vt:i4>
      </vt:variant>
      <vt:variant>
        <vt:i4>5</vt:i4>
      </vt:variant>
      <vt:variant>
        <vt:lpwstr>lsgastro.doc</vt:lpwstr>
      </vt:variant>
      <vt:variant>
        <vt:lpwstr>as8</vt:lpwstr>
      </vt:variant>
      <vt:variant>
        <vt:i4>3145844</vt:i4>
      </vt:variant>
      <vt:variant>
        <vt:i4>54</vt:i4>
      </vt:variant>
      <vt:variant>
        <vt:i4>0</vt:i4>
      </vt:variant>
      <vt:variant>
        <vt:i4>5</vt:i4>
      </vt:variant>
      <vt:variant>
        <vt:lpwstr/>
      </vt:variant>
      <vt:variant>
        <vt:lpwstr>t0</vt:lpwstr>
      </vt:variant>
      <vt:variant>
        <vt:i4>3211380</vt:i4>
      </vt:variant>
      <vt:variant>
        <vt:i4>51</vt:i4>
      </vt:variant>
      <vt:variant>
        <vt:i4>0</vt:i4>
      </vt:variant>
      <vt:variant>
        <vt:i4>5</vt:i4>
      </vt:variant>
      <vt:variant>
        <vt:lpwstr/>
      </vt:variant>
      <vt:variant>
        <vt:lpwstr>t16</vt:lpwstr>
      </vt:variant>
      <vt:variant>
        <vt:i4>3211380</vt:i4>
      </vt:variant>
      <vt:variant>
        <vt:i4>48</vt:i4>
      </vt:variant>
      <vt:variant>
        <vt:i4>0</vt:i4>
      </vt:variant>
      <vt:variant>
        <vt:i4>5</vt:i4>
      </vt:variant>
      <vt:variant>
        <vt:lpwstr/>
      </vt:variant>
      <vt:variant>
        <vt:lpwstr>t15</vt:lpwstr>
      </vt:variant>
      <vt:variant>
        <vt:i4>3211380</vt:i4>
      </vt:variant>
      <vt:variant>
        <vt:i4>45</vt:i4>
      </vt:variant>
      <vt:variant>
        <vt:i4>0</vt:i4>
      </vt:variant>
      <vt:variant>
        <vt:i4>5</vt:i4>
      </vt:variant>
      <vt:variant>
        <vt:lpwstr/>
      </vt:variant>
      <vt:variant>
        <vt:lpwstr>t10</vt:lpwstr>
      </vt:variant>
      <vt:variant>
        <vt:i4>3211380</vt:i4>
      </vt:variant>
      <vt:variant>
        <vt:i4>42</vt:i4>
      </vt:variant>
      <vt:variant>
        <vt:i4>0</vt:i4>
      </vt:variant>
      <vt:variant>
        <vt:i4>5</vt:i4>
      </vt:variant>
      <vt:variant>
        <vt:lpwstr/>
      </vt:variant>
      <vt:variant>
        <vt:lpwstr>t14</vt:lpwstr>
      </vt:variant>
      <vt:variant>
        <vt:i4>3276916</vt:i4>
      </vt:variant>
      <vt:variant>
        <vt:i4>39</vt:i4>
      </vt:variant>
      <vt:variant>
        <vt:i4>0</vt:i4>
      </vt:variant>
      <vt:variant>
        <vt:i4>5</vt:i4>
      </vt:variant>
      <vt:variant>
        <vt:lpwstr/>
      </vt:variant>
      <vt:variant>
        <vt:lpwstr>t2</vt:lpwstr>
      </vt:variant>
      <vt:variant>
        <vt:i4>3211380</vt:i4>
      </vt:variant>
      <vt:variant>
        <vt:i4>36</vt:i4>
      </vt:variant>
      <vt:variant>
        <vt:i4>0</vt:i4>
      </vt:variant>
      <vt:variant>
        <vt:i4>5</vt:i4>
      </vt:variant>
      <vt:variant>
        <vt:lpwstr/>
      </vt:variant>
      <vt:variant>
        <vt:lpwstr>t1</vt:lpwstr>
      </vt:variant>
      <vt:variant>
        <vt:i4>3604596</vt:i4>
      </vt:variant>
      <vt:variant>
        <vt:i4>33</vt:i4>
      </vt:variant>
      <vt:variant>
        <vt:i4>0</vt:i4>
      </vt:variant>
      <vt:variant>
        <vt:i4>5</vt:i4>
      </vt:variant>
      <vt:variant>
        <vt:lpwstr/>
      </vt:variant>
      <vt:variant>
        <vt:lpwstr>t7</vt:lpwstr>
      </vt:variant>
      <vt:variant>
        <vt:i4>3473524</vt:i4>
      </vt:variant>
      <vt:variant>
        <vt:i4>30</vt:i4>
      </vt:variant>
      <vt:variant>
        <vt:i4>0</vt:i4>
      </vt:variant>
      <vt:variant>
        <vt:i4>5</vt:i4>
      </vt:variant>
      <vt:variant>
        <vt:lpwstr/>
      </vt:variant>
      <vt:variant>
        <vt:lpwstr>t5</vt:lpwstr>
      </vt:variant>
      <vt:variant>
        <vt:i4>3407988</vt:i4>
      </vt:variant>
      <vt:variant>
        <vt:i4>27</vt:i4>
      </vt:variant>
      <vt:variant>
        <vt:i4>0</vt:i4>
      </vt:variant>
      <vt:variant>
        <vt:i4>5</vt:i4>
      </vt:variant>
      <vt:variant>
        <vt:lpwstr/>
      </vt:variant>
      <vt:variant>
        <vt:lpwstr>t4</vt:lpwstr>
      </vt:variant>
      <vt:variant>
        <vt:i4>3342452</vt:i4>
      </vt:variant>
      <vt:variant>
        <vt:i4>24</vt:i4>
      </vt:variant>
      <vt:variant>
        <vt:i4>0</vt:i4>
      </vt:variant>
      <vt:variant>
        <vt:i4>5</vt:i4>
      </vt:variant>
      <vt:variant>
        <vt:lpwstr/>
      </vt:variant>
      <vt:variant>
        <vt:lpwstr>t3</vt:lpwstr>
      </vt:variant>
      <vt:variant>
        <vt:i4>3735668</vt:i4>
      </vt:variant>
      <vt:variant>
        <vt:i4>21</vt:i4>
      </vt:variant>
      <vt:variant>
        <vt:i4>0</vt:i4>
      </vt:variant>
      <vt:variant>
        <vt:i4>5</vt:i4>
      </vt:variant>
      <vt:variant>
        <vt:lpwstr/>
      </vt:variant>
      <vt:variant>
        <vt:lpwstr>t9</vt:lpwstr>
      </vt:variant>
      <vt:variant>
        <vt:i4>3539060</vt:i4>
      </vt:variant>
      <vt:variant>
        <vt:i4>18</vt:i4>
      </vt:variant>
      <vt:variant>
        <vt:i4>0</vt:i4>
      </vt:variant>
      <vt:variant>
        <vt:i4>5</vt:i4>
      </vt:variant>
      <vt:variant>
        <vt:lpwstr/>
      </vt:variant>
      <vt:variant>
        <vt:lpwstr>t6</vt:lpwstr>
      </vt:variant>
      <vt:variant>
        <vt:i4>3211380</vt:i4>
      </vt:variant>
      <vt:variant>
        <vt:i4>15</vt:i4>
      </vt:variant>
      <vt:variant>
        <vt:i4>0</vt:i4>
      </vt:variant>
      <vt:variant>
        <vt:i4>5</vt:i4>
      </vt:variant>
      <vt:variant>
        <vt:lpwstr/>
      </vt:variant>
      <vt:variant>
        <vt:lpwstr>t12</vt:lpwstr>
      </vt:variant>
      <vt:variant>
        <vt:i4>4915280</vt:i4>
      </vt:variant>
      <vt:variant>
        <vt:i4>12</vt:i4>
      </vt:variant>
      <vt:variant>
        <vt:i4>0</vt:i4>
      </vt:variant>
      <vt:variant>
        <vt:i4>5</vt:i4>
      </vt:variant>
      <vt:variant>
        <vt:lpwstr/>
      </vt:variant>
      <vt:variant>
        <vt:lpwstr>as18</vt:lpwstr>
      </vt:variant>
      <vt:variant>
        <vt:i4>3211380</vt:i4>
      </vt:variant>
      <vt:variant>
        <vt:i4>9</vt:i4>
      </vt:variant>
      <vt:variant>
        <vt:i4>0</vt:i4>
      </vt:variant>
      <vt:variant>
        <vt:i4>5</vt:i4>
      </vt:variant>
      <vt:variant>
        <vt:lpwstr/>
      </vt:variant>
      <vt:variant>
        <vt:lpwstr>t13</vt:lpwstr>
      </vt:variant>
      <vt:variant>
        <vt:i4>3211380</vt:i4>
      </vt:variant>
      <vt:variant>
        <vt:i4>6</vt:i4>
      </vt:variant>
      <vt:variant>
        <vt:i4>0</vt:i4>
      </vt:variant>
      <vt:variant>
        <vt:i4>5</vt:i4>
      </vt:variant>
      <vt:variant>
        <vt:lpwstr/>
      </vt:variant>
      <vt:variant>
        <vt:lpwstr>t11</vt:lpwstr>
      </vt:variant>
      <vt:variant>
        <vt:i4>3670132</vt:i4>
      </vt:variant>
      <vt:variant>
        <vt:i4>3</vt:i4>
      </vt:variant>
      <vt:variant>
        <vt:i4>0</vt:i4>
      </vt:variant>
      <vt:variant>
        <vt:i4>5</vt:i4>
      </vt:variant>
      <vt:variant>
        <vt:lpwstr/>
      </vt:variant>
      <vt:variant>
        <vt:lpwstr>t8</vt:lpwstr>
      </vt:variant>
      <vt:variant>
        <vt:i4>4849681</vt:i4>
      </vt:variant>
      <vt:variant>
        <vt:i4>0</vt:i4>
      </vt:variant>
      <vt:variant>
        <vt:i4>0</vt:i4>
      </vt:variant>
      <vt:variant>
        <vt:i4>5</vt:i4>
      </vt:variant>
      <vt:variant>
        <vt:lpwstr>index.doc</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Pittys Physikaufgaben - Elektrizitätslehre</dc:title>
  <dc:subject/>
  <dc:creator>pitty</dc:creator>
  <cp:keywords/>
  <cp:lastModifiedBy>pitty</cp:lastModifiedBy>
  <cp:revision>10</cp:revision>
  <cp:lastPrinted>2014-08-31T10:19:00Z</cp:lastPrinted>
  <dcterms:created xsi:type="dcterms:W3CDTF">2020-03-06T10:42:00Z</dcterms:created>
  <dcterms:modified xsi:type="dcterms:W3CDTF">2021-01-23T10:40:00Z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