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3B20F0" w14:textId="148C8C2D" w:rsidR="006107AB" w:rsidRDefault="006107AB" w:rsidP="006107AB">
      <w:pPr>
        <w:jc w:val="center"/>
        <w:rPr>
          <w:color w:val="800000"/>
          <w:sz w:val="32"/>
        </w:rPr>
      </w:pPr>
      <w:bookmarkStart w:id="0" w:name="_GoBack"/>
      <w:bookmarkEnd w:id="0"/>
      <w:proofErr w:type="spellStart"/>
      <w:r w:rsidRPr="00D96E47">
        <w:rPr>
          <w:rStyle w:val="berschrift2Zchn"/>
        </w:rPr>
        <w:t>Pittys</w:t>
      </w:r>
      <w:proofErr w:type="spellEnd"/>
      <w:r w:rsidRPr="00D96E47">
        <w:rPr>
          <w:rStyle w:val="berschrift2Zchn"/>
        </w:rPr>
        <w:t xml:space="preserve"> Physikaufgaben - Thermodynamik</w:t>
      </w:r>
      <w:r>
        <w:rPr>
          <w:color w:val="808000"/>
          <w:sz w:val="32"/>
        </w:rPr>
        <w:br/>
      </w:r>
      <w:hyperlink r:id="rId7" w:history="1">
        <w:r>
          <w:rPr>
            <w:rStyle w:val="Hyperlink"/>
          </w:rPr>
          <w:t>z</w:t>
        </w:r>
        <w:bookmarkStart w:id="1" w:name="_Hlt211040703"/>
        <w:r>
          <w:rPr>
            <w:rStyle w:val="Hyperlink"/>
          </w:rPr>
          <w:t>u</w:t>
        </w:r>
        <w:bookmarkStart w:id="2" w:name="_Hlt214760877"/>
        <w:bookmarkEnd w:id="1"/>
        <w:r>
          <w:rPr>
            <w:rStyle w:val="Hyperlink"/>
          </w:rPr>
          <w:t>r</w:t>
        </w:r>
        <w:bookmarkEnd w:id="2"/>
        <w:r>
          <w:rPr>
            <w:rStyle w:val="Hyperlink"/>
          </w:rPr>
          <w:t>ü</w:t>
        </w:r>
        <w:bookmarkStart w:id="3" w:name="_Hlt36969455"/>
        <w:r>
          <w:rPr>
            <w:rStyle w:val="Hyperlink"/>
          </w:rPr>
          <w:t>c</w:t>
        </w:r>
        <w:bookmarkStart w:id="4" w:name="_Hlt514570262"/>
        <w:bookmarkEnd w:id="3"/>
        <w:r>
          <w:rPr>
            <w:rStyle w:val="Hyperlink"/>
          </w:rPr>
          <w:t>k</w:t>
        </w:r>
        <w:bookmarkStart w:id="5" w:name="_Hlt161138984"/>
        <w:bookmarkEnd w:id="4"/>
        <w:r>
          <w:rPr>
            <w:rStyle w:val="Hyperlink"/>
          </w:rPr>
          <w:t xml:space="preserve"> </w:t>
        </w:r>
        <w:bookmarkEnd w:id="5"/>
        <w:r>
          <w:rPr>
            <w:rStyle w:val="Hyperlink"/>
          </w:rPr>
          <w:t>z</w:t>
        </w:r>
        <w:bookmarkStart w:id="6" w:name="_Hlt113690116"/>
        <w:r>
          <w:rPr>
            <w:rStyle w:val="Hyperlink"/>
          </w:rPr>
          <w:t>u</w:t>
        </w:r>
        <w:bookmarkEnd w:id="6"/>
        <w:r>
          <w:rPr>
            <w:rStyle w:val="Hyperlink"/>
          </w:rPr>
          <w:t xml:space="preserve">r </w:t>
        </w:r>
        <w:bookmarkStart w:id="7" w:name="_Hlt514570200"/>
        <w:r>
          <w:rPr>
            <w:rStyle w:val="Hyperlink"/>
          </w:rPr>
          <w:t>S</w:t>
        </w:r>
        <w:bookmarkEnd w:id="7"/>
        <w:r>
          <w:rPr>
            <w:rStyle w:val="Hyperlink"/>
          </w:rPr>
          <w:t>t</w:t>
        </w:r>
        <w:bookmarkStart w:id="8" w:name="_Hlt163179249"/>
        <w:r>
          <w:rPr>
            <w:rStyle w:val="Hyperlink"/>
          </w:rPr>
          <w:t>a</w:t>
        </w:r>
        <w:bookmarkEnd w:id="8"/>
        <w:r>
          <w:rPr>
            <w:rStyle w:val="Hyperlink"/>
          </w:rPr>
          <w:t>r</w:t>
        </w:r>
        <w:bookmarkStart w:id="9" w:name="_Hlt531268348"/>
        <w:r>
          <w:rPr>
            <w:rStyle w:val="Hyperlink"/>
          </w:rPr>
          <w:t>t</w:t>
        </w:r>
        <w:bookmarkStart w:id="10" w:name="_Hlt165165546"/>
        <w:bookmarkEnd w:id="9"/>
        <w:r>
          <w:rPr>
            <w:rStyle w:val="Hyperlink"/>
          </w:rPr>
          <w:t>s</w:t>
        </w:r>
        <w:bookmarkEnd w:id="10"/>
        <w:r>
          <w:rPr>
            <w:rStyle w:val="Hyperlink"/>
          </w:rPr>
          <w:t>e</w:t>
        </w:r>
        <w:bookmarkStart w:id="11" w:name="_Hlt225645162"/>
        <w:r>
          <w:rPr>
            <w:rStyle w:val="Hyperlink"/>
          </w:rPr>
          <w:t>i</w:t>
        </w:r>
        <w:bookmarkEnd w:id="11"/>
        <w:r>
          <w:rPr>
            <w:rStyle w:val="Hyperlink"/>
          </w:rPr>
          <w:t>te</w:t>
        </w:r>
      </w:hyperlink>
    </w:p>
    <w:p w14:paraId="596B73CC" w14:textId="77777777" w:rsidR="00D96E47" w:rsidRDefault="00D96E47" w:rsidP="006107AB">
      <w:pPr>
        <w:jc w:val="center"/>
        <w:rPr>
          <w:sz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6107AB" w14:paraId="0BD8ACFA" w14:textId="77777777" w:rsidTr="006107AB">
        <w:tc>
          <w:tcPr>
            <w:tcW w:w="5030" w:type="dxa"/>
          </w:tcPr>
          <w:p w14:paraId="0A46466F" w14:textId="77777777" w:rsidR="006107AB" w:rsidRDefault="006107AB" w:rsidP="00D96E47">
            <w:pPr>
              <w:pStyle w:val="berschrift5"/>
            </w:pPr>
            <w:bookmarkStart w:id="12" w:name="t0"/>
            <w:bookmarkEnd w:id="12"/>
            <w:r>
              <w:t>Temperatur</w:t>
            </w:r>
            <w:bookmarkStart w:id="13" w:name="_Hlt513297962"/>
            <w:bookmarkEnd w:id="13"/>
          </w:p>
          <w:p w14:paraId="4508C453" w14:textId="77777777" w:rsidR="00D96E47" w:rsidRDefault="006B738E" w:rsidP="00D96E47">
            <w:pPr>
              <w:numPr>
                <w:ilvl w:val="0"/>
                <w:numId w:val="35"/>
              </w:numPr>
              <w:spacing w:line="360" w:lineRule="auto"/>
              <w:rPr>
                <w:rStyle w:val="Hyperlink"/>
              </w:rPr>
            </w:pPr>
            <w:hyperlink w:anchor="t12" w:history="1">
              <w:r w:rsidR="006107AB">
                <w:rPr>
                  <w:rStyle w:val="Hyperlink"/>
                </w:rPr>
                <w:t>the</w:t>
              </w:r>
              <w:bookmarkStart w:id="14" w:name="_Hlt30483170"/>
              <w:bookmarkStart w:id="15" w:name="_Hlt30483144"/>
              <w:bookmarkEnd w:id="14"/>
              <w:r w:rsidR="006107AB">
                <w:rPr>
                  <w:rStyle w:val="Hyperlink"/>
                </w:rPr>
                <w:t>r</w:t>
              </w:r>
              <w:bookmarkEnd w:id="15"/>
              <w:r w:rsidR="006107AB">
                <w:rPr>
                  <w:rStyle w:val="Hyperlink"/>
                </w:rPr>
                <w:t>mis</w:t>
              </w:r>
              <w:bookmarkStart w:id="16" w:name="_Hlt513792703"/>
              <w:r w:rsidR="006107AB">
                <w:rPr>
                  <w:rStyle w:val="Hyperlink"/>
                </w:rPr>
                <w:t>c</w:t>
              </w:r>
              <w:bookmarkStart w:id="17" w:name="_Hlt513792576"/>
              <w:bookmarkEnd w:id="16"/>
              <w:r w:rsidR="006107AB">
                <w:rPr>
                  <w:rStyle w:val="Hyperlink"/>
                </w:rPr>
                <w:t>h</w:t>
              </w:r>
              <w:bookmarkEnd w:id="17"/>
              <w:r w:rsidR="006107AB">
                <w:rPr>
                  <w:rStyle w:val="Hyperlink"/>
                </w:rPr>
                <w:t xml:space="preserve">e </w:t>
              </w:r>
              <w:bookmarkStart w:id="18" w:name="_Hlt513298686"/>
              <w:r w:rsidR="006107AB">
                <w:rPr>
                  <w:rStyle w:val="Hyperlink"/>
                </w:rPr>
                <w:t>B</w:t>
              </w:r>
              <w:bookmarkStart w:id="19" w:name="_Hlt513298664"/>
              <w:bookmarkEnd w:id="18"/>
              <w:r w:rsidR="006107AB">
                <w:rPr>
                  <w:rStyle w:val="Hyperlink"/>
                </w:rPr>
                <w:t>e</w:t>
              </w:r>
              <w:bookmarkEnd w:id="19"/>
              <w:r w:rsidR="006107AB">
                <w:rPr>
                  <w:rStyle w:val="Hyperlink"/>
                </w:rPr>
                <w:t>we</w:t>
              </w:r>
              <w:bookmarkStart w:id="20" w:name="_Hlt513298776"/>
              <w:r w:rsidR="006107AB">
                <w:rPr>
                  <w:rStyle w:val="Hyperlink"/>
                </w:rPr>
                <w:t>g</w:t>
              </w:r>
              <w:bookmarkEnd w:id="20"/>
              <w:r w:rsidR="006107AB">
                <w:rPr>
                  <w:rStyle w:val="Hyperlink"/>
                </w:rPr>
                <w:t>ung</w:t>
              </w:r>
            </w:hyperlink>
          </w:p>
          <w:p w14:paraId="7C60803C" w14:textId="77777777" w:rsidR="006107AB" w:rsidRDefault="006B738E" w:rsidP="00D96E47">
            <w:pPr>
              <w:numPr>
                <w:ilvl w:val="0"/>
                <w:numId w:val="35"/>
              </w:numPr>
              <w:spacing w:line="360" w:lineRule="auto"/>
              <w:rPr>
                <w:rStyle w:val="Hyperlink"/>
              </w:rPr>
            </w:pPr>
            <w:hyperlink w:anchor="t13" w:history="1">
              <w:r w:rsidR="006107AB">
                <w:rPr>
                  <w:rStyle w:val="Hyperlink"/>
                </w:rPr>
                <w:t>Tem</w:t>
              </w:r>
              <w:bookmarkStart w:id="21" w:name="_Hlt514543906"/>
              <w:r w:rsidR="006107AB">
                <w:rPr>
                  <w:rStyle w:val="Hyperlink"/>
                </w:rPr>
                <w:t>p</w:t>
              </w:r>
              <w:bookmarkEnd w:id="21"/>
              <w:r w:rsidR="006107AB">
                <w:rPr>
                  <w:rStyle w:val="Hyperlink"/>
                </w:rPr>
                <w:t>er</w:t>
              </w:r>
              <w:bookmarkStart w:id="22" w:name="_Hlt513298769"/>
              <w:r w:rsidR="006107AB">
                <w:rPr>
                  <w:rStyle w:val="Hyperlink"/>
                </w:rPr>
                <w:t>a</w:t>
              </w:r>
              <w:bookmarkStart w:id="23" w:name="_Hlt513792579"/>
              <w:bookmarkEnd w:id="22"/>
              <w:r w:rsidR="006107AB">
                <w:rPr>
                  <w:rStyle w:val="Hyperlink"/>
                </w:rPr>
                <w:t>t</w:t>
              </w:r>
              <w:bookmarkEnd w:id="23"/>
              <w:r w:rsidR="006107AB">
                <w:rPr>
                  <w:rStyle w:val="Hyperlink"/>
                </w:rPr>
                <w:t>urve</w:t>
              </w:r>
              <w:bookmarkStart w:id="24" w:name="_Hlt513298788"/>
              <w:r w:rsidR="006107AB">
                <w:rPr>
                  <w:rStyle w:val="Hyperlink"/>
                </w:rPr>
                <w:t>r</w:t>
              </w:r>
              <w:bookmarkEnd w:id="24"/>
              <w:r w:rsidR="006107AB">
                <w:rPr>
                  <w:rStyle w:val="Hyperlink"/>
                </w:rPr>
                <w:t>halten</w:t>
              </w:r>
            </w:hyperlink>
          </w:p>
          <w:p w14:paraId="1D248711" w14:textId="77777777" w:rsidR="00D96E47" w:rsidRDefault="00D96E47" w:rsidP="006107AB"/>
          <w:p w14:paraId="1D5E6807" w14:textId="77777777" w:rsidR="006107AB" w:rsidRDefault="006107AB" w:rsidP="00D96E47">
            <w:pPr>
              <w:pStyle w:val="berschrift5"/>
            </w:pPr>
            <w:r>
              <w:t>Ausdehnung durch Erwärmung</w:t>
            </w:r>
          </w:p>
          <w:p w14:paraId="49C987A5" w14:textId="77777777" w:rsidR="00D96E47" w:rsidRDefault="006B738E" w:rsidP="00D96E47">
            <w:pPr>
              <w:numPr>
                <w:ilvl w:val="0"/>
                <w:numId w:val="36"/>
              </w:numPr>
              <w:spacing w:line="360" w:lineRule="auto"/>
              <w:rPr>
                <w:rStyle w:val="Hyperlink"/>
              </w:rPr>
            </w:pPr>
            <w:hyperlink w:anchor="t1" w:history="1">
              <w:r w:rsidR="006107AB">
                <w:rPr>
                  <w:rStyle w:val="Hyperlink"/>
                </w:rPr>
                <w:t>Läng</w:t>
              </w:r>
              <w:bookmarkStart w:id="25" w:name="_Hlt514543912"/>
              <w:r w:rsidR="006107AB">
                <w:rPr>
                  <w:rStyle w:val="Hyperlink"/>
                </w:rPr>
                <w:t>e</w:t>
              </w:r>
              <w:bookmarkEnd w:id="25"/>
              <w:r w:rsidR="006107AB">
                <w:rPr>
                  <w:rStyle w:val="Hyperlink"/>
                </w:rPr>
                <w:t>n</w:t>
              </w:r>
              <w:bookmarkStart w:id="26" w:name="_Hlt513298882"/>
              <w:r w:rsidR="006107AB">
                <w:rPr>
                  <w:rStyle w:val="Hyperlink"/>
                </w:rPr>
                <w:t>a</w:t>
              </w:r>
              <w:bookmarkStart w:id="27" w:name="_Hlt513298901"/>
              <w:bookmarkEnd w:id="26"/>
              <w:r w:rsidR="006107AB">
                <w:rPr>
                  <w:rStyle w:val="Hyperlink"/>
                </w:rPr>
                <w:t>u</w:t>
              </w:r>
              <w:bookmarkStart w:id="28" w:name="_Hlt111851933"/>
              <w:bookmarkEnd w:id="27"/>
              <w:r w:rsidR="006107AB">
                <w:rPr>
                  <w:rStyle w:val="Hyperlink"/>
                </w:rPr>
                <w:t>s</w:t>
              </w:r>
              <w:bookmarkStart w:id="29" w:name="_Hlt514843703"/>
              <w:bookmarkEnd w:id="28"/>
              <w:r w:rsidR="006107AB">
                <w:rPr>
                  <w:rStyle w:val="Hyperlink"/>
                </w:rPr>
                <w:t>d</w:t>
              </w:r>
              <w:bookmarkEnd w:id="29"/>
              <w:r w:rsidR="006107AB">
                <w:rPr>
                  <w:rStyle w:val="Hyperlink"/>
                </w:rPr>
                <w:t>ehnung</w:t>
              </w:r>
            </w:hyperlink>
          </w:p>
          <w:p w14:paraId="53659A22" w14:textId="77777777" w:rsidR="00D96E47" w:rsidRDefault="006B738E" w:rsidP="00D96E47">
            <w:pPr>
              <w:numPr>
                <w:ilvl w:val="0"/>
                <w:numId w:val="36"/>
              </w:numPr>
              <w:spacing w:line="360" w:lineRule="auto"/>
              <w:rPr>
                <w:rStyle w:val="Hyperlink"/>
              </w:rPr>
            </w:pPr>
            <w:hyperlink w:anchor="t2" w:history="1">
              <w:r w:rsidR="006107AB">
                <w:rPr>
                  <w:rStyle w:val="Hyperlink"/>
                </w:rPr>
                <w:t>räu</w:t>
              </w:r>
              <w:bookmarkStart w:id="30" w:name="_Hlt95277311"/>
              <w:r w:rsidR="006107AB">
                <w:rPr>
                  <w:rStyle w:val="Hyperlink"/>
                </w:rPr>
                <w:t>m</w:t>
              </w:r>
              <w:bookmarkEnd w:id="30"/>
              <w:r w:rsidR="006107AB">
                <w:rPr>
                  <w:rStyle w:val="Hyperlink"/>
                </w:rPr>
                <w:t>li</w:t>
              </w:r>
              <w:bookmarkStart w:id="31" w:name="_Hlt520793685"/>
              <w:r w:rsidR="006107AB">
                <w:rPr>
                  <w:rStyle w:val="Hyperlink"/>
                </w:rPr>
                <w:t>c</w:t>
              </w:r>
              <w:bookmarkEnd w:id="31"/>
              <w:r w:rsidR="006107AB">
                <w:rPr>
                  <w:rStyle w:val="Hyperlink"/>
                </w:rPr>
                <w:t>h</w:t>
              </w:r>
              <w:bookmarkStart w:id="32" w:name="_Hlt85521054"/>
              <w:r w:rsidR="006107AB">
                <w:rPr>
                  <w:rStyle w:val="Hyperlink"/>
                </w:rPr>
                <w:t>e</w:t>
              </w:r>
              <w:bookmarkEnd w:id="32"/>
              <w:r w:rsidR="006107AB">
                <w:rPr>
                  <w:rStyle w:val="Hyperlink"/>
                </w:rPr>
                <w:t xml:space="preserve"> </w:t>
              </w:r>
              <w:bookmarkStart w:id="33" w:name="_Hlt513299001"/>
              <w:r w:rsidR="006107AB">
                <w:rPr>
                  <w:rStyle w:val="Hyperlink"/>
                </w:rPr>
                <w:t>A</w:t>
              </w:r>
              <w:bookmarkStart w:id="34" w:name="_Hlt514543923"/>
              <w:bookmarkEnd w:id="33"/>
              <w:r w:rsidR="006107AB">
                <w:rPr>
                  <w:rStyle w:val="Hyperlink"/>
                </w:rPr>
                <w:t>u</w:t>
              </w:r>
              <w:bookmarkStart w:id="35" w:name="_Hlt113686523"/>
              <w:bookmarkEnd w:id="34"/>
              <w:r w:rsidR="006107AB">
                <w:rPr>
                  <w:rStyle w:val="Hyperlink"/>
                </w:rPr>
                <w:t>s</w:t>
              </w:r>
              <w:bookmarkEnd w:id="35"/>
              <w:r w:rsidR="006107AB">
                <w:rPr>
                  <w:rStyle w:val="Hyperlink"/>
                </w:rPr>
                <w:t>d</w:t>
              </w:r>
              <w:bookmarkStart w:id="36" w:name="_Hlt216056809"/>
              <w:r w:rsidR="006107AB">
                <w:rPr>
                  <w:rStyle w:val="Hyperlink"/>
                </w:rPr>
                <w:t>e</w:t>
              </w:r>
              <w:bookmarkEnd w:id="36"/>
              <w:r w:rsidR="006107AB">
                <w:rPr>
                  <w:rStyle w:val="Hyperlink"/>
                </w:rPr>
                <w:t>hnung</w:t>
              </w:r>
            </w:hyperlink>
          </w:p>
          <w:p w14:paraId="7BD6F858" w14:textId="77777777" w:rsidR="006107AB" w:rsidRDefault="006B738E" w:rsidP="00D96E47">
            <w:pPr>
              <w:numPr>
                <w:ilvl w:val="0"/>
                <w:numId w:val="36"/>
              </w:numPr>
              <w:spacing w:line="360" w:lineRule="auto"/>
              <w:rPr>
                <w:rStyle w:val="Hyperlink"/>
              </w:rPr>
            </w:pPr>
            <w:hyperlink w:anchor="t4" w:history="1">
              <w:r w:rsidR="006107AB">
                <w:rPr>
                  <w:rStyle w:val="Hyperlink"/>
                </w:rPr>
                <w:t>Zustan</w:t>
              </w:r>
              <w:bookmarkStart w:id="37" w:name="_Hlt85521046"/>
              <w:r w:rsidR="006107AB">
                <w:rPr>
                  <w:rStyle w:val="Hyperlink"/>
                </w:rPr>
                <w:t>d</w:t>
              </w:r>
              <w:bookmarkStart w:id="38" w:name="_Hlt514543929"/>
              <w:bookmarkEnd w:id="37"/>
              <w:r w:rsidR="006107AB">
                <w:rPr>
                  <w:rStyle w:val="Hyperlink"/>
                </w:rPr>
                <w:t>s</w:t>
              </w:r>
              <w:bookmarkStart w:id="39" w:name="_Hlt513299115"/>
              <w:bookmarkEnd w:id="38"/>
              <w:r w:rsidR="006107AB">
                <w:rPr>
                  <w:rStyle w:val="Hyperlink"/>
                </w:rPr>
                <w:t>g</w:t>
              </w:r>
              <w:bookmarkEnd w:id="39"/>
              <w:r w:rsidR="006107AB">
                <w:rPr>
                  <w:rStyle w:val="Hyperlink"/>
                </w:rPr>
                <w:t>lei</w:t>
              </w:r>
              <w:bookmarkStart w:id="40" w:name="_Hlt57988714"/>
              <w:r w:rsidR="006107AB">
                <w:rPr>
                  <w:rStyle w:val="Hyperlink"/>
                </w:rPr>
                <w:t>c</w:t>
              </w:r>
              <w:bookmarkEnd w:id="40"/>
              <w:r w:rsidR="006107AB">
                <w:rPr>
                  <w:rStyle w:val="Hyperlink"/>
                </w:rPr>
                <w:t>hun</w:t>
              </w:r>
              <w:bookmarkStart w:id="41" w:name="_Hlt513299096"/>
              <w:r w:rsidR="006107AB">
                <w:rPr>
                  <w:rStyle w:val="Hyperlink"/>
                </w:rPr>
                <w:t>g</w:t>
              </w:r>
              <w:bookmarkEnd w:id="41"/>
              <w:r w:rsidR="006107AB">
                <w:rPr>
                  <w:rStyle w:val="Hyperlink"/>
                </w:rPr>
                <w:t xml:space="preserve"> der Gase</w:t>
              </w:r>
            </w:hyperlink>
          </w:p>
          <w:p w14:paraId="01023AB0" w14:textId="77777777" w:rsidR="00D96E47" w:rsidRDefault="00D96E47" w:rsidP="006107AB"/>
          <w:p w14:paraId="4D922902" w14:textId="77777777" w:rsidR="006107AB" w:rsidRDefault="006107AB" w:rsidP="00D96E47">
            <w:pPr>
              <w:pStyle w:val="berschrift5"/>
            </w:pPr>
            <w:r>
              <w:t>Wärmeenergie</w:t>
            </w:r>
          </w:p>
          <w:p w14:paraId="7B3C1EF8" w14:textId="77777777" w:rsidR="00D96E47" w:rsidRDefault="006B738E" w:rsidP="00D96E47">
            <w:pPr>
              <w:numPr>
                <w:ilvl w:val="0"/>
                <w:numId w:val="37"/>
              </w:numPr>
              <w:spacing w:line="360" w:lineRule="auto"/>
              <w:rPr>
                <w:rStyle w:val="Hyperlink"/>
              </w:rPr>
            </w:pPr>
            <w:hyperlink w:anchor="t16" w:history="1">
              <w:r w:rsidR="006107AB">
                <w:rPr>
                  <w:rStyle w:val="Hyperlink"/>
                </w:rPr>
                <w:t>Aggrega</w:t>
              </w:r>
              <w:bookmarkStart w:id="42" w:name="_Hlt513299236"/>
              <w:r w:rsidR="006107AB">
                <w:rPr>
                  <w:rStyle w:val="Hyperlink"/>
                </w:rPr>
                <w:t>t</w:t>
              </w:r>
              <w:bookmarkStart w:id="43" w:name="_Hlt83095495"/>
              <w:bookmarkEnd w:id="42"/>
              <w:bookmarkEnd w:id="43"/>
              <w:r w:rsidR="006107AB">
                <w:rPr>
                  <w:rStyle w:val="Hyperlink"/>
                </w:rPr>
                <w:t>z</w:t>
              </w:r>
              <w:bookmarkStart w:id="44" w:name="_Hlt514543935"/>
              <w:r w:rsidR="006107AB">
                <w:rPr>
                  <w:rStyle w:val="Hyperlink"/>
                </w:rPr>
                <w:t>u</w:t>
              </w:r>
              <w:bookmarkStart w:id="45" w:name="_Hlt513299215"/>
              <w:bookmarkEnd w:id="44"/>
              <w:r w:rsidR="006107AB">
                <w:rPr>
                  <w:rStyle w:val="Hyperlink"/>
                </w:rPr>
                <w:t>s</w:t>
              </w:r>
              <w:bookmarkEnd w:id="45"/>
              <w:r w:rsidR="006107AB">
                <w:rPr>
                  <w:rStyle w:val="Hyperlink"/>
                </w:rPr>
                <w:t>t</w:t>
              </w:r>
              <w:bookmarkStart w:id="46" w:name="_Hlt125457629"/>
              <w:r w:rsidR="006107AB">
                <w:rPr>
                  <w:rStyle w:val="Hyperlink"/>
                </w:rPr>
                <w:t>a</w:t>
              </w:r>
              <w:bookmarkEnd w:id="46"/>
              <w:r w:rsidR="006107AB">
                <w:rPr>
                  <w:rStyle w:val="Hyperlink"/>
                </w:rPr>
                <w:t>n</w:t>
              </w:r>
              <w:bookmarkStart w:id="47" w:name="_Hlt212679680"/>
              <w:r w:rsidR="006107AB">
                <w:rPr>
                  <w:rStyle w:val="Hyperlink"/>
                </w:rPr>
                <w:t>d</w:t>
              </w:r>
              <w:bookmarkEnd w:id="47"/>
              <w:r w:rsidR="006107AB">
                <w:rPr>
                  <w:rStyle w:val="Hyperlink"/>
                </w:rPr>
                <w:t>s</w:t>
              </w:r>
              <w:bookmarkStart w:id="48" w:name="_Hlt213735475"/>
              <w:r w:rsidR="006107AB">
                <w:rPr>
                  <w:rStyle w:val="Hyperlink"/>
                </w:rPr>
                <w:t>ä</w:t>
              </w:r>
              <w:bookmarkEnd w:id="48"/>
              <w:r w:rsidR="006107AB">
                <w:rPr>
                  <w:rStyle w:val="Hyperlink"/>
                </w:rPr>
                <w:t>nder</w:t>
              </w:r>
              <w:bookmarkStart w:id="49" w:name="_Hlt103405749"/>
              <w:r w:rsidR="006107AB">
                <w:rPr>
                  <w:rStyle w:val="Hyperlink"/>
                </w:rPr>
                <w:t>u</w:t>
              </w:r>
              <w:bookmarkEnd w:id="49"/>
              <w:r w:rsidR="006107AB">
                <w:rPr>
                  <w:rStyle w:val="Hyperlink"/>
                </w:rPr>
                <w:t>ngen</w:t>
              </w:r>
            </w:hyperlink>
          </w:p>
          <w:p w14:paraId="4C7D1551" w14:textId="77777777" w:rsidR="00D96E47" w:rsidRDefault="006B738E" w:rsidP="00D96E47">
            <w:pPr>
              <w:numPr>
                <w:ilvl w:val="0"/>
                <w:numId w:val="37"/>
              </w:numPr>
              <w:spacing w:line="360" w:lineRule="auto"/>
              <w:rPr>
                <w:rStyle w:val="Hyperlink"/>
              </w:rPr>
            </w:pPr>
            <w:hyperlink w:anchor="t5" w:history="1">
              <w:r w:rsidR="006107AB">
                <w:rPr>
                  <w:rStyle w:val="Hyperlink"/>
                </w:rPr>
                <w:t>Wär</w:t>
              </w:r>
              <w:bookmarkStart w:id="50" w:name="_Hlt212680035"/>
              <w:bookmarkStart w:id="51" w:name="_Hlt513299314"/>
              <w:bookmarkEnd w:id="50"/>
              <w:r w:rsidR="006107AB">
                <w:rPr>
                  <w:rStyle w:val="Hyperlink"/>
                </w:rPr>
                <w:t>m</w:t>
              </w:r>
              <w:bookmarkStart w:id="52" w:name="_Hlt165530549"/>
              <w:bookmarkEnd w:id="51"/>
              <w:r w:rsidR="006107AB">
                <w:rPr>
                  <w:rStyle w:val="Hyperlink"/>
                </w:rPr>
                <w:t>e</w:t>
              </w:r>
              <w:bookmarkStart w:id="53" w:name="_Hlt514543953"/>
              <w:bookmarkEnd w:id="52"/>
              <w:r w:rsidR="006107AB">
                <w:rPr>
                  <w:rStyle w:val="Hyperlink"/>
                </w:rPr>
                <w:t>m</w:t>
              </w:r>
              <w:bookmarkStart w:id="54" w:name="_Hlt514844171"/>
              <w:bookmarkEnd w:id="53"/>
              <w:r w:rsidR="006107AB">
                <w:rPr>
                  <w:rStyle w:val="Hyperlink"/>
                </w:rPr>
                <w:t>e</w:t>
              </w:r>
              <w:bookmarkStart w:id="55" w:name="_Hlt215625991"/>
              <w:bookmarkStart w:id="56" w:name="_Hlt100993510"/>
              <w:bookmarkEnd w:id="54"/>
              <w:bookmarkEnd w:id="55"/>
              <w:r w:rsidR="006107AB">
                <w:rPr>
                  <w:rStyle w:val="Hyperlink"/>
                </w:rPr>
                <w:t>n</w:t>
              </w:r>
              <w:bookmarkEnd w:id="56"/>
              <w:r w:rsidR="006107AB">
                <w:rPr>
                  <w:rStyle w:val="Hyperlink"/>
                </w:rPr>
                <w:t>g</w:t>
              </w:r>
              <w:bookmarkStart w:id="57" w:name="_Hlt513299297"/>
              <w:r w:rsidR="006107AB">
                <w:rPr>
                  <w:rStyle w:val="Hyperlink"/>
                </w:rPr>
                <w:t>e</w:t>
              </w:r>
              <w:bookmarkEnd w:id="57"/>
            </w:hyperlink>
          </w:p>
          <w:p w14:paraId="75A79CC3" w14:textId="77777777" w:rsidR="00D96E47" w:rsidRDefault="006B738E" w:rsidP="00D96E47">
            <w:pPr>
              <w:numPr>
                <w:ilvl w:val="0"/>
                <w:numId w:val="37"/>
              </w:numPr>
              <w:spacing w:line="360" w:lineRule="auto"/>
              <w:rPr>
                <w:rStyle w:val="Hyperlink"/>
              </w:rPr>
            </w:pPr>
            <w:hyperlink w:anchor="t11" w:history="1">
              <w:r w:rsidR="006107AB">
                <w:rPr>
                  <w:rStyle w:val="Hyperlink"/>
                </w:rPr>
                <w:t>Misc</w:t>
              </w:r>
              <w:bookmarkStart w:id="58" w:name="_Hlt220986930"/>
              <w:bookmarkStart w:id="59" w:name="_Hlt220375061"/>
              <w:bookmarkEnd w:id="58"/>
              <w:r w:rsidR="006107AB">
                <w:rPr>
                  <w:rStyle w:val="Hyperlink"/>
                </w:rPr>
                <w:t>h</w:t>
              </w:r>
              <w:bookmarkStart w:id="60" w:name="_Hlt193088617"/>
              <w:bookmarkEnd w:id="59"/>
              <w:r w:rsidR="006107AB">
                <w:rPr>
                  <w:rStyle w:val="Hyperlink"/>
                </w:rPr>
                <w:t>u</w:t>
              </w:r>
              <w:bookmarkStart w:id="61" w:name="_Hlt513299392"/>
              <w:bookmarkEnd w:id="60"/>
              <w:r w:rsidR="006107AB">
                <w:rPr>
                  <w:rStyle w:val="Hyperlink"/>
                </w:rPr>
                <w:t>n</w:t>
              </w:r>
              <w:bookmarkStart w:id="62" w:name="_Hlt514543959"/>
              <w:bookmarkEnd w:id="61"/>
              <w:r w:rsidR="006107AB">
                <w:rPr>
                  <w:rStyle w:val="Hyperlink"/>
                </w:rPr>
                <w:t>g</w:t>
              </w:r>
              <w:bookmarkStart w:id="63" w:name="_Hlt160500336"/>
              <w:bookmarkEnd w:id="62"/>
              <w:r w:rsidR="006107AB">
                <w:rPr>
                  <w:rStyle w:val="Hyperlink"/>
                </w:rPr>
                <w:t>s</w:t>
              </w:r>
              <w:bookmarkStart w:id="64" w:name="_Hlt103405761"/>
              <w:bookmarkEnd w:id="63"/>
              <w:r w:rsidR="006107AB">
                <w:rPr>
                  <w:rStyle w:val="Hyperlink"/>
                </w:rPr>
                <w:t>r</w:t>
              </w:r>
              <w:bookmarkStart w:id="65" w:name="_Hlt516479179"/>
              <w:bookmarkEnd w:id="64"/>
              <w:r w:rsidR="006107AB">
                <w:rPr>
                  <w:rStyle w:val="Hyperlink"/>
                </w:rPr>
                <w:t>e</w:t>
              </w:r>
              <w:bookmarkEnd w:id="65"/>
              <w:r w:rsidR="006107AB">
                <w:rPr>
                  <w:rStyle w:val="Hyperlink"/>
                </w:rPr>
                <w:t>gel</w:t>
              </w:r>
            </w:hyperlink>
          </w:p>
          <w:p w14:paraId="3A35EAF6" w14:textId="77777777" w:rsidR="006107AB" w:rsidRDefault="006B738E" w:rsidP="00D96E47">
            <w:pPr>
              <w:numPr>
                <w:ilvl w:val="0"/>
                <w:numId w:val="37"/>
              </w:numPr>
              <w:spacing w:line="360" w:lineRule="auto"/>
              <w:rPr>
                <w:rStyle w:val="Hyperlink"/>
              </w:rPr>
            </w:pPr>
            <w:hyperlink w:anchor="t6" w:history="1">
              <w:r w:rsidR="006107AB">
                <w:rPr>
                  <w:rStyle w:val="Hyperlink"/>
                </w:rPr>
                <w:t>Ers</w:t>
              </w:r>
              <w:bookmarkStart w:id="66" w:name="_Hlt223341889"/>
              <w:r w:rsidR="006107AB">
                <w:rPr>
                  <w:rStyle w:val="Hyperlink"/>
                </w:rPr>
                <w:t>t</w:t>
              </w:r>
              <w:bookmarkEnd w:id="66"/>
              <w:r w:rsidR="006107AB">
                <w:rPr>
                  <w:rStyle w:val="Hyperlink"/>
                </w:rPr>
                <w:t>er H</w:t>
              </w:r>
              <w:bookmarkStart w:id="67" w:name="_Hlt514543966"/>
              <w:r w:rsidR="006107AB">
                <w:rPr>
                  <w:rStyle w:val="Hyperlink"/>
                </w:rPr>
                <w:t>a</w:t>
              </w:r>
              <w:bookmarkStart w:id="68" w:name="_Hlt513299468"/>
              <w:bookmarkEnd w:id="67"/>
              <w:r w:rsidR="006107AB">
                <w:rPr>
                  <w:rStyle w:val="Hyperlink"/>
                </w:rPr>
                <w:t>u</w:t>
              </w:r>
              <w:bookmarkStart w:id="69" w:name="_Hlt513299453"/>
              <w:bookmarkEnd w:id="68"/>
              <w:r w:rsidR="006107AB">
                <w:rPr>
                  <w:rStyle w:val="Hyperlink"/>
                </w:rPr>
                <w:t>p</w:t>
              </w:r>
              <w:bookmarkEnd w:id="69"/>
              <w:r w:rsidR="006107AB">
                <w:rPr>
                  <w:rStyle w:val="Hyperlink"/>
                </w:rPr>
                <w:t>tsatz</w:t>
              </w:r>
            </w:hyperlink>
          </w:p>
          <w:p w14:paraId="4183BE9A" w14:textId="77777777" w:rsidR="00D96E47" w:rsidRDefault="00D96E47" w:rsidP="006107AB">
            <w:pPr>
              <w:rPr>
                <w:color w:val="800080"/>
                <w:sz w:val="24"/>
              </w:rPr>
            </w:pPr>
          </w:p>
        </w:tc>
        <w:tc>
          <w:tcPr>
            <w:tcW w:w="5030" w:type="dxa"/>
          </w:tcPr>
          <w:p w14:paraId="7633EE9C" w14:textId="77777777" w:rsidR="006107AB" w:rsidRDefault="006107AB" w:rsidP="00D96E47">
            <w:pPr>
              <w:pStyle w:val="berschrift5"/>
            </w:pPr>
            <w:r>
              <w:t>Zweiter Hauptsatz</w:t>
            </w:r>
          </w:p>
          <w:p w14:paraId="4155E09D" w14:textId="77777777" w:rsidR="006107AB" w:rsidRDefault="006B738E" w:rsidP="00D96E47">
            <w:pPr>
              <w:numPr>
                <w:ilvl w:val="0"/>
                <w:numId w:val="38"/>
              </w:numPr>
              <w:rPr>
                <w:rStyle w:val="Hyperlink"/>
              </w:rPr>
            </w:pPr>
            <w:hyperlink w:anchor="t8" w:history="1">
              <w:r w:rsidR="006107AB">
                <w:rPr>
                  <w:rStyle w:val="Hyperlink"/>
                </w:rPr>
                <w:t>Kr</w:t>
              </w:r>
              <w:bookmarkStart w:id="70" w:name="_Hlt514543990"/>
              <w:r w:rsidR="006107AB">
                <w:rPr>
                  <w:rStyle w:val="Hyperlink"/>
                </w:rPr>
                <w:t>e</w:t>
              </w:r>
              <w:bookmarkStart w:id="71" w:name="_Hlt513299607"/>
              <w:bookmarkEnd w:id="70"/>
              <w:r w:rsidR="006107AB">
                <w:rPr>
                  <w:rStyle w:val="Hyperlink"/>
                </w:rPr>
                <w:t>i</w:t>
              </w:r>
              <w:bookmarkStart w:id="72" w:name="_Hlt163201628"/>
              <w:bookmarkEnd w:id="71"/>
              <w:r w:rsidR="006107AB">
                <w:rPr>
                  <w:rStyle w:val="Hyperlink"/>
                </w:rPr>
                <w:t>s</w:t>
              </w:r>
              <w:bookmarkEnd w:id="72"/>
              <w:r w:rsidR="006107AB">
                <w:rPr>
                  <w:rStyle w:val="Hyperlink"/>
                </w:rPr>
                <w:t>pr</w:t>
              </w:r>
              <w:bookmarkStart w:id="73" w:name="_Hlt513299589"/>
              <w:r w:rsidR="006107AB">
                <w:rPr>
                  <w:rStyle w:val="Hyperlink"/>
                </w:rPr>
                <w:t>o</w:t>
              </w:r>
              <w:bookmarkEnd w:id="73"/>
              <w:r w:rsidR="006107AB">
                <w:rPr>
                  <w:rStyle w:val="Hyperlink"/>
                </w:rPr>
                <w:t>zess</w:t>
              </w:r>
              <w:bookmarkStart w:id="74" w:name="_Hlt225042191"/>
              <w:r w:rsidR="006107AB">
                <w:rPr>
                  <w:rStyle w:val="Hyperlink"/>
                </w:rPr>
                <w:t>e, Motoren</w:t>
              </w:r>
              <w:bookmarkEnd w:id="74"/>
            </w:hyperlink>
            <w:r w:rsidR="006107AB">
              <w:rPr>
                <w:rStyle w:val="Hyperlink"/>
              </w:rPr>
              <w:t xml:space="preserve"> </w:t>
            </w:r>
          </w:p>
          <w:p w14:paraId="1696D050" w14:textId="77777777" w:rsidR="00D96E47" w:rsidRDefault="00D96E47" w:rsidP="006107AB"/>
          <w:p w14:paraId="32C24868" w14:textId="77777777" w:rsidR="006107AB" w:rsidRDefault="00B87D8A" w:rsidP="00D96E47">
            <w:pPr>
              <w:pStyle w:val="berschrift5"/>
            </w:pPr>
            <w:r>
              <w:t>Wärmeübertragung</w:t>
            </w:r>
          </w:p>
          <w:p w14:paraId="62609239" w14:textId="77777777" w:rsidR="00D96E47" w:rsidRDefault="006B738E" w:rsidP="00D96E47">
            <w:pPr>
              <w:numPr>
                <w:ilvl w:val="0"/>
                <w:numId w:val="38"/>
              </w:numPr>
              <w:spacing w:line="360" w:lineRule="auto"/>
              <w:rPr>
                <w:rStyle w:val="Hyperlink"/>
              </w:rPr>
            </w:pPr>
            <w:hyperlink w:anchor="t15" w:history="1">
              <w:r w:rsidR="006107AB">
                <w:rPr>
                  <w:rStyle w:val="Hyperlink"/>
                </w:rPr>
                <w:t>Al</w:t>
              </w:r>
              <w:bookmarkStart w:id="75" w:name="_Hlt162762328"/>
              <w:r w:rsidR="006107AB">
                <w:rPr>
                  <w:rStyle w:val="Hyperlink"/>
                </w:rPr>
                <w:t>l</w:t>
              </w:r>
              <w:bookmarkStart w:id="76" w:name="_Hlt214760875"/>
              <w:bookmarkStart w:id="77" w:name="_Hlt514544011"/>
              <w:bookmarkEnd w:id="75"/>
              <w:bookmarkEnd w:id="76"/>
              <w:r w:rsidR="006107AB">
                <w:rPr>
                  <w:rStyle w:val="Hyperlink"/>
                </w:rPr>
                <w:t>g</w:t>
              </w:r>
              <w:bookmarkStart w:id="78" w:name="_Hlt161274298"/>
              <w:bookmarkEnd w:id="77"/>
              <w:r w:rsidR="006107AB">
                <w:rPr>
                  <w:rStyle w:val="Hyperlink"/>
                </w:rPr>
                <w:t>e</w:t>
              </w:r>
              <w:bookmarkStart w:id="79" w:name="_Hlt513299860"/>
              <w:bookmarkEnd w:id="78"/>
              <w:r w:rsidR="006107AB">
                <w:rPr>
                  <w:rStyle w:val="Hyperlink"/>
                </w:rPr>
                <w:t>m</w:t>
              </w:r>
              <w:bookmarkStart w:id="80" w:name="_Hlt513300001"/>
              <w:bookmarkEnd w:id="79"/>
              <w:r w:rsidR="006107AB">
                <w:rPr>
                  <w:rStyle w:val="Hyperlink"/>
                </w:rPr>
                <w:t>e</w:t>
              </w:r>
              <w:bookmarkEnd w:id="80"/>
              <w:r w:rsidR="006107AB">
                <w:rPr>
                  <w:rStyle w:val="Hyperlink"/>
                </w:rPr>
                <w:t>in</w:t>
              </w:r>
            </w:hyperlink>
            <w:bookmarkStart w:id="81" w:name="_Hlt496835172"/>
          </w:p>
          <w:p w14:paraId="2DD689BF" w14:textId="77777777" w:rsidR="00D96E47" w:rsidRDefault="006B738E" w:rsidP="00D96E47">
            <w:pPr>
              <w:numPr>
                <w:ilvl w:val="0"/>
                <w:numId w:val="38"/>
              </w:numPr>
              <w:spacing w:line="360" w:lineRule="auto"/>
              <w:rPr>
                <w:rStyle w:val="Hyperlink"/>
              </w:rPr>
            </w:pPr>
            <w:hyperlink w:anchor="t9" w:history="1">
              <w:bookmarkStart w:id="82" w:name="_Hlt496835115"/>
              <w:bookmarkEnd w:id="82"/>
              <w:r w:rsidR="006107AB">
                <w:rPr>
                  <w:rStyle w:val="Hyperlink"/>
                </w:rPr>
                <w:t>W</w:t>
              </w:r>
              <w:bookmarkStart w:id="83" w:name="_Hlt213736846"/>
              <w:r w:rsidR="006107AB">
                <w:rPr>
                  <w:rStyle w:val="Hyperlink"/>
                </w:rPr>
                <w:t>ä</w:t>
              </w:r>
              <w:bookmarkStart w:id="84" w:name="_Hlt212538404"/>
              <w:bookmarkEnd w:id="83"/>
              <w:r w:rsidR="006107AB">
                <w:rPr>
                  <w:rStyle w:val="Hyperlink"/>
                </w:rPr>
                <w:t>r</w:t>
              </w:r>
              <w:bookmarkStart w:id="85" w:name="_Hlt513300015"/>
              <w:bookmarkEnd w:id="84"/>
              <w:r w:rsidR="006107AB">
                <w:rPr>
                  <w:rStyle w:val="Hyperlink"/>
                </w:rPr>
                <w:t>m</w:t>
              </w:r>
              <w:bookmarkStart w:id="86" w:name="_Hlt513299980"/>
              <w:bookmarkEnd w:id="85"/>
              <w:r w:rsidR="006107AB">
                <w:rPr>
                  <w:rStyle w:val="Hyperlink"/>
                </w:rPr>
                <w:t>e</w:t>
              </w:r>
              <w:bookmarkStart w:id="87" w:name="_Hlt513299972"/>
              <w:bookmarkEnd w:id="86"/>
              <w:r w:rsidR="006107AB">
                <w:rPr>
                  <w:rStyle w:val="Hyperlink"/>
                </w:rPr>
                <w:t>l</w:t>
              </w:r>
              <w:bookmarkStart w:id="88" w:name="_Hlt513299948"/>
              <w:bookmarkEnd w:id="87"/>
              <w:r w:rsidR="006107AB">
                <w:rPr>
                  <w:rStyle w:val="Hyperlink"/>
                </w:rPr>
                <w:t>e</w:t>
              </w:r>
              <w:bookmarkEnd w:id="88"/>
              <w:r w:rsidR="006107AB">
                <w:rPr>
                  <w:rStyle w:val="Hyperlink"/>
                </w:rPr>
                <w:t>itung</w:t>
              </w:r>
            </w:hyperlink>
            <w:bookmarkEnd w:id="81"/>
          </w:p>
          <w:p w14:paraId="1A6F3397" w14:textId="77777777" w:rsidR="006107AB" w:rsidRDefault="006B738E" w:rsidP="00D96E47">
            <w:pPr>
              <w:numPr>
                <w:ilvl w:val="0"/>
                <w:numId w:val="38"/>
              </w:numPr>
              <w:spacing w:line="360" w:lineRule="auto"/>
              <w:rPr>
                <w:rStyle w:val="Hyperlink"/>
              </w:rPr>
            </w:pPr>
            <w:hyperlink w:anchor="t14" w:history="1">
              <w:r w:rsidR="006107AB">
                <w:rPr>
                  <w:rStyle w:val="Hyperlink"/>
                </w:rPr>
                <w:t>Wärm</w:t>
              </w:r>
              <w:bookmarkStart w:id="89" w:name="_Hlt514544028"/>
              <w:r w:rsidR="006107AB">
                <w:rPr>
                  <w:rStyle w:val="Hyperlink"/>
                </w:rPr>
                <w:t>e</w:t>
              </w:r>
              <w:bookmarkStart w:id="90" w:name="_Hlt513300083"/>
              <w:bookmarkEnd w:id="89"/>
              <w:r w:rsidR="006107AB">
                <w:rPr>
                  <w:rStyle w:val="Hyperlink"/>
                </w:rPr>
                <w:t>s</w:t>
              </w:r>
              <w:bookmarkEnd w:id="90"/>
              <w:r w:rsidR="006107AB">
                <w:rPr>
                  <w:rStyle w:val="Hyperlink"/>
                </w:rPr>
                <w:t>tr</w:t>
              </w:r>
              <w:bookmarkStart w:id="91" w:name="_Hlt213736610"/>
              <w:r w:rsidR="006107AB">
                <w:rPr>
                  <w:rStyle w:val="Hyperlink"/>
                </w:rPr>
                <w:t>ö</w:t>
              </w:r>
              <w:bookmarkEnd w:id="91"/>
              <w:r w:rsidR="006107AB">
                <w:rPr>
                  <w:rStyle w:val="Hyperlink"/>
                </w:rPr>
                <w:t>mung</w:t>
              </w:r>
            </w:hyperlink>
          </w:p>
          <w:p w14:paraId="371ADB1B" w14:textId="77777777" w:rsidR="00D96E47" w:rsidRDefault="00D96E47" w:rsidP="006107AB"/>
          <w:p w14:paraId="1C547DF1" w14:textId="77777777" w:rsidR="006107AB" w:rsidRDefault="006107AB" w:rsidP="00D96E47">
            <w:pPr>
              <w:pStyle w:val="berschrift5"/>
            </w:pPr>
            <w:r>
              <w:t>Kinetische Gastheorie</w:t>
            </w:r>
          </w:p>
          <w:p w14:paraId="707045F0" w14:textId="77777777" w:rsidR="006107AB" w:rsidRDefault="006B738E" w:rsidP="00D96E47">
            <w:pPr>
              <w:numPr>
                <w:ilvl w:val="0"/>
                <w:numId w:val="39"/>
              </w:numPr>
              <w:rPr>
                <w:rStyle w:val="Hyperlink"/>
              </w:rPr>
            </w:pPr>
            <w:hyperlink w:anchor="t17" w:history="1">
              <w:r w:rsidR="006107AB">
                <w:rPr>
                  <w:rStyle w:val="Hyperlink"/>
                </w:rPr>
                <w:t>kinet</w:t>
              </w:r>
              <w:bookmarkStart w:id="92" w:name="_Hlt514544033"/>
              <w:r w:rsidR="006107AB">
                <w:rPr>
                  <w:rStyle w:val="Hyperlink"/>
                </w:rPr>
                <w:t>i</w:t>
              </w:r>
              <w:bookmarkEnd w:id="92"/>
              <w:r w:rsidR="006107AB">
                <w:rPr>
                  <w:rStyle w:val="Hyperlink"/>
                </w:rPr>
                <w:t>s</w:t>
              </w:r>
              <w:bookmarkStart w:id="93" w:name="_Hlt513300157"/>
              <w:r w:rsidR="006107AB">
                <w:rPr>
                  <w:rStyle w:val="Hyperlink"/>
                </w:rPr>
                <w:t>c</w:t>
              </w:r>
              <w:bookmarkStart w:id="94" w:name="_Hlt513300142"/>
              <w:bookmarkEnd w:id="93"/>
              <w:r w:rsidR="006107AB">
                <w:rPr>
                  <w:rStyle w:val="Hyperlink"/>
                </w:rPr>
                <w:t>h</w:t>
              </w:r>
              <w:bookmarkEnd w:id="94"/>
              <w:r w:rsidR="006107AB">
                <w:rPr>
                  <w:rStyle w:val="Hyperlink"/>
                </w:rPr>
                <w:t>e Gastheorie</w:t>
              </w:r>
            </w:hyperlink>
          </w:p>
          <w:p w14:paraId="1E37FBA8" w14:textId="77777777" w:rsidR="00D96E47" w:rsidRDefault="00D96E47" w:rsidP="006107AB"/>
          <w:p w14:paraId="64BE0C0F" w14:textId="77777777" w:rsidR="006107AB" w:rsidRDefault="006107AB" w:rsidP="00D96E47">
            <w:pPr>
              <w:pStyle w:val="berschrift5"/>
            </w:pPr>
            <w:r>
              <w:t>Weiteres</w:t>
            </w:r>
          </w:p>
          <w:p w14:paraId="69E185D8" w14:textId="77777777" w:rsidR="006107AB" w:rsidRDefault="006B738E" w:rsidP="00D96E47">
            <w:pPr>
              <w:numPr>
                <w:ilvl w:val="0"/>
                <w:numId w:val="39"/>
              </w:numPr>
              <w:rPr>
                <w:rStyle w:val="Hyperlink"/>
              </w:rPr>
            </w:pPr>
            <w:hyperlink w:anchor="t10" w:history="1">
              <w:r w:rsidR="006107AB">
                <w:rPr>
                  <w:rStyle w:val="Hyperlink"/>
                </w:rPr>
                <w:t>ko</w:t>
              </w:r>
              <w:bookmarkStart w:id="95" w:name="_Hlt514544047"/>
              <w:r w:rsidR="006107AB">
                <w:rPr>
                  <w:rStyle w:val="Hyperlink"/>
                </w:rPr>
                <w:t>m</w:t>
              </w:r>
              <w:bookmarkStart w:id="96" w:name="_Hlt214761175"/>
              <w:bookmarkStart w:id="97" w:name="_Hlt214761157"/>
              <w:bookmarkEnd w:id="95"/>
              <w:bookmarkEnd w:id="96"/>
              <w:r w:rsidR="006107AB">
                <w:rPr>
                  <w:rStyle w:val="Hyperlink"/>
                </w:rPr>
                <w:t>p</w:t>
              </w:r>
              <w:bookmarkEnd w:id="97"/>
              <w:r w:rsidR="006107AB">
                <w:rPr>
                  <w:rStyle w:val="Hyperlink"/>
                </w:rPr>
                <w:t>l</w:t>
              </w:r>
              <w:bookmarkStart w:id="98" w:name="_Hlt496875508"/>
              <w:r w:rsidR="006107AB">
                <w:rPr>
                  <w:rStyle w:val="Hyperlink"/>
                </w:rPr>
                <w:t>e</w:t>
              </w:r>
              <w:bookmarkStart w:id="99" w:name="_Hlt9910689"/>
              <w:bookmarkStart w:id="100" w:name="_Hlt513300222"/>
              <w:bookmarkEnd w:id="98"/>
              <w:bookmarkEnd w:id="99"/>
              <w:r w:rsidR="006107AB">
                <w:rPr>
                  <w:rStyle w:val="Hyperlink"/>
                </w:rPr>
                <w:t>x</w:t>
              </w:r>
              <w:bookmarkStart w:id="101" w:name="_Hlt496840493"/>
              <w:bookmarkEnd w:id="100"/>
              <w:r w:rsidR="006107AB">
                <w:rPr>
                  <w:rStyle w:val="Hyperlink"/>
                </w:rPr>
                <w:t>e</w:t>
              </w:r>
              <w:bookmarkEnd w:id="101"/>
              <w:r w:rsidR="006107AB">
                <w:rPr>
                  <w:rStyle w:val="Hyperlink"/>
                </w:rPr>
                <w:t xml:space="preserve"> A</w:t>
              </w:r>
              <w:bookmarkStart w:id="102" w:name="_Hlt496840452"/>
              <w:r w:rsidR="006107AB">
                <w:rPr>
                  <w:rStyle w:val="Hyperlink"/>
                </w:rPr>
                <w:t>u</w:t>
              </w:r>
              <w:bookmarkEnd w:id="102"/>
              <w:r w:rsidR="006107AB">
                <w:rPr>
                  <w:rStyle w:val="Hyperlink"/>
                </w:rPr>
                <w:t>fgaben</w:t>
              </w:r>
            </w:hyperlink>
          </w:p>
        </w:tc>
      </w:tr>
    </w:tbl>
    <w:p w14:paraId="1270AFD1" w14:textId="77777777" w:rsidR="006107AB" w:rsidRDefault="006107AB" w:rsidP="006107AB"/>
    <w:p w14:paraId="081592DC" w14:textId="40B2D68B" w:rsidR="006107AB" w:rsidRDefault="006107AB" w:rsidP="006107AB">
      <w:pPr>
        <w:outlineLvl w:val="0"/>
      </w:pPr>
      <w:r>
        <w:rPr>
          <w:sz w:val="24"/>
        </w:rPr>
        <w:t>Nummer der letzten Aufgabe 2</w:t>
      </w:r>
      <w:r w:rsidR="00131B71">
        <w:rPr>
          <w:sz w:val="24"/>
        </w:rPr>
        <w:t>80</w:t>
      </w:r>
    </w:p>
    <w:p w14:paraId="3EAFC2A9" w14:textId="77777777" w:rsidR="006107AB" w:rsidRDefault="006107AB" w:rsidP="00FC6040">
      <w:pPr>
        <w:pStyle w:val="berschrift3"/>
      </w:pPr>
      <w:r>
        <w:rPr>
          <w:color w:val="FF00FF"/>
        </w:rPr>
        <w:br w:type="page"/>
      </w:r>
      <w:r>
        <w:lastRenderedPageBreak/>
        <w:t>Temperatur</w:t>
      </w:r>
    </w:p>
    <w:p w14:paraId="77CBA4D5"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4606"/>
        <w:gridCol w:w="5454"/>
      </w:tblGrid>
      <w:tr w:rsidR="006107AB" w14:paraId="04BE1907" w14:textId="77777777" w:rsidTr="006107AB">
        <w:trPr>
          <w:trHeight w:val="397"/>
        </w:trPr>
        <w:tc>
          <w:tcPr>
            <w:tcW w:w="4606" w:type="dxa"/>
            <w:vAlign w:val="center"/>
          </w:tcPr>
          <w:p w14:paraId="5A7F7E9B" w14:textId="77777777" w:rsidR="006107AB" w:rsidRDefault="006107AB" w:rsidP="00FC6040">
            <w:pPr>
              <w:pStyle w:val="berschrift4"/>
            </w:pPr>
            <w:bookmarkStart w:id="103" w:name="t12"/>
            <w:bookmarkEnd w:id="103"/>
            <w:r>
              <w:t>thermische Bewegung</w:t>
            </w:r>
          </w:p>
        </w:tc>
        <w:tc>
          <w:tcPr>
            <w:tcW w:w="5454" w:type="dxa"/>
            <w:vAlign w:val="center"/>
          </w:tcPr>
          <w:p w14:paraId="6828EAA1" w14:textId="77777777" w:rsidR="006107AB" w:rsidRDefault="006B738E" w:rsidP="006107AB">
            <w:pPr>
              <w:jc w:val="center"/>
              <w:rPr>
                <w:rStyle w:val="Hyperlink"/>
              </w:rPr>
            </w:pPr>
            <w:hyperlink w:anchor="t0" w:history="1">
              <w:r w:rsidR="006107AB">
                <w:rPr>
                  <w:rStyle w:val="Hyperlink"/>
                </w:rPr>
                <w:t>zu</w:t>
              </w:r>
              <w:bookmarkStart w:id="104" w:name="_Hlt513298663"/>
              <w:r w:rsidR="006107AB">
                <w:rPr>
                  <w:rStyle w:val="Hyperlink"/>
                </w:rPr>
                <w:t>m</w:t>
              </w:r>
              <w:bookmarkStart w:id="105" w:name="_Hlt513298684"/>
              <w:bookmarkEnd w:id="104"/>
              <w:r w:rsidR="006107AB">
                <w:rPr>
                  <w:rStyle w:val="Hyperlink"/>
                </w:rPr>
                <w:t xml:space="preserve"> </w:t>
              </w:r>
              <w:bookmarkStart w:id="106" w:name="_Hlt12835918"/>
              <w:bookmarkEnd w:id="105"/>
              <w:r w:rsidR="006107AB">
                <w:rPr>
                  <w:rStyle w:val="Hyperlink"/>
                </w:rPr>
                <w:t>I</w:t>
              </w:r>
              <w:bookmarkStart w:id="107" w:name="_Hlt513792577"/>
              <w:bookmarkEnd w:id="106"/>
              <w:r w:rsidR="006107AB">
                <w:rPr>
                  <w:rStyle w:val="Hyperlink"/>
                </w:rPr>
                <w:t>n</w:t>
              </w:r>
              <w:bookmarkEnd w:id="107"/>
              <w:r w:rsidR="006107AB">
                <w:rPr>
                  <w:rStyle w:val="Hyperlink"/>
                </w:rPr>
                <w:t>haltsve</w:t>
              </w:r>
              <w:bookmarkStart w:id="108" w:name="_Hlt514543905"/>
              <w:r w:rsidR="006107AB">
                <w:rPr>
                  <w:rStyle w:val="Hyperlink"/>
                </w:rPr>
                <w:t>r</w:t>
              </w:r>
              <w:bookmarkEnd w:id="108"/>
              <w:r w:rsidR="006107AB">
                <w:rPr>
                  <w:rStyle w:val="Hyperlink"/>
                </w:rPr>
                <w:t>zeichnis</w:t>
              </w:r>
            </w:hyperlink>
          </w:p>
        </w:tc>
      </w:tr>
    </w:tbl>
    <w:bookmarkStart w:id="109" w:name="_Hlt513792704"/>
    <w:p w14:paraId="0BD2E2A9" w14:textId="77777777" w:rsidR="006107AB" w:rsidRDefault="006107AB" w:rsidP="006107AB">
      <w:pPr>
        <w:rPr>
          <w:sz w:val="24"/>
        </w:rPr>
      </w:pPr>
      <w:r>
        <w:fldChar w:fldCharType="begin"/>
      </w:r>
      <w:r w:rsidR="0003313D">
        <w:instrText>HYPERLINK "lsgtherm</w:instrText>
      </w:r>
      <w:r w:rsidR="007D4928">
        <w:instrText>.docx</w:instrText>
      </w:r>
      <w:r w:rsidR="0003313D">
        <w:instrText>" \l "t30"</w:instrText>
      </w:r>
      <w:r>
        <w:fldChar w:fldCharType="separate"/>
      </w:r>
      <w:r>
        <w:rPr>
          <w:rStyle w:val="Hyperlink"/>
        </w:rPr>
        <w:t>30.</w:t>
      </w:r>
      <w:r>
        <w:fldChar w:fldCharType="end"/>
      </w:r>
      <w:bookmarkEnd w:id="109"/>
      <w:r>
        <w:t xml:space="preserve"> Fülle in ein Marmeladenglas so viel Fruchtsirup, dass der Boden bedeckt ist. Gieße darauf vorsichtig Wasser, so dass eine scharfe Trennfläche entsteht. Bewahre das Gefäß an einem ruhigen Ort auf. Notiere nach je zwei Tagen die Veränderungen.</w:t>
      </w:r>
      <w:r>
        <w:rPr>
          <w:sz w:val="24"/>
        </w:rPr>
        <w:t xml:space="preserve"> </w:t>
      </w:r>
      <w:r>
        <w:rPr>
          <w:sz w:val="24"/>
        </w:rPr>
        <w:br/>
      </w:r>
      <w:r>
        <w:rPr>
          <w:sz w:val="24"/>
        </w:rPr>
        <w:sym w:font="Symbol" w:char="F02A"/>
      </w:r>
    </w:p>
    <w:p w14:paraId="344E1AF4" w14:textId="77777777" w:rsidR="006107AB" w:rsidRDefault="006B738E" w:rsidP="006107AB">
      <w:hyperlink r:id="rId8" w:anchor="t121" w:history="1">
        <w:r w:rsidR="006107AB">
          <w:rPr>
            <w:rStyle w:val="Hyperlink"/>
          </w:rPr>
          <w:t>1</w:t>
        </w:r>
        <w:bookmarkStart w:id="110" w:name="_Hlt30483169"/>
        <w:bookmarkStart w:id="111" w:name="_Hlt12835910"/>
        <w:bookmarkEnd w:id="110"/>
        <w:r w:rsidR="006107AB">
          <w:rPr>
            <w:rStyle w:val="Hyperlink"/>
          </w:rPr>
          <w:t>2</w:t>
        </w:r>
        <w:bookmarkEnd w:id="111"/>
        <w:r w:rsidR="006107AB">
          <w:rPr>
            <w:rStyle w:val="Hyperlink"/>
          </w:rPr>
          <w:t>1.</w:t>
        </w:r>
      </w:hyperlink>
      <w:r w:rsidR="006107AB">
        <w:t xml:space="preserve"> Schon die ersten Luftschiffer, die sich relativ wenig über die Erdoberfläche erhoben, stellten eine Erniedrigung der Lufttemperatur fest. In einer Höhe von einigen Kilometern liegen die Temperaturen weit unter dem Gefrierpunkt.</w:t>
      </w:r>
      <w:r w:rsidR="006107AB">
        <w:br/>
        <w:t>In noch größerer Höhe beobachtet man aber die sogenannte Inversion, d.h., die Temperatur beginnt wieder anzusteigen, und in einer Höhe von einigen Kilometern haben die Luftmoleküle Geschwindigkeiten, denen Temperaturen von einigen tausend Grad entsprechen.</w:t>
      </w:r>
      <w:r w:rsidR="006107AB">
        <w:br/>
        <w:t>Warum schmelzen und verbrennen dann aber Erdsatelliten nicht, die über einen längeren Zeitraum in solchen Höhen fliegen?</w:t>
      </w:r>
      <w:r w:rsidR="006107AB">
        <w:br/>
      </w:r>
      <w:r w:rsidR="006107AB">
        <w:rPr>
          <w:sz w:val="24"/>
        </w:rPr>
        <w:sym w:font="Symbol" w:char="F02A"/>
      </w:r>
      <w:r w:rsidR="006107AB">
        <w:rPr>
          <w:sz w:val="24"/>
        </w:rPr>
        <w:sym w:font="Symbol" w:char="F02A"/>
      </w:r>
    </w:p>
    <w:p w14:paraId="336CC6E7" w14:textId="77777777" w:rsidR="006107AB" w:rsidRDefault="006B738E" w:rsidP="006107AB">
      <w:hyperlink r:id="rId9" w:anchor="t124" w:history="1">
        <w:r w:rsidR="006107AB">
          <w:rPr>
            <w:rStyle w:val="Hyperlink"/>
          </w:rPr>
          <w:t>124.</w:t>
        </w:r>
      </w:hyperlink>
      <w:r w:rsidR="006107AB">
        <w:t xml:space="preserve"> Taucht man ein hinreichend dünnes Rohr (Kapillarrohr) aus Glas in Wasser, so kann man beobachten, wie im Rohr eine Flüssigkeitssäule nach oben steigt. Die Höhe der Säule hängt vom Durchmesser des Rohres ab, sie ist dem Rohrdurchmesser umgekehrt proportional. </w:t>
      </w:r>
      <w:r w:rsidR="006107AB">
        <w:br/>
        <w:t>Aufgrund welcher Energiequelle sind die Kapillarerscheinungen möglich?</w:t>
      </w:r>
      <w:r w:rsidR="006107AB">
        <w:br/>
      </w:r>
      <w:r w:rsidR="006107AB">
        <w:rPr>
          <w:sz w:val="24"/>
        </w:rPr>
        <w:sym w:font="Symbol" w:char="F02A"/>
      </w:r>
      <w:r w:rsidR="006107AB">
        <w:rPr>
          <w:sz w:val="24"/>
        </w:rPr>
        <w:sym w:font="Symbol" w:char="F02A"/>
      </w:r>
    </w:p>
    <w:p w14:paraId="6F175199" w14:textId="77777777" w:rsidR="006107AB" w:rsidRDefault="006B738E" w:rsidP="006107AB">
      <w:hyperlink r:id="rId10" w:anchor="t125" w:history="1">
        <w:r w:rsidR="006107AB">
          <w:rPr>
            <w:rStyle w:val="Hyperlink"/>
          </w:rPr>
          <w:t>1</w:t>
        </w:r>
        <w:bookmarkStart w:id="112" w:name="_Hlt520792454"/>
        <w:r w:rsidR="006107AB">
          <w:rPr>
            <w:rStyle w:val="Hyperlink"/>
          </w:rPr>
          <w:t>2</w:t>
        </w:r>
        <w:bookmarkEnd w:id="112"/>
        <w:r w:rsidR="006107AB">
          <w:rPr>
            <w:rStyle w:val="Hyperlink"/>
          </w:rPr>
          <w:t>5.</w:t>
        </w:r>
      </w:hyperlink>
      <w:r w:rsidR="006107AB">
        <w:t xml:space="preserve"> Eine Wärmeübertragung von einem Körper auf einen anderen erfolgt nur dann, wenn zwischen den Körpern eine Temperaturdifferenz vorhanden ist. Es ist deshalb vollkommen unverständlich, warum das in eine Schüssel gegossenen Wasser ständig verdampft, obwohl es die Temperatur der umgebenden Luft hat. Denn für die Verdampfung jedes Gramms einer Flüssigkeit ist eine bestimmte Wärmemenge erforderlich, die das Wasser nicht aus der umgebenden Luft aufnehmen kann, da sich Luft und Wasser entsprechend den Versuchsbedingungen auf gleicher Temperatur befinden.</w:t>
      </w:r>
      <w:r w:rsidR="006107AB">
        <w:br/>
        <w:t>Warum ist trotzdem eine Verdampfung möglich?</w:t>
      </w:r>
      <w:r w:rsidR="006107AB">
        <w:br/>
      </w:r>
      <w:r w:rsidR="006107AB">
        <w:rPr>
          <w:sz w:val="24"/>
        </w:rPr>
        <w:sym w:font="Symbol" w:char="F02A"/>
      </w:r>
      <w:r w:rsidR="006107AB">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48DA61CA" w14:textId="77777777" w:rsidTr="006107AB">
        <w:trPr>
          <w:trHeight w:val="397"/>
        </w:trPr>
        <w:tc>
          <w:tcPr>
            <w:tcW w:w="5030" w:type="dxa"/>
            <w:vAlign w:val="center"/>
          </w:tcPr>
          <w:p w14:paraId="6CA257EF" w14:textId="77777777" w:rsidR="006107AB" w:rsidRDefault="006107AB" w:rsidP="00FC6040">
            <w:pPr>
              <w:pStyle w:val="berschrift4"/>
            </w:pPr>
            <w:bookmarkStart w:id="113" w:name="t13"/>
            <w:bookmarkEnd w:id="113"/>
            <w:r>
              <w:t>Temperaturverhalten</w:t>
            </w:r>
          </w:p>
        </w:tc>
        <w:tc>
          <w:tcPr>
            <w:tcW w:w="5030" w:type="dxa"/>
            <w:vAlign w:val="center"/>
          </w:tcPr>
          <w:p w14:paraId="2B1467AF" w14:textId="77777777" w:rsidR="006107AB" w:rsidRDefault="006B738E" w:rsidP="006107AB">
            <w:pPr>
              <w:jc w:val="center"/>
              <w:rPr>
                <w:rStyle w:val="Hyperlink"/>
              </w:rPr>
            </w:pPr>
            <w:hyperlink w:anchor="t0" w:history="1">
              <w:r w:rsidR="006107AB">
                <w:rPr>
                  <w:rStyle w:val="Hyperlink"/>
                </w:rPr>
                <w:t>zu</w:t>
              </w:r>
              <w:bookmarkStart w:id="114" w:name="_Hlt513792580"/>
              <w:r w:rsidR="006107AB">
                <w:rPr>
                  <w:rStyle w:val="Hyperlink"/>
                </w:rPr>
                <w:t>m</w:t>
              </w:r>
              <w:bookmarkEnd w:id="114"/>
              <w:r w:rsidR="006107AB">
                <w:rPr>
                  <w:rStyle w:val="Hyperlink"/>
                </w:rPr>
                <w:t xml:space="preserve"> In</w:t>
              </w:r>
              <w:bookmarkStart w:id="115" w:name="_Hlt513298768"/>
              <w:r w:rsidR="006107AB">
                <w:rPr>
                  <w:rStyle w:val="Hyperlink"/>
                </w:rPr>
                <w:t>h</w:t>
              </w:r>
              <w:bookmarkEnd w:id="115"/>
              <w:r w:rsidR="006107AB">
                <w:rPr>
                  <w:rStyle w:val="Hyperlink"/>
                </w:rPr>
                <w:t>altsver</w:t>
              </w:r>
              <w:bookmarkStart w:id="116" w:name="_Hlt514543910"/>
              <w:r w:rsidR="006107AB">
                <w:rPr>
                  <w:rStyle w:val="Hyperlink"/>
                </w:rPr>
                <w:t>z</w:t>
              </w:r>
              <w:bookmarkEnd w:id="116"/>
              <w:r w:rsidR="006107AB">
                <w:rPr>
                  <w:rStyle w:val="Hyperlink"/>
                </w:rPr>
                <w:t>eichnis</w:t>
              </w:r>
            </w:hyperlink>
          </w:p>
        </w:tc>
      </w:tr>
    </w:tbl>
    <w:p w14:paraId="7CE66B94" w14:textId="77777777" w:rsidR="006107AB" w:rsidRDefault="006B738E" w:rsidP="006107AB">
      <w:hyperlink r:id="rId11" w:anchor="t49" w:history="1">
        <w:r w:rsidR="006107AB">
          <w:rPr>
            <w:rStyle w:val="Hyperlink"/>
          </w:rPr>
          <w:t>49.</w:t>
        </w:r>
      </w:hyperlink>
      <w:r w:rsidR="006107AB">
        <w:t xml:space="preserve"> Welche Folgen hätte es in der Natur, wenn es die Anomalie des Wassers nicht gäbe?</w:t>
      </w:r>
      <w:r w:rsidR="006107AB">
        <w:br/>
      </w:r>
      <w:r w:rsidR="006107AB">
        <w:rPr>
          <w:sz w:val="24"/>
        </w:rPr>
        <w:sym w:font="Symbol" w:char="F02A"/>
      </w:r>
      <w:r w:rsidR="006107AB">
        <w:rPr>
          <w:sz w:val="24"/>
        </w:rPr>
        <w:sym w:font="Symbol" w:char="F02A"/>
      </w:r>
    </w:p>
    <w:p w14:paraId="2EBA0DDE" w14:textId="77777777" w:rsidR="006107AB" w:rsidRDefault="006B738E" w:rsidP="006107AB">
      <w:hyperlink r:id="rId12" w:anchor="t81" w:history="1">
        <w:r w:rsidR="006107AB">
          <w:rPr>
            <w:rStyle w:val="Hyperlink"/>
          </w:rPr>
          <w:t>81.</w:t>
        </w:r>
      </w:hyperlink>
      <w:r w:rsidR="006107AB">
        <w:t xml:space="preserve"> Ein zerstreuter Physikprofessor erwacht eines Morgens mit einer fiebrigen Erkältung. Im ganzen Haus kann er kein Thermometer finden; nur eines, dessen Skala völlig unleserlich ist, sonst ist das Gerät in Ordnung. Traurig sitzt er da und blickt aus dem Fenster, wo auf dem Fensterbrett der Schnee in der Morgensonne glitzert. Da kommt ihm eine Idee! Schließlich ist er ja Physikprofessor. Einige Zeit später hat der Gute seine Körpertemperatur auf 38,3°C bestimmt. Wie hat er das wohl gemacht?</w:t>
      </w:r>
      <w:r w:rsidR="006107AB">
        <w:br/>
      </w:r>
      <w:r w:rsidR="006107AB">
        <w:rPr>
          <w:sz w:val="24"/>
        </w:rPr>
        <w:sym w:font="Symbol" w:char="F02A"/>
      </w:r>
    </w:p>
    <w:p w14:paraId="32B2D64A" w14:textId="77777777" w:rsidR="006107AB" w:rsidRDefault="006B738E" w:rsidP="006107AB">
      <w:hyperlink r:id="rId13" w:anchor="t85" w:history="1">
        <w:r w:rsidR="006107AB">
          <w:rPr>
            <w:rStyle w:val="Hyperlink"/>
          </w:rPr>
          <w:t>85.</w:t>
        </w:r>
      </w:hyperlink>
      <w:r w:rsidR="006107AB">
        <w:t xml:space="preserve"> Erkläre, warum sich die Celsius-Skala gegenüber der Fahrenheit-Skala durchgesetzt hat.</w:t>
      </w:r>
      <w:r w:rsidR="006107AB">
        <w:br/>
      </w:r>
      <w:r w:rsidR="006107AB">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4883"/>
        <w:gridCol w:w="4883"/>
      </w:tblGrid>
      <w:tr w:rsidR="006107AB" w14:paraId="4F4715CC" w14:textId="77777777" w:rsidTr="006107AB">
        <w:tc>
          <w:tcPr>
            <w:tcW w:w="4883" w:type="dxa"/>
          </w:tcPr>
          <w:p w14:paraId="11D3AA28" w14:textId="77777777" w:rsidR="006107AB" w:rsidRDefault="006B738E" w:rsidP="006107AB">
            <w:hyperlink r:id="rId14" w:anchor="t92" w:history="1">
              <w:r w:rsidR="006107AB">
                <w:rPr>
                  <w:rStyle w:val="Hyperlink"/>
                </w:rPr>
                <w:t>92.</w:t>
              </w:r>
            </w:hyperlink>
            <w:r w:rsidR="006107AB">
              <w:t xml:space="preserve"> In der Abbildung sind zwei Thermometer a und b ohne Skala zu sehen. Sie sind mit der gleichen Thermometerflüssigkeit gefüllt. Wie müssen sich ihre Skalen unterscheiden? Welche Bedeutung haben die Unterschiede der Skalen für den Benutzer?</w:t>
            </w:r>
            <w:r w:rsidR="006107AB">
              <w:br/>
            </w:r>
            <w:r w:rsidR="006107AB">
              <w:rPr>
                <w:sz w:val="24"/>
              </w:rPr>
              <w:sym w:font="Symbol" w:char="F02A"/>
            </w:r>
            <w:r w:rsidR="006107AB">
              <w:rPr>
                <w:sz w:val="24"/>
              </w:rPr>
              <w:sym w:font="Symbol" w:char="F02A"/>
            </w:r>
          </w:p>
        </w:tc>
        <w:tc>
          <w:tcPr>
            <w:tcW w:w="4883" w:type="dxa"/>
          </w:tcPr>
          <w:p w14:paraId="003368C6" w14:textId="77777777" w:rsidR="006107AB" w:rsidRDefault="006B738E" w:rsidP="006107AB">
            <w:r>
              <w:pict w14:anchorId="7A7C72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45pt;height:130.2pt" fillcolor="window">
                  <v:imagedata r:id="rId15" o:title="t92"/>
                </v:shape>
              </w:pict>
            </w:r>
          </w:p>
        </w:tc>
      </w:tr>
    </w:tbl>
    <w:p w14:paraId="751C10D8" w14:textId="77777777" w:rsidR="006107AB" w:rsidRDefault="006B738E" w:rsidP="006107AB">
      <w:hyperlink r:id="rId16" w:anchor="t93" w:history="1">
        <w:r w:rsidR="006107AB">
          <w:rPr>
            <w:rStyle w:val="Hyperlink"/>
          </w:rPr>
          <w:t>93.</w:t>
        </w:r>
      </w:hyperlink>
      <w:r w:rsidR="006107AB">
        <w:t xml:space="preserve"> Gib die Temperaturdifferenzen an!</w:t>
      </w:r>
    </w:p>
    <w:tbl>
      <w:tblPr>
        <w:tblW w:w="0" w:type="auto"/>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631"/>
      </w:tblGrid>
      <w:tr w:rsidR="006107AB" w14:paraId="7A75C9A3" w14:textId="77777777" w:rsidTr="006107AB">
        <w:tc>
          <w:tcPr>
            <w:tcW w:w="1701" w:type="dxa"/>
          </w:tcPr>
          <w:p w14:paraId="50BF1F9C" w14:textId="77777777" w:rsidR="006107AB" w:rsidRDefault="006107AB" w:rsidP="006107AB">
            <w:pPr>
              <w:rPr>
                <w:rFonts w:ascii="Symbol" w:hAnsi="Symbol"/>
                <w:b/>
              </w:rPr>
            </w:pPr>
            <w:r>
              <w:rPr>
                <w:rFonts w:ascii="Symbol" w:hAnsi="Symbol"/>
                <w:b/>
              </w:rPr>
              <w:sym w:font="Symbol" w:char="F04A"/>
            </w:r>
            <w:r>
              <w:rPr>
                <w:rFonts w:ascii="Symbol" w:hAnsi="Symbol"/>
                <w:b/>
                <w:vertAlign w:val="subscript"/>
              </w:rPr>
              <w:t></w:t>
            </w:r>
          </w:p>
        </w:tc>
        <w:tc>
          <w:tcPr>
            <w:tcW w:w="1631" w:type="dxa"/>
          </w:tcPr>
          <w:p w14:paraId="4F2C884D" w14:textId="77777777" w:rsidR="006107AB" w:rsidRDefault="006107AB" w:rsidP="006107AB">
            <w:pPr>
              <w:rPr>
                <w:b/>
              </w:rPr>
            </w:pPr>
            <w:r>
              <w:rPr>
                <w:rFonts w:ascii="Symbol" w:hAnsi="Symbol"/>
                <w:b/>
              </w:rPr>
              <w:sym w:font="Symbol" w:char="F04A"/>
            </w:r>
            <w:r>
              <w:rPr>
                <w:rFonts w:ascii="Symbol" w:hAnsi="Symbol"/>
                <w:b/>
                <w:vertAlign w:val="subscript"/>
              </w:rPr>
              <w:t></w:t>
            </w:r>
          </w:p>
        </w:tc>
      </w:tr>
      <w:tr w:rsidR="006107AB" w14:paraId="1E8280A8" w14:textId="77777777" w:rsidTr="006107AB">
        <w:tc>
          <w:tcPr>
            <w:tcW w:w="1701" w:type="dxa"/>
          </w:tcPr>
          <w:p w14:paraId="13C55FFD" w14:textId="77777777" w:rsidR="006107AB" w:rsidRDefault="006107AB" w:rsidP="006107AB">
            <w:r>
              <w:t>18,5°C</w:t>
            </w:r>
          </w:p>
        </w:tc>
        <w:tc>
          <w:tcPr>
            <w:tcW w:w="1631" w:type="dxa"/>
          </w:tcPr>
          <w:p w14:paraId="1600246F" w14:textId="77777777" w:rsidR="006107AB" w:rsidRDefault="006107AB" w:rsidP="006107AB">
            <w:r>
              <w:t>95,3°C</w:t>
            </w:r>
          </w:p>
        </w:tc>
      </w:tr>
      <w:tr w:rsidR="006107AB" w14:paraId="0F440273" w14:textId="77777777" w:rsidTr="006107AB">
        <w:tc>
          <w:tcPr>
            <w:tcW w:w="1701" w:type="dxa"/>
          </w:tcPr>
          <w:p w14:paraId="0F8E67B4" w14:textId="77777777" w:rsidR="006107AB" w:rsidRDefault="006107AB" w:rsidP="006107AB">
            <w:r>
              <w:t>-14,2°C</w:t>
            </w:r>
          </w:p>
        </w:tc>
        <w:tc>
          <w:tcPr>
            <w:tcW w:w="1631" w:type="dxa"/>
          </w:tcPr>
          <w:p w14:paraId="652D207B" w14:textId="77777777" w:rsidR="006107AB" w:rsidRDefault="006107AB" w:rsidP="006107AB">
            <w:r>
              <w:t>4,2°C</w:t>
            </w:r>
          </w:p>
        </w:tc>
      </w:tr>
      <w:tr w:rsidR="006107AB" w14:paraId="13BFDC61" w14:textId="77777777" w:rsidTr="006107AB">
        <w:tc>
          <w:tcPr>
            <w:tcW w:w="1701" w:type="dxa"/>
          </w:tcPr>
          <w:p w14:paraId="3F1EC19B" w14:textId="77777777" w:rsidR="006107AB" w:rsidRDefault="006107AB" w:rsidP="006107AB">
            <w:r>
              <w:t>-13,6°C</w:t>
            </w:r>
          </w:p>
        </w:tc>
        <w:tc>
          <w:tcPr>
            <w:tcW w:w="1631" w:type="dxa"/>
          </w:tcPr>
          <w:p w14:paraId="19F62A42" w14:textId="77777777" w:rsidR="006107AB" w:rsidRDefault="006107AB" w:rsidP="006107AB">
            <w:r>
              <w:t>-7,1°C</w:t>
            </w:r>
          </w:p>
        </w:tc>
      </w:tr>
    </w:tbl>
    <w:p w14:paraId="427623C5" w14:textId="77777777" w:rsidR="006107AB" w:rsidRDefault="006107AB" w:rsidP="006107AB">
      <w:r>
        <w:rPr>
          <w:sz w:val="24"/>
        </w:rPr>
        <w:sym w:font="Symbol" w:char="F02A"/>
      </w:r>
    </w:p>
    <w:p w14:paraId="49470EB0" w14:textId="77777777" w:rsidR="006107AB" w:rsidRDefault="006B738E" w:rsidP="006107AB">
      <w:hyperlink r:id="rId17" w:anchor="t96" w:history="1">
        <w:r w:rsidR="006107AB">
          <w:rPr>
            <w:rStyle w:val="Hyperlink"/>
          </w:rPr>
          <w:t>96.</w:t>
        </w:r>
      </w:hyperlink>
      <w:r w:rsidR="006107AB">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5215A6BF" w14:textId="77777777" w:rsidTr="006107AB">
        <w:tc>
          <w:tcPr>
            <w:tcW w:w="5030" w:type="dxa"/>
          </w:tcPr>
          <w:p w14:paraId="460B52C6" w14:textId="77777777" w:rsidR="006107AB" w:rsidRDefault="006107AB" w:rsidP="006107AB">
            <w:r>
              <w:t>Zwei hohe Standzylinder, die dicht über dem Fuß einen seitlichen Rohransatz haben, sind durch einen dünnen Schlauch miteinander verbunden. Bei abgedrücktem Schlauch wird der eine Zylinder mit kaltem Wasser, der andere bis zur gleichen Höhe mit heißem Wasser gefüllt. Wie stellen sich die Oberflächen nach Freigabe des Schlauches ein?</w:t>
            </w:r>
            <w:r>
              <w:br/>
            </w:r>
            <w:r>
              <w:rPr>
                <w:sz w:val="24"/>
              </w:rPr>
              <w:sym w:font="Symbol" w:char="F02A"/>
            </w:r>
            <w:r>
              <w:rPr>
                <w:sz w:val="24"/>
              </w:rPr>
              <w:sym w:font="Symbol" w:char="F02A"/>
            </w:r>
          </w:p>
        </w:tc>
        <w:tc>
          <w:tcPr>
            <w:tcW w:w="5030" w:type="dxa"/>
          </w:tcPr>
          <w:p w14:paraId="3B7351CB" w14:textId="77777777" w:rsidR="006107AB" w:rsidRDefault="006B738E" w:rsidP="006107AB">
            <w:r>
              <w:pict w14:anchorId="13346464">
                <v:shape id="_x0000_i1026" type="#_x0000_t75" style="width:245.1pt;height:280.35pt" fillcolor="window">
                  <v:imagedata r:id="rId18" o:title="th96"/>
                </v:shape>
              </w:pict>
            </w:r>
          </w:p>
        </w:tc>
      </w:tr>
    </w:tbl>
    <w:p w14:paraId="23AACA99" w14:textId="77777777" w:rsidR="006107AB" w:rsidRDefault="006107AB" w:rsidP="006107AB"/>
    <w:p w14:paraId="6A2B27EC" w14:textId="77777777" w:rsidR="006107AB" w:rsidRDefault="006107AB" w:rsidP="006107AB"/>
    <w:p w14:paraId="14A7687F" w14:textId="77777777" w:rsidR="006107AB" w:rsidRDefault="006B738E" w:rsidP="006107AB">
      <w:hyperlink r:id="rId19" w:anchor="t97" w:history="1">
        <w:r w:rsidR="006107AB">
          <w:rPr>
            <w:rStyle w:val="Hyperlink"/>
          </w:rPr>
          <w:t>97.</w:t>
        </w:r>
      </w:hyperlink>
      <w:r w:rsidR="006107AB">
        <w:t xml:space="preserve"> Eine Autofahrerregel heißt: "Bei einer längeren Talfahrt reguliert man die Geschwindigkeit des Wagens nicht mit der Bremse, sondern mit dem Motor. Notfalls lagt man einen niederen Gang ein." Wie ist diese Regel physikalisch zu begründen?</w:t>
      </w:r>
      <w:r w:rsidR="006107AB">
        <w:br/>
      </w:r>
      <w:r w:rsidR="006107AB">
        <w:rPr>
          <w:sz w:val="24"/>
        </w:rPr>
        <w:sym w:font="Symbol" w:char="F02A"/>
      </w:r>
    </w:p>
    <w:p w14:paraId="756088DB" w14:textId="77777777" w:rsidR="006107AB" w:rsidRDefault="006B738E" w:rsidP="006107AB">
      <w:hyperlink r:id="rId20" w:anchor="t113" w:history="1">
        <w:r w:rsidR="006107AB">
          <w:rPr>
            <w:rStyle w:val="Hyperlink"/>
          </w:rPr>
          <w:t>113.</w:t>
        </w:r>
      </w:hyperlink>
      <w:r w:rsidR="006107AB">
        <w:t xml:space="preserve"> Wahr oder Falsch? Begründe Deine Entscheidung!</w:t>
      </w:r>
      <w:r w:rsidR="006107AB">
        <w:br/>
        <w:t>- "Ein Schnellkochtopf heißt Schnellkochtopf, weil das Wasser seine Siedetemperatur schneller erreicht!"</w:t>
      </w:r>
      <w:r w:rsidR="006107AB">
        <w:br/>
        <w:t>- "Gibt ein Körper Wärme ab, so sinkt dabei seine Temperatur."</w:t>
      </w:r>
      <w:r w:rsidR="006107AB">
        <w:br/>
      </w:r>
      <w:r w:rsidR="006107AB">
        <w:rPr>
          <w:sz w:val="24"/>
        </w:rPr>
        <w:sym w:font="Symbol" w:char="F02A"/>
      </w:r>
      <w:r w:rsidR="006107AB">
        <w:rPr>
          <w:sz w:val="24"/>
        </w:rPr>
        <w:sym w:font="Symbol" w:char="F02A"/>
      </w:r>
      <w:r w:rsidR="006107AB">
        <w:rPr>
          <w:sz w:val="24"/>
        </w:rPr>
        <w:sym w:font="Symbol" w:char="F02A"/>
      </w:r>
    </w:p>
    <w:p w14:paraId="136F26A8" w14:textId="77777777" w:rsidR="006107AB" w:rsidRDefault="006B738E" w:rsidP="006107AB">
      <w:hyperlink r:id="rId21" w:anchor="t114" w:history="1">
        <w:r w:rsidR="006107AB">
          <w:rPr>
            <w:rStyle w:val="Hyperlink"/>
          </w:rPr>
          <w:t>114.</w:t>
        </w:r>
      </w:hyperlink>
      <w:r w:rsidR="006107AB">
        <w:t xml:space="preserve"> Wie erreicht man es, dass auf der Skala eines Fieberthermometers noch Zehntelgrade genau abgelesen werden können?</w:t>
      </w:r>
      <w:r w:rsidR="006107AB">
        <w:br/>
      </w:r>
      <w:r w:rsidR="006107AB">
        <w:rPr>
          <w:sz w:val="24"/>
        </w:rPr>
        <w:sym w:font="Symbol" w:char="F02A"/>
      </w:r>
    </w:p>
    <w:p w14:paraId="2A2AC07E" w14:textId="77777777" w:rsidR="006107AB" w:rsidRDefault="006B738E" w:rsidP="006107AB">
      <w:hyperlink r:id="rId22" w:anchor="t115" w:history="1">
        <w:r w:rsidR="006107AB">
          <w:rPr>
            <w:rStyle w:val="Hyperlink"/>
          </w:rPr>
          <w:t>115.</w:t>
        </w:r>
      </w:hyperlink>
      <w:r w:rsidR="006107AB">
        <w:t xml:space="preserve"> Welche Temperaturangaben befinden sich auf den Zeichen, die in Kleidungsstücken eingenäht sind?</w:t>
      </w:r>
      <w:r w:rsidR="006107AB">
        <w:br/>
        <w:t>Was besagen diese Zeichen?</w:t>
      </w:r>
      <w:r w:rsidR="006107AB">
        <w:br/>
      </w:r>
      <w:r w:rsidR="006107AB">
        <w:rPr>
          <w:sz w:val="24"/>
        </w:rPr>
        <w:sym w:font="Symbol" w:char="F02A"/>
      </w:r>
    </w:p>
    <w:p w14:paraId="452763DC" w14:textId="77777777" w:rsidR="006107AB" w:rsidRDefault="006B738E" w:rsidP="006107AB">
      <w:hyperlink r:id="rId23" w:anchor="t116" w:history="1">
        <w:r w:rsidR="006107AB">
          <w:rPr>
            <w:rStyle w:val="Hyperlink"/>
          </w:rPr>
          <w:t>116.</w:t>
        </w:r>
      </w:hyperlink>
      <w:r w:rsidR="006107AB">
        <w:t xml:space="preserve"> Miss an einem Sonnabend und dem folgenden Sonntag jeweils von 7.00 Uhr bis 22.00 Uhr zu jeder vollen Stunde im Freien die Lufttemperatur. Zeichne für jeden Tag ein Temperatur-Zeit-Diagramm. </w:t>
      </w:r>
      <w:r w:rsidR="006107AB">
        <w:br/>
      </w:r>
      <w:r w:rsidR="006107AB">
        <w:rPr>
          <w:sz w:val="24"/>
        </w:rPr>
        <w:sym w:font="Symbol" w:char="F02A"/>
      </w:r>
    </w:p>
    <w:p w14:paraId="132ED0B5" w14:textId="77777777" w:rsidR="006107AB" w:rsidRDefault="006B738E" w:rsidP="006107AB">
      <w:hyperlink r:id="rId24" w:anchor="t131" w:history="1">
        <w:r w:rsidR="006107AB">
          <w:rPr>
            <w:rStyle w:val="Hyperlink"/>
          </w:rPr>
          <w:t>131.</w:t>
        </w:r>
      </w:hyperlink>
      <w:r w:rsidR="006107AB">
        <w:t xml:space="preserve"> Welche Vorteile und welche Nachteile hätte die Verwendung von Wasser als Thermometerflüssigkeit?</w:t>
      </w:r>
      <w:r w:rsidR="006107AB">
        <w:br/>
      </w:r>
      <w:r w:rsidR="006107AB">
        <w:rPr>
          <w:sz w:val="24"/>
        </w:rPr>
        <w:sym w:font="Symbol" w:char="F02A"/>
      </w:r>
    </w:p>
    <w:p w14:paraId="060964CF" w14:textId="77777777" w:rsidR="006107AB" w:rsidRDefault="006B738E" w:rsidP="006107AB">
      <w:hyperlink r:id="rId25" w:anchor="t139" w:history="1">
        <w:r w:rsidR="006107AB">
          <w:rPr>
            <w:rStyle w:val="Hyperlink"/>
          </w:rPr>
          <w:t>139.</w:t>
        </w:r>
      </w:hyperlink>
      <w:r w:rsidR="006107AB">
        <w:t xml:space="preserve"> Warum dauert die Fiebermessung mit einem Quecksilber-Thermometer lange, während man nach der Temperaturmessung das Thermometer praktisch sofort „zurückschlagen“ kann?</w:t>
      </w:r>
      <w:r w:rsidR="006107AB">
        <w:br/>
      </w:r>
      <w:r w:rsidR="006107AB">
        <w:rPr>
          <w:sz w:val="24"/>
        </w:rPr>
        <w:sym w:font="Symbol" w:char="F02A"/>
      </w:r>
      <w:r w:rsidR="006107AB">
        <w:rPr>
          <w:sz w:val="24"/>
        </w:rPr>
        <w:sym w:font="Symbol" w:char="F02A"/>
      </w:r>
    </w:p>
    <w:p w14:paraId="316CFD64" w14:textId="77777777" w:rsidR="006107AB" w:rsidRDefault="006B738E" w:rsidP="006107AB">
      <w:hyperlink r:id="rId26" w:anchor="t148" w:history="1">
        <w:r w:rsidR="006107AB">
          <w:rPr>
            <w:rStyle w:val="Hyperlink"/>
          </w:rPr>
          <w:t>148.</w:t>
        </w:r>
      </w:hyperlink>
      <w:r w:rsidR="006107AB">
        <w:t xml:space="preserve"> Entscheide, ob die Aussage richtig oder falsch ist!</w:t>
      </w:r>
      <w:r w:rsidR="006107AB">
        <w:br/>
        <w:t>a) Wasser kann nie kälter  als 4 °C werden!</w:t>
      </w:r>
      <w:r w:rsidR="006107AB">
        <w:br/>
        <w:t>b) Nur wenn Wasser siedet, geht es von dem flüssigen in den gasförmigen Zustand über!</w:t>
      </w:r>
      <w:r w:rsidR="006107AB">
        <w:br/>
        <w:t>c) Wenn Wasser siedet hat es eine Temperatur von 100 °C!</w:t>
      </w:r>
      <w:r w:rsidR="006107AB">
        <w:br/>
        <w:t>d) 1 kg heißes Öl ist leichter als 1 kg kaltes Öl!</w:t>
      </w:r>
      <w:r w:rsidR="006107AB">
        <w:br/>
        <w:t>e) 1 Liter kaltes Öl ist schwerer als 1 Liter heißes Öl!</w:t>
      </w:r>
      <w:r w:rsidR="006107AB">
        <w:br/>
        <w:t>f) Erstarrt Wasser so nimmt sein Volumen zu!</w:t>
      </w:r>
      <w:r w:rsidR="006107AB">
        <w:br/>
        <w:t>g)  Flüssigkeiten kondensieren bei 100 °C!</w:t>
      </w:r>
      <w:r w:rsidR="006107AB">
        <w:br/>
      </w:r>
      <w:r w:rsidR="006107AB">
        <w:rPr>
          <w:sz w:val="24"/>
        </w:rPr>
        <w:sym w:font="Symbol" w:char="F02A"/>
      </w:r>
      <w:r w:rsidR="006107AB">
        <w:rPr>
          <w:sz w:val="24"/>
        </w:rPr>
        <w:sym w:font="Symbol" w:char="F02A"/>
      </w:r>
    </w:p>
    <w:p w14:paraId="3D41B4E7" w14:textId="77777777" w:rsidR="006107AB" w:rsidRDefault="006B738E" w:rsidP="006107AB">
      <w:pPr>
        <w:rPr>
          <w:sz w:val="24"/>
        </w:rPr>
      </w:pPr>
      <w:hyperlink r:id="rId27" w:anchor="t149" w:history="1">
        <w:r w:rsidR="006107AB">
          <w:rPr>
            <w:rStyle w:val="Hyperlink"/>
          </w:rPr>
          <w:t>149.</w:t>
        </w:r>
      </w:hyperlink>
      <w:r w:rsidR="006107AB">
        <w:t xml:space="preserve"> Versuche es selbst!</w:t>
      </w:r>
      <w:r w:rsidR="006107AB">
        <w:br/>
        <w:t>Fülle eine tiefen Teller mit Wasser. Lege ein Teelicht ins Wasser und zünde es an. Stülpe nun ein hohes Saftglas über das Licht.</w:t>
      </w:r>
      <w:r w:rsidR="006107AB">
        <w:br/>
        <w:t>Beobachte die Kerzenflamme und den Flüssigkeitsstand im Glas und erkläre deine Beobachtungen!</w:t>
      </w:r>
      <w:r w:rsidR="006107AB">
        <w:br/>
      </w:r>
      <w:r w:rsidR="006107AB">
        <w:rPr>
          <w:sz w:val="24"/>
        </w:rPr>
        <w:sym w:font="Symbol" w:char="F02A"/>
      </w:r>
      <w:r w:rsidR="006107AB">
        <w:rPr>
          <w:sz w:val="24"/>
        </w:rPr>
        <w:sym w:font="Symbol" w:char="F02A"/>
      </w:r>
      <w:r w:rsidR="006107AB">
        <w:rPr>
          <w:sz w:val="24"/>
        </w:rPr>
        <w:br/>
      </w:r>
      <w:hyperlink r:id="rId28" w:anchor="t183" w:history="1">
        <w:r w:rsidR="006107AB">
          <w:rPr>
            <w:rStyle w:val="Hyperlink"/>
          </w:rPr>
          <w:t>183.</w:t>
        </w:r>
      </w:hyperlink>
      <w:r w:rsidR="006107AB">
        <w:t xml:space="preserve"> Warum soll man beim Ablesen von Flüssigkeitsthermometern die Augen in Höhe des oberen Endes der Flüssigkeit haben?</w:t>
      </w:r>
      <w:r w:rsidR="006107AB">
        <w:br/>
      </w:r>
      <w:r w:rsidR="006107AB">
        <w:rPr>
          <w:sz w:val="24"/>
        </w:rPr>
        <w:sym w:font="Symbol" w:char="F02A"/>
      </w:r>
      <w:r w:rsidR="006107AB">
        <w:br/>
      </w:r>
      <w:hyperlink r:id="rId29" w:anchor="t184" w:history="1">
        <w:r w:rsidR="006107AB">
          <w:rPr>
            <w:rStyle w:val="Hyperlink"/>
          </w:rPr>
          <w:t>1</w:t>
        </w:r>
        <w:bookmarkStart w:id="117" w:name="_Hlt129501052"/>
        <w:r w:rsidR="006107AB">
          <w:rPr>
            <w:rStyle w:val="Hyperlink"/>
          </w:rPr>
          <w:t>8</w:t>
        </w:r>
        <w:bookmarkEnd w:id="117"/>
        <w:r w:rsidR="006107AB">
          <w:rPr>
            <w:rStyle w:val="Hyperlink"/>
          </w:rPr>
          <w:t>4.</w:t>
        </w:r>
      </w:hyperlink>
      <w:r w:rsidR="006107AB">
        <w:t xml:space="preserve"> Was bedeutet es für die Teilchen eines Körpers, wenn seine Temperatur erniedrigt wird. Wie weit kann man einen Körper abkühlen?</w:t>
      </w:r>
      <w:r w:rsidR="006107AB">
        <w:br/>
      </w:r>
      <w:r w:rsidR="006107AB">
        <w:rPr>
          <w:sz w:val="24"/>
        </w:rPr>
        <w:sym w:font="Symbol" w:char="F02A"/>
      </w:r>
      <w:r w:rsidR="006107AB">
        <w:rPr>
          <w:sz w:val="24"/>
        </w:rPr>
        <w:br/>
      </w:r>
      <w:hyperlink r:id="rId30" w:anchor="t206" w:history="1">
        <w:r w:rsidR="006107AB">
          <w:rPr>
            <w:rStyle w:val="Hyperlink"/>
          </w:rPr>
          <w:t>2</w:t>
        </w:r>
        <w:bookmarkStart w:id="118" w:name="_Hlt129501117"/>
        <w:bookmarkStart w:id="119" w:name="_Hlt129501100"/>
        <w:bookmarkEnd w:id="118"/>
        <w:r w:rsidR="006107AB">
          <w:rPr>
            <w:rStyle w:val="Hyperlink"/>
          </w:rPr>
          <w:t>0</w:t>
        </w:r>
        <w:bookmarkStart w:id="120" w:name="_Hlt129501144"/>
        <w:bookmarkEnd w:id="119"/>
        <w:r w:rsidR="006107AB">
          <w:rPr>
            <w:rStyle w:val="Hyperlink"/>
          </w:rPr>
          <w:t>6</w:t>
        </w:r>
        <w:bookmarkEnd w:id="120"/>
        <w:r w:rsidR="006107AB">
          <w:rPr>
            <w:rStyle w:val="Hyperlink"/>
          </w:rPr>
          <w:t>.</w:t>
        </w:r>
      </w:hyperlink>
    </w:p>
    <w:p w14:paraId="1CC5D803" w14:textId="77777777" w:rsidR="006107AB" w:rsidRDefault="006107AB" w:rsidP="006107AB">
      <w:r>
        <w:t>Warum benutzt man zum Braten Öl und nicht Wasser?</w:t>
      </w:r>
    </w:p>
    <w:p w14:paraId="6CFCB99D" w14:textId="77777777" w:rsidR="006107AB" w:rsidRDefault="006107AB" w:rsidP="006107AB"/>
    <w:p w14:paraId="3669A3A9" w14:textId="77777777" w:rsidR="006107AB" w:rsidRDefault="006107AB" w:rsidP="006107AB">
      <w:r>
        <w:t>a) Öl hat eine kleinere Wärmekapazität und wird deshalb schneller heiß.</w:t>
      </w:r>
    </w:p>
    <w:p w14:paraId="0DB86C54" w14:textId="77777777" w:rsidR="006107AB" w:rsidRDefault="006107AB" w:rsidP="006107AB">
      <w:r>
        <w:t>b) Öl hat eine höhere Siedetemperatur und wird deshalb heißer.</w:t>
      </w:r>
    </w:p>
    <w:p w14:paraId="77209580" w14:textId="77777777" w:rsidR="006107AB" w:rsidRDefault="006107AB" w:rsidP="006107AB">
      <w:r>
        <w:t>c) Die Wärmeleitfähigkeit von Öl ist besser.</w:t>
      </w:r>
    </w:p>
    <w:p w14:paraId="3814382D" w14:textId="77777777" w:rsidR="006107AB" w:rsidRDefault="006107AB" w:rsidP="006107AB">
      <w:r>
        <w:t>d) Öl hat ein besseres Kriechvermögen und dringt besser in das Fleisch ein.</w:t>
      </w:r>
    </w:p>
    <w:p w14:paraId="7ABBE6BE" w14:textId="77777777" w:rsidR="006107AB" w:rsidRDefault="006107AB" w:rsidP="006107AB">
      <w:r>
        <w:t>e) Öl ist gesünder als Wasser.</w:t>
      </w:r>
    </w:p>
    <w:p w14:paraId="15900368" w14:textId="77777777" w:rsidR="006107AB" w:rsidRDefault="006107AB" w:rsidP="006107AB"/>
    <w:p w14:paraId="50DF7456" w14:textId="77777777" w:rsidR="006107AB" w:rsidRDefault="006B738E" w:rsidP="006107AB">
      <w:hyperlink r:id="rId31" w:anchor="t216" w:history="1">
        <w:r w:rsidR="006107AB">
          <w:rPr>
            <w:rStyle w:val="Hyperlink"/>
          </w:rPr>
          <w:t>2</w:t>
        </w:r>
        <w:bookmarkStart w:id="121" w:name="_Hlt173647759"/>
        <w:bookmarkStart w:id="122" w:name="_Hlt173647600"/>
        <w:bookmarkEnd w:id="121"/>
        <w:r w:rsidR="006107AB">
          <w:rPr>
            <w:rStyle w:val="Hyperlink"/>
          </w:rPr>
          <w:t>1</w:t>
        </w:r>
        <w:bookmarkStart w:id="123" w:name="_Hlt187208443"/>
        <w:bookmarkEnd w:id="122"/>
        <w:r w:rsidR="006107AB">
          <w:rPr>
            <w:rStyle w:val="Hyperlink"/>
          </w:rPr>
          <w:t>6</w:t>
        </w:r>
        <w:bookmarkEnd w:id="123"/>
        <w:r w:rsidR="006107AB">
          <w:rPr>
            <w:rStyle w:val="Hyperlink"/>
          </w:rPr>
          <w:t>.</w:t>
        </w:r>
      </w:hyperlink>
      <w:r w:rsidR="006107A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6107AB" w14:paraId="5007A33B" w14:textId="77777777" w:rsidTr="006107AB">
        <w:tc>
          <w:tcPr>
            <w:tcW w:w="5030" w:type="dxa"/>
          </w:tcPr>
          <w:p w14:paraId="277EF2FE" w14:textId="77777777" w:rsidR="006107AB" w:rsidRDefault="006B738E" w:rsidP="006107AB">
            <w:r>
              <w:lastRenderedPageBreak/>
              <w:pict w14:anchorId="5BFC0D8B">
                <v:shape id="_x0000_i1027" type="#_x0000_t75" style="width:245.1pt;height:180pt" fillcolor="window">
                  <v:imagedata r:id="rId32" o:title="th216_2"/>
                </v:shape>
              </w:pict>
            </w:r>
          </w:p>
        </w:tc>
        <w:tc>
          <w:tcPr>
            <w:tcW w:w="5030" w:type="dxa"/>
          </w:tcPr>
          <w:p w14:paraId="4C3CB564" w14:textId="77777777" w:rsidR="006107AB" w:rsidRDefault="006B738E" w:rsidP="006107AB">
            <w:r>
              <w:pict w14:anchorId="6FA076B1">
                <v:shape id="_x0000_i1028" type="#_x0000_t75" style="width:245.1pt;height:180pt" fillcolor="window">
                  <v:imagedata r:id="rId33" o:title="th216_1"/>
                </v:shape>
              </w:pict>
            </w:r>
          </w:p>
        </w:tc>
      </w:tr>
      <w:tr w:rsidR="006107AB" w14:paraId="5CC79450" w14:textId="77777777" w:rsidTr="006107AB">
        <w:trPr>
          <w:cantSplit/>
        </w:trPr>
        <w:tc>
          <w:tcPr>
            <w:tcW w:w="10060" w:type="dxa"/>
            <w:gridSpan w:val="2"/>
          </w:tcPr>
          <w:p w14:paraId="500DE979" w14:textId="77777777" w:rsidR="006107AB" w:rsidRDefault="006107AB" w:rsidP="006107AB">
            <w:pPr>
              <w:rPr>
                <w:color w:val="000000"/>
              </w:rPr>
            </w:pPr>
            <w:r>
              <w:rPr>
                <w:color w:val="000000"/>
              </w:rPr>
              <w:t>Wird die im Bild zu sehende Lichtmühle mit hellem Licht bestrahlt, dreht sie sich entgegen dem Uhrzeigersinn, also in Richtung des silbernen Teils der Flügelblätter. Was passiert, wenn man diese Lichtmühle aus einem Zimmer mit 20°C heraus in den Tiefkühlschrank mit etwa -20°C stellt?.</w:t>
            </w:r>
          </w:p>
          <w:p w14:paraId="40C29508" w14:textId="77777777" w:rsidR="006107AB" w:rsidRDefault="006107AB" w:rsidP="006107AB">
            <w:pPr>
              <w:rPr>
                <w:color w:val="000000"/>
              </w:rPr>
            </w:pPr>
            <w:r>
              <w:rPr>
                <w:color w:val="000000"/>
              </w:rPr>
              <w:t>a) Sie dreht sich im Uhrzeigersinn</w:t>
            </w:r>
          </w:p>
          <w:p w14:paraId="03DC3817" w14:textId="77777777" w:rsidR="006107AB" w:rsidRDefault="006107AB" w:rsidP="006107AB">
            <w:pPr>
              <w:rPr>
                <w:color w:val="000000"/>
              </w:rPr>
            </w:pPr>
            <w:r>
              <w:rPr>
                <w:color w:val="000000"/>
              </w:rPr>
              <w:t>b) Sie dreht sich nicht</w:t>
            </w:r>
          </w:p>
          <w:p w14:paraId="32607836" w14:textId="77777777" w:rsidR="006107AB" w:rsidRDefault="006107AB" w:rsidP="006107AB">
            <w:pPr>
              <w:rPr>
                <w:color w:val="000000"/>
              </w:rPr>
            </w:pPr>
            <w:r>
              <w:rPr>
                <w:color w:val="000000"/>
              </w:rPr>
              <w:t>c) Sie dreht sich entgegen dem Uhrzeigersinn</w:t>
            </w:r>
          </w:p>
          <w:p w14:paraId="39F08FC0" w14:textId="77777777" w:rsidR="006107AB" w:rsidRDefault="006107AB" w:rsidP="006107AB"/>
        </w:tc>
      </w:tr>
    </w:tbl>
    <w:p w14:paraId="6F91998D" w14:textId="77777777" w:rsidR="006107AB" w:rsidRDefault="006107AB" w:rsidP="006107AB">
      <w:r>
        <w:t xml:space="preserve"> </w:t>
      </w:r>
    </w:p>
    <w:p w14:paraId="3FBCA3EB" w14:textId="77777777" w:rsidR="006107AB" w:rsidRDefault="006B738E" w:rsidP="006107AB">
      <w:hyperlink r:id="rId34" w:anchor="t217" w:history="1">
        <w:r w:rsidR="006107AB">
          <w:rPr>
            <w:rStyle w:val="Hyperlink"/>
          </w:rPr>
          <w:t>2</w:t>
        </w:r>
        <w:bookmarkStart w:id="124" w:name="_Hlt212628802"/>
        <w:r w:rsidR="006107AB">
          <w:rPr>
            <w:rStyle w:val="Hyperlink"/>
          </w:rPr>
          <w:t>1</w:t>
        </w:r>
        <w:bookmarkEnd w:id="124"/>
        <w:r w:rsidR="006107AB">
          <w:rPr>
            <w:rStyle w:val="Hyperlink"/>
          </w:rPr>
          <w:t>7.</w:t>
        </w:r>
      </w:hyperlink>
      <w:r w:rsidR="006107AB">
        <w:t xml:space="preserve"> </w:t>
      </w:r>
    </w:p>
    <w:tbl>
      <w:tblPr>
        <w:tblW w:w="0" w:type="auto"/>
        <w:tblLayout w:type="fixed"/>
        <w:tblCellMar>
          <w:left w:w="70" w:type="dxa"/>
          <w:right w:w="70" w:type="dxa"/>
        </w:tblCellMar>
        <w:tblLook w:val="0000" w:firstRow="0" w:lastRow="0" w:firstColumn="0" w:lastColumn="0" w:noHBand="0" w:noVBand="0"/>
      </w:tblPr>
      <w:tblGrid>
        <w:gridCol w:w="10061"/>
      </w:tblGrid>
      <w:tr w:rsidR="006107AB" w14:paraId="492F28CD" w14:textId="77777777" w:rsidTr="006107AB">
        <w:tc>
          <w:tcPr>
            <w:tcW w:w="10061" w:type="dxa"/>
          </w:tcPr>
          <w:p w14:paraId="42E94537" w14:textId="77777777" w:rsidR="00FF2980" w:rsidRDefault="00FF2980" w:rsidP="00FF2980">
            <w:r>
              <w:t xml:space="preserve">Das Temperaturgefühl des Menschen hängt von so vielen Faktoren ab, dass es </w:t>
            </w:r>
            <w:r w:rsidR="00494018">
              <w:t xml:space="preserve">für uns </w:t>
            </w:r>
            <w:r>
              <w:t>unmöglich ist, eine zuverlässige Temperaturangabe zu machen. Ob etwas warm oder kalt ist, lässt sich nicht mit Bestimmtheit sagen. Kommt man im Winter bei Minusgraden nach Hause und ist richtig durchgefroren, fühlt sich 20°c anders an, als wenn man ruhig im Zimmer sitzt und ein Buch liest.</w:t>
            </w:r>
          </w:p>
          <w:p w14:paraId="0A111677" w14:textId="77777777" w:rsidR="00FF2980" w:rsidRDefault="00FF2980" w:rsidP="00FF2980"/>
          <w:p w14:paraId="4C9791A5" w14:textId="77777777" w:rsidR="00FF2980" w:rsidRDefault="004C07F4" w:rsidP="00FF2980">
            <w:r>
              <w:t xml:space="preserve">a) </w:t>
            </w:r>
            <w:r w:rsidR="00FF2980">
              <w:t>Gib vier Beispiele an, wo es wirklich wichtig ist, die Temperatur möglichst genau zu bestimmen.</w:t>
            </w:r>
          </w:p>
          <w:p w14:paraId="6DBB4C8B" w14:textId="77777777" w:rsidR="00FF2980" w:rsidRDefault="00FF2980" w:rsidP="00FF2980"/>
          <w:p w14:paraId="45745606" w14:textId="77777777" w:rsidR="00FF2980" w:rsidRDefault="00FF2980" w:rsidP="006107AB">
            <w:r>
              <w:t>Das Thermometer</w:t>
            </w:r>
            <w:r w:rsidR="004C07F4">
              <w:t>, wie wir es heute kennen, wurde im 18. Jahrhundert von Fahrenheit und Celsius erfunden. Es nutzt die Volumenänderung einer Flüssigkeit bei Temperaturänderung aus.</w:t>
            </w:r>
          </w:p>
          <w:p w14:paraId="1B1502D1" w14:textId="77777777" w:rsidR="004C07F4" w:rsidRDefault="004C07F4" w:rsidP="006107AB">
            <w:r>
              <w:t>Im Laufe der Zeit sind viele Anwendungen spezielle Flüssigkeitsthermometer entwickelt worden. Manche messen sehr genau, andere weniger genau, dafür in einem großen Temperaturbereich.</w:t>
            </w:r>
          </w:p>
          <w:p w14:paraId="1019CF37" w14:textId="77777777" w:rsidR="006107AB" w:rsidRDefault="004C07F4" w:rsidP="006107AB">
            <w:r>
              <w:t xml:space="preserve">b) </w:t>
            </w:r>
            <w:r w:rsidR="006107AB">
              <w:t>Lies an jedem Thermometer die Temperatur ab und schreibe sie auf.</w:t>
            </w:r>
          </w:p>
        </w:tc>
      </w:tr>
      <w:tr w:rsidR="006107AB" w14:paraId="12018B66" w14:textId="77777777" w:rsidTr="006107AB">
        <w:tc>
          <w:tcPr>
            <w:tcW w:w="10061" w:type="dxa"/>
          </w:tcPr>
          <w:p w14:paraId="313D26AD" w14:textId="77777777" w:rsidR="006107AB" w:rsidRDefault="006B738E" w:rsidP="006107AB">
            <w:r>
              <w:pict w14:anchorId="79F66566">
                <v:shape id="_x0000_i1029" type="#_x0000_t75" style="width:6in;height:194.55pt" fillcolor="window">
                  <v:imagedata r:id="rId35" o:title="th217"/>
                </v:shape>
              </w:pict>
            </w:r>
          </w:p>
        </w:tc>
      </w:tr>
      <w:tr w:rsidR="004C07F4" w14:paraId="2E8930A2" w14:textId="77777777" w:rsidTr="006107AB">
        <w:tc>
          <w:tcPr>
            <w:tcW w:w="10061" w:type="dxa"/>
          </w:tcPr>
          <w:p w14:paraId="604D85A5" w14:textId="77777777" w:rsidR="004C07F4" w:rsidRDefault="004C07F4" w:rsidP="006107AB">
            <w:bookmarkStart w:id="125" w:name="_Hlk383951534"/>
            <w:r>
              <w:t>Außer den Flüssigkeitsthermometern gibt es noch andere Thermometer</w:t>
            </w:r>
            <w:r w:rsidR="00072284">
              <w:t>arten</w:t>
            </w:r>
            <w:r>
              <w:t>.</w:t>
            </w:r>
          </w:p>
          <w:p w14:paraId="190CF09F" w14:textId="77777777" w:rsidR="00494018" w:rsidRDefault="004C07F4" w:rsidP="006107AB">
            <w:r>
              <w:t xml:space="preserve">Informiere dich über </w:t>
            </w:r>
            <w:r w:rsidR="001B4603">
              <w:t>das Bimetallther</w:t>
            </w:r>
            <w:r w:rsidR="0012367E">
              <w:t>m</w:t>
            </w:r>
            <w:r w:rsidR="001B4603">
              <w:t>ometer und das</w:t>
            </w:r>
            <w:r w:rsidR="0012367E">
              <w:t xml:space="preserve"> Widerstandsthermometer. </w:t>
            </w:r>
            <w:r w:rsidR="00494018">
              <w:t xml:space="preserve">Welche Größe </w:t>
            </w:r>
            <w:r w:rsidR="00494018">
              <w:lastRenderedPageBreak/>
              <w:t>ändert sich bei Temperaturänderung?</w:t>
            </w:r>
          </w:p>
          <w:p w14:paraId="2077C9E6" w14:textId="77777777" w:rsidR="004C07F4" w:rsidRDefault="0012367E" w:rsidP="006107AB">
            <w:r>
              <w:t>Worin besteht der Vorteil von elektronischen Thermometern</w:t>
            </w:r>
            <w:r w:rsidR="00365AE2">
              <w:t xml:space="preserve"> gegenüber allen anderen Thermometerarten</w:t>
            </w:r>
            <w:r>
              <w:t>?</w:t>
            </w:r>
            <w:r w:rsidR="001B4603">
              <w:t xml:space="preserve"> </w:t>
            </w:r>
            <w:bookmarkEnd w:id="125"/>
          </w:p>
        </w:tc>
      </w:tr>
    </w:tbl>
    <w:p w14:paraId="601B738B" w14:textId="77777777" w:rsidR="006107AB" w:rsidRDefault="006107AB" w:rsidP="006107AB"/>
    <w:p w14:paraId="182C7A48" w14:textId="77777777" w:rsidR="006107AB" w:rsidRDefault="006B738E" w:rsidP="006107AB">
      <w:hyperlink r:id="rId36" w:anchor="t224" w:history="1">
        <w:r w:rsidR="006107AB">
          <w:rPr>
            <w:rStyle w:val="Hyperlink"/>
          </w:rPr>
          <w:t>2</w:t>
        </w:r>
        <w:bookmarkStart w:id="126" w:name="_Hlt212679334"/>
        <w:r w:rsidR="006107AB">
          <w:rPr>
            <w:rStyle w:val="Hyperlink"/>
          </w:rPr>
          <w:t>2</w:t>
        </w:r>
        <w:bookmarkEnd w:id="126"/>
        <w:r w:rsidR="006107AB">
          <w:rPr>
            <w:rStyle w:val="Hyperlink"/>
          </w:rPr>
          <w:t>4.</w:t>
        </w:r>
      </w:hyperlink>
      <w:r w:rsidR="006107AB">
        <w:t xml:space="preserve"> In den unteren Luftschichten nimmt die Temperatur mit der Höhe ab. In der Tabelle sind Messwerte angegeben: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37"/>
        <w:gridCol w:w="1437"/>
        <w:gridCol w:w="1437"/>
        <w:gridCol w:w="1437"/>
        <w:gridCol w:w="1437"/>
        <w:gridCol w:w="1437"/>
        <w:gridCol w:w="1437"/>
      </w:tblGrid>
      <w:tr w:rsidR="006107AB" w14:paraId="6A40A112" w14:textId="77777777" w:rsidTr="006107AB">
        <w:tc>
          <w:tcPr>
            <w:tcW w:w="1437" w:type="dxa"/>
            <w:vAlign w:val="center"/>
          </w:tcPr>
          <w:p w14:paraId="7D5BED60" w14:textId="77777777" w:rsidR="006107AB" w:rsidRDefault="006107AB" w:rsidP="006107AB">
            <w:pPr>
              <w:jc w:val="center"/>
            </w:pPr>
            <w:r>
              <w:t>h in km</w:t>
            </w:r>
          </w:p>
        </w:tc>
        <w:tc>
          <w:tcPr>
            <w:tcW w:w="1437" w:type="dxa"/>
            <w:vAlign w:val="center"/>
          </w:tcPr>
          <w:p w14:paraId="4AAE782E" w14:textId="77777777" w:rsidR="006107AB" w:rsidRDefault="006107AB" w:rsidP="006107AB">
            <w:pPr>
              <w:jc w:val="center"/>
            </w:pPr>
            <w:r>
              <w:t>0</w:t>
            </w:r>
          </w:p>
        </w:tc>
        <w:tc>
          <w:tcPr>
            <w:tcW w:w="1437" w:type="dxa"/>
            <w:vAlign w:val="center"/>
          </w:tcPr>
          <w:p w14:paraId="224563BD" w14:textId="77777777" w:rsidR="006107AB" w:rsidRDefault="006107AB" w:rsidP="006107AB">
            <w:pPr>
              <w:jc w:val="center"/>
            </w:pPr>
            <w:r>
              <w:t>0,5</w:t>
            </w:r>
          </w:p>
        </w:tc>
        <w:tc>
          <w:tcPr>
            <w:tcW w:w="1437" w:type="dxa"/>
            <w:vAlign w:val="center"/>
          </w:tcPr>
          <w:p w14:paraId="5B101A22" w14:textId="77777777" w:rsidR="006107AB" w:rsidRDefault="006107AB" w:rsidP="006107AB">
            <w:pPr>
              <w:jc w:val="center"/>
            </w:pPr>
            <w:r>
              <w:t>1</w:t>
            </w:r>
          </w:p>
        </w:tc>
        <w:tc>
          <w:tcPr>
            <w:tcW w:w="1437" w:type="dxa"/>
            <w:vAlign w:val="center"/>
          </w:tcPr>
          <w:p w14:paraId="13C76757" w14:textId="77777777" w:rsidR="006107AB" w:rsidRDefault="006107AB" w:rsidP="006107AB">
            <w:pPr>
              <w:jc w:val="center"/>
            </w:pPr>
            <w:r>
              <w:t>2</w:t>
            </w:r>
          </w:p>
        </w:tc>
        <w:tc>
          <w:tcPr>
            <w:tcW w:w="1437" w:type="dxa"/>
            <w:vAlign w:val="center"/>
          </w:tcPr>
          <w:p w14:paraId="63D4380A" w14:textId="77777777" w:rsidR="006107AB" w:rsidRDefault="006107AB" w:rsidP="006107AB">
            <w:pPr>
              <w:jc w:val="center"/>
            </w:pPr>
            <w:r>
              <w:t>3</w:t>
            </w:r>
          </w:p>
        </w:tc>
        <w:tc>
          <w:tcPr>
            <w:tcW w:w="1437" w:type="dxa"/>
            <w:vAlign w:val="center"/>
          </w:tcPr>
          <w:p w14:paraId="5F76C3C1" w14:textId="77777777" w:rsidR="006107AB" w:rsidRDefault="006107AB" w:rsidP="006107AB">
            <w:pPr>
              <w:jc w:val="center"/>
            </w:pPr>
            <w:r>
              <w:t>4</w:t>
            </w:r>
          </w:p>
        </w:tc>
      </w:tr>
      <w:tr w:rsidR="006107AB" w14:paraId="1DE4B8D6" w14:textId="77777777" w:rsidTr="006107AB">
        <w:tc>
          <w:tcPr>
            <w:tcW w:w="1437" w:type="dxa"/>
            <w:vAlign w:val="center"/>
          </w:tcPr>
          <w:p w14:paraId="4C702733" w14:textId="77777777" w:rsidR="006107AB" w:rsidRDefault="006107AB" w:rsidP="006107AB">
            <w:pPr>
              <w:jc w:val="center"/>
            </w:pPr>
            <w:r>
              <w:rPr>
                <w:position w:val="-10"/>
              </w:rPr>
              <w:object w:dxaOrig="700" w:dyaOrig="320" w14:anchorId="7C9CF90E">
                <v:shape id="_x0000_i1030" type="#_x0000_t75" style="width:36pt;height:14.55pt" o:ole="" fillcolor="window">
                  <v:imagedata r:id="rId37" o:title=""/>
                </v:shape>
                <o:OLEObject Type="Embed" ProgID="Equation.DSMT4" ShapeID="_x0000_i1030" DrawAspect="Content" ObjectID="_1735307468" r:id="rId38"/>
              </w:object>
            </w:r>
          </w:p>
        </w:tc>
        <w:tc>
          <w:tcPr>
            <w:tcW w:w="1437" w:type="dxa"/>
            <w:vAlign w:val="center"/>
          </w:tcPr>
          <w:p w14:paraId="059CAC71" w14:textId="77777777" w:rsidR="006107AB" w:rsidRDefault="006107AB" w:rsidP="006107AB">
            <w:pPr>
              <w:jc w:val="center"/>
            </w:pPr>
            <w:r>
              <w:t>20</w:t>
            </w:r>
          </w:p>
        </w:tc>
        <w:tc>
          <w:tcPr>
            <w:tcW w:w="1437" w:type="dxa"/>
            <w:vAlign w:val="center"/>
          </w:tcPr>
          <w:p w14:paraId="66902784" w14:textId="77777777" w:rsidR="006107AB" w:rsidRDefault="006107AB" w:rsidP="006107AB">
            <w:pPr>
              <w:jc w:val="center"/>
            </w:pPr>
            <w:r>
              <w:t>16,5</w:t>
            </w:r>
          </w:p>
        </w:tc>
        <w:tc>
          <w:tcPr>
            <w:tcW w:w="1437" w:type="dxa"/>
            <w:vAlign w:val="center"/>
          </w:tcPr>
          <w:p w14:paraId="4348E332" w14:textId="77777777" w:rsidR="006107AB" w:rsidRDefault="006107AB" w:rsidP="006107AB">
            <w:pPr>
              <w:jc w:val="center"/>
            </w:pPr>
            <w:r>
              <w:t>12</w:t>
            </w:r>
          </w:p>
        </w:tc>
        <w:tc>
          <w:tcPr>
            <w:tcW w:w="1437" w:type="dxa"/>
            <w:vAlign w:val="center"/>
          </w:tcPr>
          <w:p w14:paraId="5E40D2BF" w14:textId="77777777" w:rsidR="006107AB" w:rsidRDefault="006107AB" w:rsidP="006107AB">
            <w:pPr>
              <w:jc w:val="center"/>
            </w:pPr>
            <w:r>
              <w:t>5</w:t>
            </w:r>
          </w:p>
        </w:tc>
        <w:tc>
          <w:tcPr>
            <w:tcW w:w="1437" w:type="dxa"/>
            <w:vAlign w:val="center"/>
          </w:tcPr>
          <w:p w14:paraId="77E1E491" w14:textId="77777777" w:rsidR="006107AB" w:rsidRDefault="006107AB" w:rsidP="006107AB">
            <w:pPr>
              <w:jc w:val="center"/>
            </w:pPr>
            <w:r>
              <w:t>-1</w:t>
            </w:r>
          </w:p>
        </w:tc>
        <w:tc>
          <w:tcPr>
            <w:tcW w:w="1437" w:type="dxa"/>
            <w:vAlign w:val="center"/>
          </w:tcPr>
          <w:p w14:paraId="300A8032" w14:textId="77777777" w:rsidR="006107AB" w:rsidRDefault="006107AB" w:rsidP="006107AB">
            <w:pPr>
              <w:jc w:val="center"/>
            </w:pPr>
            <w:r>
              <w:t>-9</w:t>
            </w:r>
          </w:p>
        </w:tc>
      </w:tr>
    </w:tbl>
    <w:p w14:paraId="6A93A5D5" w14:textId="77777777" w:rsidR="006107AB" w:rsidRDefault="006107AB" w:rsidP="006107AB">
      <w:r>
        <w:t>a) Stelle die Messwerte in einem Diagramm dar.</w:t>
      </w:r>
    </w:p>
    <w:p w14:paraId="3D4DD025" w14:textId="77777777" w:rsidR="006107AB" w:rsidRDefault="006107AB" w:rsidP="006107AB">
      <w:r>
        <w:t>b) In welcher Höhe befindet sich die Null-Grad-Grenze?</w:t>
      </w:r>
    </w:p>
    <w:p w14:paraId="6D36E744" w14:textId="77777777" w:rsidR="006107AB" w:rsidRDefault="006107AB" w:rsidP="006107AB">
      <w:r>
        <w:t>c) Welche Temperatur würde auf dem Brocken (1 141m) herrschen?</w:t>
      </w:r>
    </w:p>
    <w:p w14:paraId="6E531502" w14:textId="77777777" w:rsidR="006107AB" w:rsidRDefault="006107AB" w:rsidP="006107AB">
      <w:r>
        <w:t>d) Schätze die Temperatur auf einem 8000 m hohen Berg ab.</w:t>
      </w:r>
    </w:p>
    <w:p w14:paraId="0459F0EE" w14:textId="77777777" w:rsidR="006107AB" w:rsidRDefault="006107AB" w:rsidP="006107AB"/>
    <w:p w14:paraId="097C900A" w14:textId="77777777" w:rsidR="006107AB" w:rsidRDefault="006B738E" w:rsidP="006107AB">
      <w:hyperlink r:id="rId39" w:anchor="t225" w:history="1">
        <w:r w:rsidR="006107AB">
          <w:rPr>
            <w:rStyle w:val="Hyperlink"/>
          </w:rPr>
          <w:t>2</w:t>
        </w:r>
        <w:bookmarkStart w:id="127" w:name="_Hlt212679670"/>
        <w:bookmarkStart w:id="128" w:name="_Hlt212679369"/>
        <w:bookmarkEnd w:id="127"/>
        <w:r w:rsidR="006107AB">
          <w:rPr>
            <w:rStyle w:val="Hyperlink"/>
          </w:rPr>
          <w:t>2</w:t>
        </w:r>
        <w:bookmarkEnd w:id="128"/>
        <w:r w:rsidR="006107AB">
          <w:rPr>
            <w:rStyle w:val="Hyperlink"/>
          </w:rPr>
          <w:t>5.</w:t>
        </w:r>
      </w:hyperlink>
      <w:r w:rsidR="006107AB">
        <w:t xml:space="preserve"> Warum sind die Temperaturskalen zwar nach unten, aber nicht nach oben begrenzt?</w:t>
      </w:r>
    </w:p>
    <w:p w14:paraId="0AAE7E3E" w14:textId="77777777" w:rsidR="00E4060F" w:rsidRDefault="00E4060F" w:rsidP="006107AB"/>
    <w:p w14:paraId="632DC340" w14:textId="77777777" w:rsidR="00E4060F" w:rsidRDefault="00E4060F" w:rsidP="006107AB">
      <w:r>
        <w:t xml:space="preserve">269. </w:t>
      </w:r>
      <w:r w:rsidR="00732F3D">
        <w:t xml:space="preserve">Bei einer Temperatur von -1,0°C beträgt die relative Luftfeuchtigkeit 45%. In der Nacht fällt die Temperatur </w:t>
      </w:r>
    </w:p>
    <w:p w14:paraId="6DA846F6" w14:textId="77777777" w:rsidR="00E4060F" w:rsidRDefault="00E4060F" w:rsidP="006107AB"/>
    <w:p w14:paraId="6BB74DF7" w14:textId="77777777" w:rsidR="006107AB" w:rsidRDefault="006107AB" w:rsidP="006107AB"/>
    <w:p w14:paraId="7236EDA5" w14:textId="77777777" w:rsidR="006107AB" w:rsidRDefault="006107AB" w:rsidP="006107AB"/>
    <w:p w14:paraId="4047C8F4" w14:textId="77777777" w:rsidR="006107AB" w:rsidRDefault="006107AB" w:rsidP="006107AB"/>
    <w:p w14:paraId="1CF515C7" w14:textId="77777777" w:rsidR="006107AB" w:rsidRDefault="006107AB" w:rsidP="00FC6040">
      <w:pPr>
        <w:pStyle w:val="berschrift3"/>
      </w:pPr>
      <w:r>
        <w:t>Ausdehnung durch Erwärmung</w:t>
      </w:r>
    </w:p>
    <w:p w14:paraId="015144AB" w14:textId="77777777" w:rsidR="006107AB" w:rsidRDefault="006107AB" w:rsidP="006107AB">
      <w:pPr>
        <w:outlineLvl w:val="0"/>
        <w:rPr>
          <w:color w:val="808000"/>
          <w:sz w:val="28"/>
          <w:u w:val="single"/>
        </w:rPr>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175CF1DB" w14:textId="77777777" w:rsidTr="006107AB">
        <w:trPr>
          <w:trHeight w:val="397"/>
        </w:trPr>
        <w:tc>
          <w:tcPr>
            <w:tcW w:w="5030" w:type="dxa"/>
            <w:vAlign w:val="center"/>
          </w:tcPr>
          <w:p w14:paraId="25C411A4" w14:textId="77777777" w:rsidR="006107AB" w:rsidRDefault="006107AB" w:rsidP="00FC6040">
            <w:pPr>
              <w:pStyle w:val="berschrift4"/>
            </w:pPr>
            <w:bookmarkStart w:id="129" w:name="t1"/>
            <w:bookmarkEnd w:id="129"/>
            <w:r>
              <w:t>Längenausdehnung</w:t>
            </w:r>
          </w:p>
        </w:tc>
        <w:tc>
          <w:tcPr>
            <w:tcW w:w="5030" w:type="dxa"/>
            <w:vAlign w:val="center"/>
          </w:tcPr>
          <w:p w14:paraId="6DE578EC" w14:textId="77777777" w:rsidR="006107AB" w:rsidRDefault="006B738E" w:rsidP="006107AB">
            <w:pPr>
              <w:jc w:val="center"/>
              <w:rPr>
                <w:rStyle w:val="Hyperlink"/>
              </w:rPr>
            </w:pPr>
            <w:hyperlink w:anchor="t0" w:history="1">
              <w:r w:rsidR="006107AB">
                <w:rPr>
                  <w:rStyle w:val="Hyperlink"/>
                </w:rPr>
                <w:t>zu</w:t>
              </w:r>
              <w:bookmarkStart w:id="130" w:name="_Hlt513792583"/>
              <w:r w:rsidR="006107AB">
                <w:rPr>
                  <w:rStyle w:val="Hyperlink"/>
                </w:rPr>
                <w:t>m</w:t>
              </w:r>
              <w:bookmarkEnd w:id="130"/>
              <w:r w:rsidR="006107AB">
                <w:rPr>
                  <w:rStyle w:val="Hyperlink"/>
                </w:rPr>
                <w:t xml:space="preserve"> </w:t>
              </w:r>
              <w:bookmarkStart w:id="131" w:name="_Hlt513298880"/>
              <w:r w:rsidR="006107AB">
                <w:rPr>
                  <w:rStyle w:val="Hyperlink"/>
                </w:rPr>
                <w:t>I</w:t>
              </w:r>
              <w:bookmarkEnd w:id="131"/>
              <w:r w:rsidR="006107AB">
                <w:rPr>
                  <w:rStyle w:val="Hyperlink"/>
                </w:rPr>
                <w:t>nh</w:t>
              </w:r>
              <w:bookmarkStart w:id="132" w:name="_Hlt514543922"/>
              <w:r w:rsidR="006107AB">
                <w:rPr>
                  <w:rStyle w:val="Hyperlink"/>
                </w:rPr>
                <w:t>a</w:t>
              </w:r>
              <w:bookmarkEnd w:id="132"/>
              <w:r w:rsidR="006107AB">
                <w:rPr>
                  <w:rStyle w:val="Hyperlink"/>
                </w:rPr>
                <w:t>ltsve</w:t>
              </w:r>
              <w:bookmarkStart w:id="133" w:name="_Hlt513298900"/>
              <w:r w:rsidR="006107AB">
                <w:rPr>
                  <w:rStyle w:val="Hyperlink"/>
                </w:rPr>
                <w:t>r</w:t>
              </w:r>
              <w:bookmarkEnd w:id="133"/>
              <w:r w:rsidR="006107AB">
                <w:rPr>
                  <w:rStyle w:val="Hyperlink"/>
                </w:rPr>
                <w:t>zeichnis</w:t>
              </w:r>
            </w:hyperlink>
          </w:p>
        </w:tc>
      </w:tr>
      <w:tr w:rsidR="006107AB" w14:paraId="037A9B15" w14:textId="77777777" w:rsidTr="006107AB">
        <w:trPr>
          <w:trHeight w:val="397"/>
        </w:trPr>
        <w:tc>
          <w:tcPr>
            <w:tcW w:w="10060" w:type="dxa"/>
            <w:gridSpan w:val="2"/>
            <w:vAlign w:val="center"/>
          </w:tcPr>
          <w:p w14:paraId="63B72105" w14:textId="77777777" w:rsidR="006107AB" w:rsidRDefault="006B738E" w:rsidP="006107AB">
            <w:pPr>
              <w:jc w:val="center"/>
              <w:rPr>
                <w:rStyle w:val="Hyperlink"/>
              </w:rPr>
            </w:pPr>
            <w:hyperlink r:id="rId40" w:anchor="volumenänderung" w:history="1">
              <w:r w:rsidR="006107AB" w:rsidRPr="006D7D9B">
                <w:rPr>
                  <w:rStyle w:val="Hyperlink"/>
                </w:rPr>
                <w:t>Formeln zum Thema</w:t>
              </w:r>
            </w:hyperlink>
          </w:p>
        </w:tc>
      </w:tr>
    </w:tbl>
    <w:p w14:paraId="119C1513" w14:textId="77777777" w:rsidR="006107AB" w:rsidRDefault="006B738E" w:rsidP="006107AB">
      <w:pPr>
        <w:rPr>
          <w:sz w:val="24"/>
        </w:rPr>
      </w:pPr>
      <w:hyperlink r:id="rId41" w:anchor="t6" w:history="1">
        <w:r w:rsidR="006107AB">
          <w:rPr>
            <w:rStyle w:val="Hyperlink"/>
          </w:rPr>
          <w:t>6.</w:t>
        </w:r>
      </w:hyperlink>
      <w:r w:rsidR="006107AB">
        <w:t xml:space="preserve"> Eine Aluminium-Hochspannungsleitung ist bei einem Mastabstand von 60 m verlegt. Wie groß muss der Durchhang bei  20°C sein, wenn die Leitung bei -25°C (theoretisch) geradlinig gespannt ist und der Durchhang zur Vereinfachung der Rechnung dreieckig angenommen wird?</w:t>
      </w:r>
      <w:r w:rsidR="006107AB">
        <w:br/>
      </w:r>
      <w:r w:rsidR="006107AB">
        <w:rPr>
          <w:sz w:val="24"/>
        </w:rPr>
        <w:sym w:font="Symbol" w:char="F02A"/>
      </w:r>
      <w:r w:rsidR="006107AB">
        <w:rPr>
          <w:sz w:val="24"/>
        </w:rPr>
        <w:sym w:font="Symbol" w:char="F02A"/>
      </w:r>
    </w:p>
    <w:p w14:paraId="2BE14655" w14:textId="77777777" w:rsidR="006107AB" w:rsidRDefault="006107AB" w:rsidP="006107AB">
      <w:r>
        <w:rPr>
          <w:color w:val="FF0000"/>
          <w:sz w:val="36"/>
        </w:rPr>
        <w:sym w:font="Symbol" w:char="F02A"/>
      </w:r>
      <w:bookmarkStart w:id="134" w:name="_Hlt85328577"/>
      <w:r>
        <w:fldChar w:fldCharType="begin"/>
      </w:r>
      <w:r w:rsidR="0003313D">
        <w:instrText>HYPERLINK "lsgtherm</w:instrText>
      </w:r>
      <w:r w:rsidR="007D4928">
        <w:instrText>.docx</w:instrText>
      </w:r>
      <w:r w:rsidR="0003313D">
        <w:instrText>" \l "t20"</w:instrText>
      </w:r>
      <w:r>
        <w:fldChar w:fldCharType="separate"/>
      </w:r>
      <w:r>
        <w:rPr>
          <w:rStyle w:val="Hyperlink"/>
        </w:rPr>
        <w:t>2</w:t>
      </w:r>
      <w:bookmarkStart w:id="135" w:name="_Hlt85328582"/>
      <w:r>
        <w:rPr>
          <w:rStyle w:val="Hyperlink"/>
        </w:rPr>
        <w:t>0</w:t>
      </w:r>
      <w:bookmarkEnd w:id="135"/>
      <w:r>
        <w:rPr>
          <w:rStyle w:val="Hyperlink"/>
        </w:rPr>
        <w:t>.</w:t>
      </w:r>
      <w:r>
        <w:fldChar w:fldCharType="end"/>
      </w:r>
      <w:bookmarkEnd w:id="134"/>
      <w:r>
        <w:t xml:space="preserve"> Ein </w:t>
      </w:r>
      <w:proofErr w:type="spellStart"/>
      <w:r>
        <w:t>Zinkstab</w:t>
      </w:r>
      <w:proofErr w:type="spellEnd"/>
      <w:r>
        <w:t xml:space="preserve"> hat einen Querschnitt von 1,5 cm</w:t>
      </w:r>
      <w:r>
        <w:rPr>
          <w:position w:val="6"/>
          <w:vertAlign w:val="superscript"/>
        </w:rPr>
        <w:t>2</w:t>
      </w:r>
      <w:r>
        <w:t xml:space="preserve">. Ihm wird Wärme vom Betrag 30 kJ zugeführt. </w:t>
      </w:r>
      <w:r>
        <w:br/>
        <w:t>Berechnen Sie die Längenänderung des Stabes.</w:t>
      </w:r>
      <w:r>
        <w:br/>
      </w:r>
      <w:r>
        <w:rPr>
          <w:sz w:val="24"/>
        </w:rPr>
        <w:sym w:font="Symbol" w:char="F02A"/>
      </w:r>
      <w:r>
        <w:rPr>
          <w:sz w:val="24"/>
        </w:rPr>
        <w:sym w:font="Symbol" w:char="F02A"/>
      </w:r>
      <w:r>
        <w:rPr>
          <w:sz w:val="24"/>
        </w:rPr>
        <w:sym w:font="Symbol" w:char="F02A"/>
      </w:r>
      <w:r>
        <w:rPr>
          <w:sz w:val="24"/>
        </w:rPr>
        <w:sym w:font="Symbol" w:char="F02A"/>
      </w:r>
    </w:p>
    <w:p w14:paraId="7C53E8D7" w14:textId="77777777" w:rsidR="006107AB" w:rsidRDefault="006107AB" w:rsidP="006107AB">
      <w:r>
        <w:rPr>
          <w:color w:val="FF0000"/>
          <w:sz w:val="36"/>
        </w:rPr>
        <w:sym w:font="Symbol" w:char="F02A"/>
      </w:r>
      <w:hyperlink r:id="rId42" w:anchor="t38" w:history="1">
        <w:r>
          <w:rPr>
            <w:rStyle w:val="Hyperlink"/>
          </w:rPr>
          <w:t>38.</w:t>
        </w:r>
      </w:hyperlink>
      <w:r>
        <w:t xml:space="preserve"> Erwärmt man zwei Aluminiumschienen von der ursprünglichen Gesamtlänge 8 m um 70 K, so verlängert sich die eine um </w:t>
      </w:r>
      <w:r>
        <w:sym w:font="Symbol" w:char="F044"/>
      </w:r>
      <w:r>
        <w:t>l = 2 mm mehr als die andere. Welche Länge haben die beiden Schienen einzeln?</w:t>
      </w:r>
      <w:r>
        <w:br/>
      </w:r>
      <w:r>
        <w:rPr>
          <w:sz w:val="24"/>
        </w:rPr>
        <w:sym w:font="Symbol" w:char="F02A"/>
      </w:r>
      <w:r>
        <w:rPr>
          <w:sz w:val="24"/>
        </w:rPr>
        <w:sym w:font="Symbol" w:char="F02A"/>
      </w:r>
      <w:r>
        <w:rPr>
          <w:sz w:val="24"/>
        </w:rPr>
        <w:sym w:font="Symbol" w:char="F02A"/>
      </w:r>
    </w:p>
    <w:p w14:paraId="3A1888A0" w14:textId="77777777" w:rsidR="006107AB" w:rsidRDefault="006107AB" w:rsidP="006107AB">
      <w:r>
        <w:rPr>
          <w:color w:val="FF0000"/>
          <w:sz w:val="36"/>
        </w:rPr>
        <w:sym w:font="Symbol" w:char="F02A"/>
      </w:r>
      <w:hyperlink r:id="rId43" w:anchor="t39" w:history="1">
        <w:r>
          <w:rPr>
            <w:rStyle w:val="Hyperlink"/>
          </w:rPr>
          <w:t>39.</w:t>
        </w:r>
      </w:hyperlink>
      <w:r>
        <w:t xml:space="preserve"> Die Stossfuge zwischen den je 25 m langen Eisenbahnschienen verengt sich bei Erwärmung von 5°C auf 20°C um 30% ihres Anfangswertes. Bei welcher Temperatur schließen sich die Schienen völlig zusammen (</w:t>
      </w:r>
      <w:r>
        <w:sym w:font="Symbol" w:char="F061"/>
      </w:r>
      <w:r>
        <w:t> = 14*10</w:t>
      </w:r>
      <w:r>
        <w:rPr>
          <w:vertAlign w:val="superscript"/>
        </w:rPr>
        <w:t>-6</w:t>
      </w:r>
      <w:r>
        <w:t> K</w:t>
      </w:r>
      <w:r>
        <w:rPr>
          <w:vertAlign w:val="superscript"/>
        </w:rPr>
        <w:t>-1</w:t>
      </w:r>
      <w:r>
        <w:t>), und wie groß ist der anfängliche Abstand?</w:t>
      </w:r>
      <w:r>
        <w:br/>
      </w:r>
      <w:r>
        <w:rPr>
          <w:sz w:val="24"/>
        </w:rPr>
        <w:sym w:font="Symbol" w:char="F02A"/>
      </w:r>
      <w:r>
        <w:rPr>
          <w:sz w:val="24"/>
        </w:rPr>
        <w:sym w:font="Symbol" w:char="F02A"/>
      </w:r>
      <w:r>
        <w:rPr>
          <w:sz w:val="24"/>
        </w:rPr>
        <w:sym w:font="Symbol" w:char="F02A"/>
      </w:r>
    </w:p>
    <w:p w14:paraId="5A3E3A2A" w14:textId="77777777" w:rsidR="006107AB" w:rsidRDefault="00143F49" w:rsidP="006107AB">
      <w:r>
        <w:rPr>
          <w:color w:val="FF0000"/>
          <w:sz w:val="36"/>
        </w:rPr>
        <w:sym w:font="Symbol" w:char="F02A"/>
      </w:r>
      <w:hyperlink r:id="rId44" w:anchor="t41" w:history="1">
        <w:r w:rsidR="006107AB">
          <w:rPr>
            <w:rStyle w:val="Hyperlink"/>
          </w:rPr>
          <w:t>41.</w:t>
        </w:r>
      </w:hyperlink>
      <w:r w:rsidR="006107AB">
        <w:t xml:space="preserve"> Welchen Querschnitt muss eine bei 18°C angefertigte Messdüse aus Chromnickelstahl haben, damit sie bei einer Betriebstemperatur von 350°C einen Querschnitt (kreisförmig) von 25 mm² hat? (</w:t>
      </w:r>
      <w:r w:rsidR="006107AB">
        <w:sym w:font="Symbol" w:char="F061"/>
      </w:r>
      <w:r w:rsidR="006107AB">
        <w:t> = 18,5*10</w:t>
      </w:r>
      <w:r w:rsidR="006107AB">
        <w:rPr>
          <w:vertAlign w:val="superscript"/>
        </w:rPr>
        <w:t>-6</w:t>
      </w:r>
      <w:r w:rsidR="006107AB">
        <w:t> K</w:t>
      </w:r>
      <w:r w:rsidR="006107AB">
        <w:rPr>
          <w:vertAlign w:val="superscript"/>
        </w:rPr>
        <w:t>-1</w:t>
      </w:r>
      <w:r w:rsidR="006107AB">
        <w:t>)</w:t>
      </w:r>
      <w:r w:rsidR="006107AB">
        <w:br/>
      </w:r>
      <w:r w:rsidR="006107AB">
        <w:rPr>
          <w:sz w:val="24"/>
        </w:rPr>
        <w:sym w:font="Symbol" w:char="F02A"/>
      </w:r>
      <w:r w:rsidR="006107AB">
        <w:rPr>
          <w:sz w:val="24"/>
        </w:rPr>
        <w:sym w:font="Symbol" w:char="F02A"/>
      </w:r>
    </w:p>
    <w:p w14:paraId="204A4782" w14:textId="77777777" w:rsidR="006107AB" w:rsidRDefault="006107AB" w:rsidP="006107AB">
      <w:r>
        <w:rPr>
          <w:color w:val="FF0000"/>
          <w:sz w:val="36"/>
        </w:rPr>
        <w:lastRenderedPageBreak/>
        <w:sym w:font="Symbol" w:char="F02A"/>
      </w:r>
      <w:hyperlink r:id="rId45" w:anchor="t50" w:history="1">
        <w:r>
          <w:rPr>
            <w:rStyle w:val="Hyperlink"/>
          </w:rPr>
          <w:t>50.</w:t>
        </w:r>
      </w:hyperlink>
      <w:r>
        <w:t xml:space="preserve"> Um wie viel schwankt die Länge einer bei 0°C 100m langen Eisenbahnbrücke aus Stahl zwischen einer winterlichen Tiefsttemperatur von -30°C und einer sommerlichen Höchsttemperatur von +40°C?</w:t>
      </w:r>
      <w:r>
        <w:br/>
      </w:r>
      <w:r>
        <w:rPr>
          <w:sz w:val="24"/>
        </w:rPr>
        <w:sym w:font="Symbol" w:char="F02A"/>
      </w:r>
      <w:r>
        <w:rPr>
          <w:sz w:val="24"/>
        </w:rPr>
        <w:sym w:font="Symbol" w:char="F02A"/>
      </w:r>
    </w:p>
    <w:p w14:paraId="5CA60F6E" w14:textId="77777777" w:rsidR="006107AB" w:rsidRDefault="006B738E" w:rsidP="006107AB">
      <w:pPr>
        <w:rPr>
          <w:sz w:val="24"/>
        </w:rPr>
      </w:pPr>
      <w:hyperlink r:id="rId46" w:anchor="t51" w:history="1">
        <w:r w:rsidR="006107AB">
          <w:rPr>
            <w:rStyle w:val="Hyperlink"/>
          </w:rPr>
          <w:t>51.</w:t>
        </w:r>
      </w:hyperlink>
      <w:r w:rsidR="006107AB">
        <w:t xml:space="preserve"> Nach welcher Seite biegt sich ein Bimetallstreifen aus Eisen und Aluminium bei Temperaturerhöhung?</w:t>
      </w:r>
      <w:r w:rsidR="006107AB">
        <w:br/>
      </w:r>
      <w:r w:rsidR="006107AB">
        <w:rPr>
          <w:sz w:val="24"/>
        </w:rPr>
        <w:sym w:font="Symbol" w:char="F02A"/>
      </w:r>
    </w:p>
    <w:p w14:paraId="69AADA8E" w14:textId="77777777" w:rsidR="006107AB" w:rsidRDefault="006107AB" w:rsidP="006107AB">
      <w:r>
        <w:rPr>
          <w:color w:val="FF0000"/>
          <w:sz w:val="36"/>
        </w:rPr>
        <w:sym w:font="Symbol" w:char="F02A"/>
      </w:r>
      <w:hyperlink r:id="rId47" w:anchor="t73" w:history="1">
        <w:r>
          <w:rPr>
            <w:rStyle w:val="Hyperlink"/>
          </w:rPr>
          <w:t>73.</w:t>
        </w:r>
      </w:hyperlink>
      <w:r>
        <w:t xml:space="preserve"> Ein Stahlmessband ist für eine Messtemperatur von 18°C geeicht. Bei einer Temperatur  -20°C misst man eine Seite  eines Bauplatzes von 13,8 m. Die Fläche des Bauplatzes wird mit  543,4 m² berechnet. Welcher Fehler ist durch die Längenänderung des Messbandes entstanden, wenn der lineare Ausdehnungskoeffizient 11,5 * 10</w:t>
      </w:r>
      <w:r>
        <w:rPr>
          <w:position w:val="5"/>
          <w:sz w:val="16"/>
          <w:vertAlign w:val="superscript"/>
        </w:rPr>
        <w:t>-6</w:t>
      </w:r>
      <w:r>
        <w:t xml:space="preserve"> K</w:t>
      </w:r>
      <w:r>
        <w:rPr>
          <w:position w:val="5"/>
          <w:sz w:val="16"/>
          <w:vertAlign w:val="superscript"/>
        </w:rPr>
        <w:t>-1</w:t>
      </w:r>
      <w:r>
        <w:t xml:space="preserve"> beträgt?</w:t>
      </w:r>
      <w:r>
        <w:br/>
      </w:r>
      <w:r>
        <w:rPr>
          <w:sz w:val="24"/>
        </w:rPr>
        <w:sym w:font="Symbol" w:char="F02A"/>
      </w:r>
      <w:r>
        <w:rPr>
          <w:sz w:val="24"/>
        </w:rPr>
        <w:sym w:font="Symbol" w:char="F02A"/>
      </w:r>
      <w:r>
        <w:rPr>
          <w:sz w:val="24"/>
        </w:rPr>
        <w:sym w:font="Symbol" w:char="F02A"/>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6107AB" w14:paraId="7E008FA8" w14:textId="77777777" w:rsidTr="006107AB">
        <w:tc>
          <w:tcPr>
            <w:tcW w:w="5030" w:type="dxa"/>
          </w:tcPr>
          <w:p w14:paraId="5A8F737E" w14:textId="77777777" w:rsidR="006107AB" w:rsidRDefault="006B738E" w:rsidP="006107AB">
            <w:hyperlink r:id="rId48" w:anchor="t78" w:history="1">
              <w:r w:rsidR="006107AB">
                <w:rPr>
                  <w:rStyle w:val="Hyperlink"/>
                </w:rPr>
                <w:t>78.</w:t>
              </w:r>
            </w:hyperlink>
            <w:r w:rsidR="006107AB">
              <w:t xml:space="preserve"> In einem Stahlblech befindet sich ein kreisrundes Loch, durch </w:t>
            </w:r>
            <w:r w:rsidR="005A16E9">
              <w:t>das</w:t>
            </w:r>
            <w:r w:rsidR="006107AB">
              <w:t xml:space="preserve"> die Kugel gerade so hindurch passt. Das Blech wird mit Hilfe einer Flamme stark erhitzt. Welche der folgenden Aussagen ist richtig?</w:t>
            </w:r>
            <w:r w:rsidR="006107AB">
              <w:br/>
              <w:t>a) Das Loch wird kleiner, die Kugel passt nicht mehr hindurch.</w:t>
            </w:r>
            <w:r w:rsidR="006107AB">
              <w:br/>
              <w:t>b) Das Loch ändert sich nicht, die Kugel passt weiterhin gerade so hindurch.</w:t>
            </w:r>
            <w:r w:rsidR="006107AB">
              <w:br/>
              <w:t>c) Das Loch wird größer, die Kugel passt jetzt bequem hindurch.</w:t>
            </w:r>
            <w:r w:rsidR="006107AB">
              <w:br/>
            </w:r>
            <w:r w:rsidR="006107AB">
              <w:rPr>
                <w:sz w:val="24"/>
              </w:rPr>
              <w:sym w:font="Symbol" w:char="F02A"/>
            </w:r>
            <w:r w:rsidR="006107AB">
              <w:rPr>
                <w:sz w:val="24"/>
              </w:rPr>
              <w:sym w:font="Symbol" w:char="F02A"/>
            </w:r>
          </w:p>
        </w:tc>
        <w:tc>
          <w:tcPr>
            <w:tcW w:w="5030" w:type="dxa"/>
          </w:tcPr>
          <w:p w14:paraId="4C4E96EB" w14:textId="77777777" w:rsidR="006107AB" w:rsidRDefault="006B738E" w:rsidP="006107AB">
            <w:r>
              <w:pict w14:anchorId="2D0B89CB">
                <v:shape id="_x0000_i1031" type="#_x0000_t75" style="width:187.65pt;height:2in" fillcolor="window">
                  <v:imagedata r:id="rId49" o:title="t78"/>
                </v:shape>
              </w:pict>
            </w:r>
          </w:p>
        </w:tc>
      </w:tr>
    </w:tbl>
    <w:p w14:paraId="76941B83" w14:textId="77777777" w:rsidR="006107AB" w:rsidRDefault="006B738E" w:rsidP="006107AB">
      <w:hyperlink r:id="rId50" w:anchor="t82" w:history="1">
        <w:r w:rsidR="006107AB">
          <w:rPr>
            <w:rStyle w:val="Hyperlink"/>
          </w:rPr>
          <w:t>82.</w:t>
        </w:r>
      </w:hyperlink>
      <w:r w:rsidR="006107AB">
        <w:t xml:space="preserve"> Erkläre, warum sich feste Körper bei Erwärmung ausdehnen.</w:t>
      </w:r>
      <w:r w:rsidR="006107AB">
        <w:br/>
      </w:r>
      <w:r w:rsidR="006107AB">
        <w:rPr>
          <w:sz w:val="24"/>
        </w:rPr>
        <w:sym w:font="Symbol" w:char="F02A"/>
      </w:r>
    </w:p>
    <w:p w14:paraId="2AF0579E" w14:textId="77777777" w:rsidR="006107AB" w:rsidRDefault="006B738E" w:rsidP="006107AB">
      <w:hyperlink r:id="rId51" w:anchor="t83" w:history="1">
        <w:r w:rsidR="006107AB">
          <w:rPr>
            <w:rStyle w:val="Hyperlink"/>
          </w:rPr>
          <w:t>83.</w:t>
        </w:r>
      </w:hyperlink>
      <w:r w:rsidR="006107AB">
        <w:t xml:space="preserve"> Wie lang muss ein Messingrohr bei 15°C sein, damit es bei 60°C eine Länge von 50 cm hat?</w:t>
      </w:r>
      <w:r w:rsidR="006107AB">
        <w:br/>
      </w:r>
      <w:r w:rsidR="006107AB">
        <w:rPr>
          <w:sz w:val="24"/>
        </w:rPr>
        <w:sym w:font="Symbol" w:char="F02A"/>
      </w:r>
    </w:p>
    <w:p w14:paraId="615E18F2" w14:textId="77777777" w:rsidR="006107AB" w:rsidRDefault="006B738E" w:rsidP="006107AB">
      <w:hyperlink r:id="rId52" w:anchor="t84" w:history="1">
        <w:r w:rsidR="006107AB">
          <w:rPr>
            <w:rStyle w:val="Hyperlink"/>
          </w:rPr>
          <w:t>84.</w:t>
        </w:r>
      </w:hyperlink>
      <w:r w:rsidR="006107AB">
        <w:t xml:space="preserve"> Eine Kupferleitung hat bei 0°C eine Länge von 50 m. Berechne die Längenänderung zwischen einer winterlichen Temperatur von -30°C und einer sommerlichen Temperatur von +40°C.</w:t>
      </w:r>
      <w:r w:rsidR="006107AB">
        <w:br/>
      </w:r>
      <w:r w:rsidR="006107AB">
        <w:rPr>
          <w:sz w:val="24"/>
        </w:rPr>
        <w:sym w:font="Symbol" w:char="F02A"/>
      </w:r>
    </w:p>
    <w:p w14:paraId="71EFDFDE" w14:textId="77777777" w:rsidR="006107AB" w:rsidRDefault="006B738E" w:rsidP="006107AB">
      <w:hyperlink r:id="rId53" w:anchor="t94" w:history="1">
        <w:r w:rsidR="006107AB">
          <w:rPr>
            <w:rStyle w:val="Hyperlink"/>
          </w:rPr>
          <w:t>94.</w:t>
        </w:r>
      </w:hyperlink>
      <w:r w:rsidR="006107AB">
        <w:t xml:space="preserve"> Der festsitzende Glasstopfen einer Flasche lockert sich, wenn man den Flaschenhals vorsichtig von außen erwärmt. Erkläre den Vorgang.</w:t>
      </w:r>
      <w:r w:rsidR="006107AB">
        <w:br/>
      </w:r>
      <w:r w:rsidR="006107AB">
        <w:rPr>
          <w:sz w:val="24"/>
        </w:rPr>
        <w:sym w:font="Symbol" w:char="F02A"/>
      </w:r>
    </w:p>
    <w:p w14:paraId="1A6C2D54" w14:textId="77777777" w:rsidR="006107AB" w:rsidRDefault="006B738E" w:rsidP="006107AB">
      <w:hyperlink r:id="rId54" w:anchor="t95" w:history="1">
        <w:r w:rsidR="006107AB">
          <w:rPr>
            <w:rStyle w:val="Hyperlink"/>
          </w:rPr>
          <w:t>95.</w:t>
        </w:r>
      </w:hyperlink>
      <w:r w:rsidR="006107AB">
        <w:t xml:space="preserve"> Ein aus Aluminium gefertigter Flugzeugrumpf (l = 50 m) wird während des Aufstiegs um 60 K abgekühlt. Wie ändert sich dadurch seine Länge?</w:t>
      </w:r>
      <w:r w:rsidR="006107AB">
        <w:br/>
        <w:t>Der Innenraum für die Passagiere soll eine konstante Temperatur haben. Was ist also zu beachten?</w:t>
      </w:r>
      <w:r w:rsidR="006107AB">
        <w:br/>
      </w:r>
      <w:r w:rsidR="006107AB">
        <w:rPr>
          <w:sz w:val="24"/>
        </w:rPr>
        <w:sym w:font="Symbol" w:char="F02A"/>
      </w:r>
    </w:p>
    <w:p w14:paraId="4313B5B9" w14:textId="77777777" w:rsidR="006107AB" w:rsidRDefault="006B738E" w:rsidP="006107AB">
      <w:pPr>
        <w:rPr>
          <w:sz w:val="24"/>
        </w:rPr>
      </w:pPr>
      <w:hyperlink r:id="rId55" w:anchor="t101" w:history="1">
        <w:r w:rsidR="006107AB">
          <w:rPr>
            <w:rStyle w:val="Hyperlink"/>
            <w:snapToGrid w:val="0"/>
          </w:rPr>
          <w:t>1</w:t>
        </w:r>
        <w:bookmarkStart w:id="136" w:name="_Hlt2081553"/>
        <w:r w:rsidR="006107AB">
          <w:rPr>
            <w:rStyle w:val="Hyperlink"/>
            <w:snapToGrid w:val="0"/>
          </w:rPr>
          <w:t>0</w:t>
        </w:r>
        <w:bookmarkEnd w:id="136"/>
        <w:r w:rsidR="006107AB">
          <w:rPr>
            <w:rStyle w:val="Hyperlink"/>
            <w:snapToGrid w:val="0"/>
          </w:rPr>
          <w:t>1.</w:t>
        </w:r>
      </w:hyperlink>
      <w:r w:rsidR="006107AB">
        <w:rPr>
          <w:snapToGrid w:val="0"/>
        </w:rPr>
        <w:t xml:space="preserve"> Damit Beton auch großen Belastungen standhalten kann, wird er mit Eisenstäben verstärkt (armiert). Warum kann man dafür keine Aluminiumstäbe verwenden?</w:t>
      </w:r>
      <w:r w:rsidR="006107AB">
        <w:rPr>
          <w:snapToGrid w:val="0"/>
        </w:rPr>
        <w:br/>
      </w:r>
      <w:r w:rsidR="006107AB">
        <w:rPr>
          <w:sz w:val="24"/>
        </w:rPr>
        <w:sym w:font="Symbol" w:char="F02A"/>
      </w:r>
    </w:p>
    <w:p w14:paraId="662F5B9D" w14:textId="77777777" w:rsidR="006107AB" w:rsidRDefault="006107AB" w:rsidP="006107AB">
      <w:pPr>
        <w:rPr>
          <w:sz w:val="24"/>
        </w:rPr>
      </w:pPr>
      <w:r>
        <w:rPr>
          <w:color w:val="FF0000"/>
          <w:sz w:val="36"/>
        </w:rPr>
        <w:sym w:font="Symbol" w:char="F02A"/>
      </w:r>
      <w:hyperlink r:id="rId56" w:anchor="t166" w:history="1">
        <w:r>
          <w:rPr>
            <w:rStyle w:val="Hyperlink"/>
          </w:rPr>
          <w:t>166</w:t>
        </w:r>
        <w:bookmarkStart w:id="137" w:name="_Hlt2082652"/>
        <w:r>
          <w:rPr>
            <w:rStyle w:val="Hyperlink"/>
          </w:rPr>
          <w:t>.</w:t>
        </w:r>
        <w:bookmarkEnd w:id="137"/>
      </w:hyperlink>
      <w:r>
        <w:t xml:space="preserve"> Zwischen den Schienen der Eisenbahn, deren Länge 12 m beträgt, bleibt ein Abstand von 7 mm. Mit welchen Temperaturdifferenzen rechnen die Bautechniker, wenn der lineare Ausdehnungskoeffizient des Schienenstahls 1,1*10</w:t>
      </w:r>
      <w:r>
        <w:rPr>
          <w:vertAlign w:val="superscript"/>
        </w:rPr>
        <w:t>-5</w:t>
      </w:r>
      <w:r>
        <w:t xml:space="preserve"> K</w:t>
      </w:r>
      <w:r>
        <w:rPr>
          <w:vertAlign w:val="superscript"/>
        </w:rPr>
        <w:t>-1</w:t>
      </w:r>
      <w:r>
        <w:t xml:space="preserve"> beträgt?</w:t>
      </w:r>
      <w:r>
        <w:br/>
      </w:r>
      <w:r>
        <w:rPr>
          <w:sz w:val="24"/>
        </w:rPr>
        <w:sym w:font="Symbol" w:char="F02A"/>
      </w:r>
      <w:r>
        <w:rPr>
          <w:sz w:val="24"/>
        </w:rPr>
        <w:sym w:font="Symbol" w:char="F02A"/>
      </w:r>
    </w:p>
    <w:p w14:paraId="41DA74F8" w14:textId="77777777" w:rsidR="006107AB" w:rsidRDefault="006B738E" w:rsidP="006107AB">
      <w:pPr>
        <w:rPr>
          <w:sz w:val="24"/>
        </w:rPr>
      </w:pPr>
      <w:hyperlink r:id="rId57" w:anchor="t167" w:history="1">
        <w:r w:rsidR="006107AB">
          <w:rPr>
            <w:rStyle w:val="Hyperlink"/>
          </w:rPr>
          <w:t>1</w:t>
        </w:r>
        <w:bookmarkStart w:id="138" w:name="_Hlt2171021"/>
        <w:r w:rsidR="006107AB">
          <w:rPr>
            <w:rStyle w:val="Hyperlink"/>
          </w:rPr>
          <w:t>6</w:t>
        </w:r>
        <w:bookmarkEnd w:id="138"/>
        <w:r w:rsidR="006107AB">
          <w:rPr>
            <w:rStyle w:val="Hyperlink"/>
          </w:rPr>
          <w:t>7.</w:t>
        </w:r>
      </w:hyperlink>
      <w:r w:rsidR="006107AB">
        <w:t xml:space="preserve"> In der Frühlingszeit, wo die Temperaturen um 15°C liegen, wird eine 250 m lange Stahlbrücke gebaut. </w:t>
      </w:r>
      <w:r w:rsidR="006107AB">
        <w:br/>
      </w:r>
      <w:r w:rsidR="006107AB">
        <w:lastRenderedPageBreak/>
        <w:t>Berechne die Länge der Brücke</w:t>
      </w:r>
      <w:r w:rsidR="006107AB">
        <w:br/>
        <w:t>a) im Winter bei einer Temperatur von -20°C,</w:t>
      </w:r>
      <w:r w:rsidR="006107AB">
        <w:br/>
        <w:t>b) im Sommer bei einer Temperatur von 40°C!</w:t>
      </w:r>
      <w:r w:rsidR="006107AB">
        <w:br/>
      </w:r>
      <w:r w:rsidR="006107AB">
        <w:rPr>
          <w:sz w:val="24"/>
        </w:rPr>
        <w:sym w:font="Symbol" w:char="F02A"/>
      </w:r>
      <w:r w:rsidR="006107AB">
        <w:rPr>
          <w:sz w:val="24"/>
        </w:rPr>
        <w:sym w:font="Symbol" w:char="F02A"/>
      </w:r>
    </w:p>
    <w:p w14:paraId="74C62D40" w14:textId="77777777" w:rsidR="006107AB" w:rsidRDefault="006107AB" w:rsidP="006107AB">
      <w:pPr>
        <w:rPr>
          <w:sz w:val="24"/>
        </w:rPr>
      </w:pPr>
      <w:r>
        <w:rPr>
          <w:color w:val="FF0000"/>
          <w:sz w:val="36"/>
        </w:rPr>
        <w:sym w:font="Symbol" w:char="F02A"/>
      </w:r>
      <w:hyperlink r:id="rId58" w:anchor="t168" w:history="1">
        <w:r>
          <w:rPr>
            <w:rStyle w:val="Hyperlink"/>
          </w:rPr>
          <w:t>1</w:t>
        </w:r>
        <w:bookmarkStart w:id="139" w:name="_Hlt2172383"/>
        <w:bookmarkStart w:id="140" w:name="_Hlt2172376"/>
        <w:bookmarkEnd w:id="139"/>
        <w:r>
          <w:rPr>
            <w:rStyle w:val="Hyperlink"/>
          </w:rPr>
          <w:t>6</w:t>
        </w:r>
        <w:bookmarkEnd w:id="140"/>
        <w:r>
          <w:rPr>
            <w:rStyle w:val="Hyperlink"/>
          </w:rPr>
          <w:t>8.</w:t>
        </w:r>
      </w:hyperlink>
      <w:r>
        <w:t xml:space="preserve"> Ein Schmied will einen stählernen Reifen auf ein Rad aufziehen. Der Durchmesser des Rades beträgt 0,74 m, der innere Durchmesser des Reifens aber nur 0,735 m. Die Temperatur der Umgebung beträgt 15°C. Auf welche Temperatur muss der Schmied den Reifen erwärmen, damit er ihn mühelos auf das Rad aufziehen kann? (Mühelos heißt, der innere Durchmesser des Reifens hat die gleiche Größe wie das Rad)</w:t>
      </w:r>
      <w:r>
        <w:br/>
      </w:r>
      <w:r>
        <w:rPr>
          <w:sz w:val="24"/>
        </w:rPr>
        <w:sym w:font="Symbol" w:char="F02A"/>
      </w:r>
      <w:r>
        <w:rPr>
          <w:sz w:val="24"/>
        </w:rPr>
        <w:sym w:font="Symbol" w:char="F02A"/>
      </w:r>
    </w:p>
    <w:p w14:paraId="71C2E450" w14:textId="77777777" w:rsidR="006107AB" w:rsidRDefault="006107AB" w:rsidP="006107AB">
      <w:pPr>
        <w:rPr>
          <w:sz w:val="24"/>
        </w:rPr>
      </w:pPr>
      <w:r>
        <w:rPr>
          <w:color w:val="FF0000"/>
          <w:sz w:val="36"/>
        </w:rPr>
        <w:sym w:font="Symbol" w:char="F02A"/>
      </w:r>
      <w:hyperlink r:id="rId59" w:anchor="t169" w:history="1">
        <w:r>
          <w:rPr>
            <w:rStyle w:val="Hyperlink"/>
          </w:rPr>
          <w:t>1</w:t>
        </w:r>
        <w:bookmarkStart w:id="141" w:name="_Hlt85509571"/>
        <w:r>
          <w:rPr>
            <w:rStyle w:val="Hyperlink"/>
          </w:rPr>
          <w:t>6</w:t>
        </w:r>
        <w:bookmarkEnd w:id="141"/>
        <w:r>
          <w:rPr>
            <w:rStyle w:val="Hyperlink"/>
          </w:rPr>
          <w:t>9.</w:t>
        </w:r>
      </w:hyperlink>
      <w:r>
        <w:t xml:space="preserve"> Ein Stahlniet, der zwei Bleche verbindet, besitzt bei einer Temperatur von 20°C eine Länge von 8,46 mm. Er wird bei einer Temperatur von 600°C eingelegt. Um </w:t>
      </w:r>
      <w:r w:rsidR="00DE31EB">
        <w:t>wie viel</w:t>
      </w:r>
      <w:r>
        <w:t xml:space="preserve"> zieht er sich beim Abkühlen dann zusammen?</w:t>
      </w:r>
      <w:r>
        <w:br/>
      </w:r>
      <w:r>
        <w:rPr>
          <w:sz w:val="24"/>
        </w:rPr>
        <w:sym w:font="Symbol" w:char="F02A"/>
      </w:r>
      <w:r>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5783B9B7" w14:textId="77777777" w:rsidTr="006107AB">
        <w:tc>
          <w:tcPr>
            <w:tcW w:w="5030" w:type="dxa"/>
          </w:tcPr>
          <w:p w14:paraId="5CBDB8D6" w14:textId="77777777" w:rsidR="006107AB" w:rsidRDefault="006107AB" w:rsidP="006107AB">
            <w:r>
              <w:rPr>
                <w:color w:val="FF0000"/>
                <w:sz w:val="36"/>
              </w:rPr>
              <w:sym w:font="Symbol" w:char="F02A"/>
            </w:r>
            <w:hyperlink r:id="rId60" w:anchor="t189" w:history="1">
              <w:r>
                <w:rPr>
                  <w:rStyle w:val="Hyperlink"/>
                </w:rPr>
                <w:t>1</w:t>
              </w:r>
              <w:bookmarkStart w:id="142" w:name="_Hlt85521784"/>
              <w:r>
                <w:rPr>
                  <w:rStyle w:val="Hyperlink"/>
                </w:rPr>
                <w:t>8</w:t>
              </w:r>
              <w:bookmarkStart w:id="143" w:name="_Hlt85522350"/>
              <w:bookmarkEnd w:id="142"/>
              <w:r>
                <w:rPr>
                  <w:rStyle w:val="Hyperlink"/>
                </w:rPr>
                <w:t>9</w:t>
              </w:r>
              <w:bookmarkEnd w:id="143"/>
              <w:r>
                <w:rPr>
                  <w:rStyle w:val="Hyperlink"/>
                </w:rPr>
                <w:t>.</w:t>
              </w:r>
            </w:hyperlink>
            <w:r>
              <w:t xml:space="preserve"> Bei Pendeluhren nutzt man als Taktgeber die Schwingung eines Pendels aus. Die Schwingungsdauer des Pendels wird von der Länge des Pendels bestimmt. Da die Pendellänge von der Temperatur abhängt, benutzt man bei möglichst genau gehenden Uhren ein Kompensationspendel, das z.B. aus dünnen Eisen- und Zinkstäben besteht. </w:t>
            </w:r>
            <w:r>
              <w:br/>
              <w:t xml:space="preserve">Wie lang müssen die Zinkstäbe sein (x), damit bei einem 0,994 m langem Pendel die Ausdehnung der Eisenstäbe ausgeglichen werden? </w:t>
            </w:r>
          </w:p>
          <w:p w14:paraId="7568D99B" w14:textId="77777777" w:rsidR="006107AB" w:rsidRDefault="006107AB" w:rsidP="006107AB">
            <w:r>
              <w:rPr>
                <w:sz w:val="24"/>
              </w:rPr>
              <w:sym w:font="Symbol" w:char="F02A"/>
            </w:r>
            <w:r>
              <w:rPr>
                <w:sz w:val="24"/>
              </w:rPr>
              <w:sym w:font="Symbol" w:char="F02A"/>
            </w:r>
            <w:r>
              <w:rPr>
                <w:sz w:val="24"/>
              </w:rPr>
              <w:sym w:font="Symbol" w:char="F02A"/>
            </w:r>
          </w:p>
        </w:tc>
        <w:tc>
          <w:tcPr>
            <w:tcW w:w="5030" w:type="dxa"/>
          </w:tcPr>
          <w:p w14:paraId="527116C7" w14:textId="77777777" w:rsidR="006107AB" w:rsidRDefault="006B738E" w:rsidP="006107AB">
            <w:r>
              <w:pict w14:anchorId="2EB20664">
                <v:shape id="_x0000_i1032" type="#_x0000_t75" style="width:115.65pt;height:209.1pt" fillcolor="window">
                  <v:imagedata r:id="rId61" o:title="t189"/>
                </v:shape>
              </w:pict>
            </w:r>
          </w:p>
        </w:tc>
      </w:tr>
    </w:tbl>
    <w:p w14:paraId="7378911F" w14:textId="77777777" w:rsidR="006107AB" w:rsidRDefault="006107AB" w:rsidP="006107AB"/>
    <w:p w14:paraId="736444D3" w14:textId="77777777" w:rsidR="006107AB" w:rsidRDefault="006107AB" w:rsidP="006107AB">
      <w:r>
        <w:rPr>
          <w:color w:val="FF0000"/>
          <w:sz w:val="36"/>
        </w:rPr>
        <w:sym w:font="Symbol" w:char="F02A"/>
      </w:r>
      <w:hyperlink r:id="rId62" w:anchor="t200" w:history="1">
        <w:r>
          <w:rPr>
            <w:rStyle w:val="Hyperlink"/>
          </w:rPr>
          <w:t>2</w:t>
        </w:r>
        <w:bookmarkStart w:id="144" w:name="_Hlt111856211"/>
        <w:r>
          <w:rPr>
            <w:rStyle w:val="Hyperlink"/>
          </w:rPr>
          <w:t>0</w:t>
        </w:r>
        <w:bookmarkStart w:id="145" w:name="_Hlt111708768"/>
        <w:bookmarkEnd w:id="144"/>
        <w:r>
          <w:rPr>
            <w:rStyle w:val="Hyperlink"/>
          </w:rPr>
          <w:t>0</w:t>
        </w:r>
        <w:bookmarkEnd w:id="145"/>
        <w:r>
          <w:rPr>
            <w:rStyle w:val="Hyperlink"/>
          </w:rPr>
          <w:t>.</w:t>
        </w:r>
      </w:hyperlink>
      <w:r>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6DB94407" w14:textId="77777777" w:rsidTr="006107AB">
        <w:tc>
          <w:tcPr>
            <w:tcW w:w="5030" w:type="dxa"/>
          </w:tcPr>
          <w:p w14:paraId="68B14883" w14:textId="77777777" w:rsidR="006107AB" w:rsidRDefault="006107AB" w:rsidP="006107AB">
            <w:r>
              <w:t>Ein Bimetallstreifen besteht aus je einem 2 mm dicken Messing- und Eisenstreifen.</w:t>
            </w:r>
            <w:r>
              <w:br/>
              <w:t xml:space="preserve">Bei 0°C ist der Streifen gerade. </w:t>
            </w:r>
          </w:p>
          <w:p w14:paraId="7437BF26" w14:textId="77777777" w:rsidR="006107AB" w:rsidRDefault="006107AB" w:rsidP="006107AB">
            <w:r>
              <w:t>Welchen Krümmungsradius R hat dieser Bogen, wenn der Bimetallstreifen auf 400°C erwärmt wird?</w:t>
            </w:r>
            <w:r>
              <w:br/>
            </w:r>
            <w:r>
              <w:rPr>
                <w:position w:val="-14"/>
              </w:rPr>
              <w:object w:dxaOrig="3840" w:dyaOrig="380" w14:anchorId="7EABF567">
                <v:shape id="_x0000_i1033" type="#_x0000_t75" style="width:194.55pt;height:21.45pt" o:ole="" fillcolor="window">
                  <v:imagedata r:id="rId63" o:title=""/>
                </v:shape>
                <o:OLEObject Type="Embed" ProgID="Equation.3" ShapeID="_x0000_i1033" DrawAspect="Content" ObjectID="_1735307469" r:id="rId64"/>
              </w:object>
            </w:r>
          </w:p>
          <w:p w14:paraId="19AD14C9" w14:textId="77777777" w:rsidR="006107AB" w:rsidRDefault="006107AB" w:rsidP="006107AB">
            <w:r>
              <w:rPr>
                <w:sz w:val="24"/>
              </w:rPr>
              <w:sym w:font="Symbol" w:char="F02A"/>
            </w:r>
            <w:r>
              <w:rPr>
                <w:sz w:val="24"/>
              </w:rPr>
              <w:sym w:font="Symbol" w:char="F02A"/>
            </w:r>
            <w:r>
              <w:rPr>
                <w:sz w:val="24"/>
              </w:rPr>
              <w:sym w:font="Symbol" w:char="F02A"/>
            </w:r>
            <w:r>
              <w:rPr>
                <w:sz w:val="24"/>
              </w:rPr>
              <w:sym w:font="Symbol" w:char="F02A"/>
            </w:r>
          </w:p>
          <w:p w14:paraId="20031FCA" w14:textId="77777777" w:rsidR="006107AB" w:rsidRDefault="006107AB" w:rsidP="006107AB"/>
        </w:tc>
        <w:tc>
          <w:tcPr>
            <w:tcW w:w="5030" w:type="dxa"/>
          </w:tcPr>
          <w:p w14:paraId="32E747C6" w14:textId="77777777" w:rsidR="006107AB" w:rsidRDefault="006B738E" w:rsidP="006107AB">
            <w:r>
              <w:pict w14:anchorId="25F270C6">
                <v:shape id="_x0000_i1034" type="#_x0000_t75" style="width:245.1pt;height:136.35pt" fillcolor="window">
                  <v:imagedata r:id="rId65" o:title="th200"/>
                </v:shape>
              </w:pict>
            </w:r>
          </w:p>
        </w:tc>
      </w:tr>
    </w:tbl>
    <w:p w14:paraId="7773BD38" w14:textId="77777777" w:rsidR="006107AB" w:rsidRDefault="006107AB" w:rsidP="006107AB"/>
    <w:p w14:paraId="2E2F1723" w14:textId="77777777" w:rsidR="006107AB" w:rsidRDefault="006B738E" w:rsidP="006107AB">
      <w:hyperlink r:id="rId66" w:anchor="t202" w:history="1">
        <w:r w:rsidR="006107AB">
          <w:rPr>
            <w:rStyle w:val="Hyperlink"/>
          </w:rPr>
          <w:t>202.</w:t>
        </w:r>
      </w:hyperlink>
      <w:r w:rsidR="006107AB">
        <w:t xml:space="preserve"> Mit einem Stahlma</w:t>
      </w:r>
      <w:r w:rsidR="005A16E9">
        <w:t>ß</w:t>
      </w:r>
      <w:r w:rsidR="006107AB">
        <w:t xml:space="preserve">band, </w:t>
      </w:r>
      <w:r w:rsidR="00DE31EB">
        <w:t>das</w:t>
      </w:r>
      <w:r w:rsidR="006107AB">
        <w:t xml:space="preserve"> für eine Temperatur von 20°C geeicht ist, wird bei einer Temperatur von 5°C die Länge der Seite eines </w:t>
      </w:r>
      <w:r w:rsidR="00DE31EB">
        <w:t>Gartens</w:t>
      </w:r>
      <w:r w:rsidR="006107AB">
        <w:t xml:space="preserve"> gemessen. Welche Aussage ist richtig?</w:t>
      </w:r>
    </w:p>
    <w:p w14:paraId="5F97750D" w14:textId="77777777" w:rsidR="006107AB" w:rsidRDefault="006107AB" w:rsidP="006107AB">
      <w:r>
        <w:t>a) Die Länge wird zu klein bestimmt.</w:t>
      </w:r>
    </w:p>
    <w:p w14:paraId="50725DAC" w14:textId="77777777" w:rsidR="006107AB" w:rsidRDefault="006107AB" w:rsidP="006107AB">
      <w:r>
        <w:t>b) Die Länge wird exakt gemessen.</w:t>
      </w:r>
      <w:bookmarkStart w:id="146" w:name="_Hlt113689245"/>
      <w:bookmarkEnd w:id="146"/>
    </w:p>
    <w:p w14:paraId="4E80632E" w14:textId="77777777" w:rsidR="006107AB" w:rsidRDefault="006107AB" w:rsidP="006107AB">
      <w:r>
        <w:t>c) Die Länge wird zu groß bestimmt.</w:t>
      </w:r>
    </w:p>
    <w:p w14:paraId="2E69B16E" w14:textId="77777777" w:rsidR="006107AB" w:rsidRDefault="006107AB" w:rsidP="006107AB"/>
    <w:p w14:paraId="27C89B02" w14:textId="77777777" w:rsidR="006107AB" w:rsidRDefault="006B738E" w:rsidP="006107AB">
      <w:hyperlink r:id="rId67" w:anchor="t233" w:history="1">
        <w:r w:rsidR="006107AB">
          <w:rPr>
            <w:rStyle w:val="Hyperlink"/>
          </w:rPr>
          <w:t>233.</w:t>
        </w:r>
      </w:hyperlink>
      <w:r w:rsidR="006107AB">
        <w:t xml:space="preserve"> Bei Zimmertemperatur ist ein Eisenstab ein kleines Stück länger als ein Kupferstab. Wie muss sich die Umgebungstemperatur ändern, damit beide die gleiche Länge haben? </w:t>
      </w:r>
      <w:r w:rsidR="006107AB">
        <w:rPr>
          <w:position w:val="-12"/>
        </w:rPr>
        <w:object w:dxaOrig="4040" w:dyaOrig="380" w14:anchorId="60DD1540">
          <v:shape id="_x0000_i1035" type="#_x0000_t75" style="width:201.45pt;height:21.45pt" o:ole="" fillcolor="window">
            <v:imagedata r:id="rId68" o:title=""/>
          </v:shape>
          <o:OLEObject Type="Embed" ProgID="Equation.3" ShapeID="_x0000_i1035" DrawAspect="Content" ObjectID="_1735307470" r:id="rId69"/>
        </w:object>
      </w:r>
    </w:p>
    <w:p w14:paraId="55EF7198" w14:textId="77777777" w:rsidR="006107AB" w:rsidRDefault="006107AB" w:rsidP="006107AB">
      <w:r>
        <w:t>a) Sie muss fallen.</w:t>
      </w:r>
    </w:p>
    <w:p w14:paraId="5DE5B433" w14:textId="77777777" w:rsidR="006107AB" w:rsidRDefault="006107AB" w:rsidP="006107AB">
      <w:r>
        <w:t>b) Sie kann fallen oder steigen.</w:t>
      </w:r>
    </w:p>
    <w:p w14:paraId="503EFC84" w14:textId="77777777" w:rsidR="006107AB" w:rsidRDefault="006107AB" w:rsidP="006107AB">
      <w:r>
        <w:t>c) sie muss steigen.</w:t>
      </w:r>
    </w:p>
    <w:p w14:paraId="1B6A34B0" w14:textId="77777777" w:rsidR="006107AB" w:rsidRDefault="006107AB" w:rsidP="006107AB"/>
    <w:p w14:paraId="54740A85" w14:textId="77777777" w:rsidR="0029204D" w:rsidRDefault="00D763D0" w:rsidP="006107AB">
      <w:r>
        <w:rPr>
          <w:color w:val="FF0000"/>
          <w:sz w:val="36"/>
        </w:rPr>
        <w:sym w:font="Symbol" w:char="F02A"/>
      </w:r>
      <w:hyperlink r:id="rId70" w:anchor="t254" w:history="1">
        <w:r w:rsidR="0029204D" w:rsidRPr="0029204D">
          <w:rPr>
            <w:rStyle w:val="Hyperlink"/>
            <w:sz w:val="22"/>
          </w:rPr>
          <w:t>254.</w:t>
        </w:r>
      </w:hyperlink>
      <w:r w:rsidR="0029204D">
        <w:t xml:space="preserve"> </w:t>
      </w:r>
      <w:r>
        <w:t>Bei einer Umgebungstemperatur von 2</w:t>
      </w:r>
      <w:r w:rsidR="00705F70">
        <w:t>0,0</w:t>
      </w:r>
      <w:r>
        <w:t>°C wird e</w:t>
      </w:r>
      <w:r w:rsidR="0029204D">
        <w:t>in Kupferdraht von 1,0</w:t>
      </w:r>
      <w:r w:rsidR="00705F70">
        <w:t>0</w:t>
      </w:r>
      <w:r w:rsidR="0029204D">
        <w:t xml:space="preserve"> m Länge straff zwischen zwei Holtzsche Klemmen gespannt und mit einer Spannungsquelle verbunden, die einen hohen Strom liefern kann. In der Mitte des Drahtes befindet </w:t>
      </w:r>
      <w:r>
        <w:t>s</w:t>
      </w:r>
      <w:r w:rsidR="0029204D">
        <w:t>ich ein Massestück von 10 g.</w:t>
      </w:r>
    </w:p>
    <w:p w14:paraId="02C46E35" w14:textId="77777777" w:rsidR="00D763D0" w:rsidRDefault="0029204D" w:rsidP="006107AB">
      <w:r>
        <w:t xml:space="preserve">Nach Einschalten des Stromes erwärmt sich der Draht und wird länger. Das Massestück sinkt um </w:t>
      </w:r>
      <w:r w:rsidR="00D763D0">
        <w:t xml:space="preserve">7,4 cm nach unten. </w:t>
      </w:r>
    </w:p>
    <w:p w14:paraId="44C48B38" w14:textId="77777777" w:rsidR="0029204D" w:rsidRDefault="00D763D0" w:rsidP="006107AB">
      <w:r>
        <w:t>Wie groß ist die Temperatur des Drahtes?</w:t>
      </w:r>
      <w:r w:rsidR="0029204D">
        <w:t xml:space="preserve"> </w:t>
      </w:r>
    </w:p>
    <w:p w14:paraId="431DC461" w14:textId="77777777" w:rsidR="00D763D0" w:rsidRDefault="00B1196E" w:rsidP="006107AB">
      <w:r>
        <w:t>(Ein Kupferdraht von 60 975 mm Länge wird sich beim Erwärmen um 1 K um 1 mm länger)</w:t>
      </w:r>
    </w:p>
    <w:p w14:paraId="68039055" w14:textId="77777777" w:rsidR="006107AB" w:rsidRDefault="006107AB" w:rsidP="006107AB"/>
    <w:p w14:paraId="6BC4F793" w14:textId="77777777" w:rsidR="00E71588" w:rsidRDefault="00EF0A08" w:rsidP="006107AB">
      <w:r>
        <w:rPr>
          <w:color w:val="FF0000"/>
          <w:sz w:val="36"/>
        </w:rPr>
        <w:sym w:font="Symbol" w:char="F02A"/>
      </w:r>
      <w:hyperlink r:id="rId71" w:anchor="t262" w:history="1">
        <w:r w:rsidR="00060213" w:rsidRPr="00EF0A08">
          <w:rPr>
            <w:rStyle w:val="Hyperlink"/>
            <w:sz w:val="22"/>
          </w:rPr>
          <w:t>262.</w:t>
        </w:r>
      </w:hyperlink>
      <w:r w:rsidR="00060213">
        <w:t xml:space="preserve"> Neulich im Bastelkeller</w:t>
      </w:r>
      <w:r w:rsidR="00E71588">
        <w:t xml:space="preserve"> bei 20°C</w:t>
      </w:r>
      <w:r w:rsidR="00060213">
        <w:t>: In ein Motorengehäuse aus Aluminium muss für die Kurbelwelle ein neues Kugellager einge</w:t>
      </w:r>
      <w:r w:rsidR="00E71588">
        <w:t>setzt</w:t>
      </w:r>
      <w:r w:rsidR="00060213">
        <w:t xml:space="preserve"> werden. Das Lager (</w:t>
      </w:r>
      <w:r w:rsidR="00647D77">
        <w:t xml:space="preserve">6303 C3) </w:t>
      </w:r>
      <w:r w:rsidR="008315AD">
        <w:t>hat einen Außendurchmesser von 47,00 mm</w:t>
      </w:r>
      <w:r w:rsidR="00BE3170">
        <w:t xml:space="preserve"> und soll in das </w:t>
      </w:r>
      <w:r w:rsidR="00E71588">
        <w:t>Loch des Motorblocks von 46,95 mm Innendurchmesser</w:t>
      </w:r>
      <w:r w:rsidR="0060199F">
        <w:t xml:space="preserve"> (gemessen mit </w:t>
      </w:r>
      <w:r w:rsidR="00A2417F">
        <w:t>einem</w:t>
      </w:r>
      <w:r w:rsidR="0060199F">
        <w:t xml:space="preserve"> digitalen </w:t>
      </w:r>
      <w:r w:rsidR="00A2417F">
        <w:t>Messschieber</w:t>
      </w:r>
      <w:r w:rsidR="0060199F">
        <w:t>; 0,01 mm Genauigkeit)</w:t>
      </w:r>
      <w:r w:rsidR="00E71588">
        <w:t>.</w:t>
      </w:r>
    </w:p>
    <w:p w14:paraId="7E5AB56A" w14:textId="77777777" w:rsidR="00E71588" w:rsidRDefault="00E71588" w:rsidP="006107AB">
      <w:r>
        <w:t>Dazu wird das Kugellager aus Chromstahl im Tiefkühlschrank auf -18°C abgekühlt und der Motorblock an der Stelle, wo das Lager rein soll, mit einer Heizluftpistole auf 95°C erhitzt.</w:t>
      </w:r>
    </w:p>
    <w:p w14:paraId="78EE9CD0" w14:textId="77777777" w:rsidR="00060213" w:rsidRDefault="00E71588" w:rsidP="006107AB">
      <w:r>
        <w:t xml:space="preserve">Das Zusammenfügen muss dann sehr schnell erfolgen, damit </w:t>
      </w:r>
      <w:r w:rsidR="00043DC9">
        <w:t>sich die Temperaturen der Teile nicht ändern.</w:t>
      </w:r>
    </w:p>
    <w:p w14:paraId="7502DAC2" w14:textId="77777777" w:rsidR="00043DC9" w:rsidRDefault="002C5FE2" w:rsidP="006107AB">
      <w:r>
        <w:t xml:space="preserve">Wie viel Luft ist </w:t>
      </w:r>
      <w:r w:rsidR="00043DC9">
        <w:t xml:space="preserve"> </w:t>
      </w:r>
      <w:r w:rsidR="00DF3858">
        <w:t>beim Zusammenstecken</w:t>
      </w:r>
      <w:r>
        <w:t xml:space="preserve"> rings um das Kugellager, wenn es genau zentriert in das Loch geschoben wird</w:t>
      </w:r>
      <w:r w:rsidR="00DF3858">
        <w:t>?</w:t>
      </w:r>
    </w:p>
    <w:p w14:paraId="098F46C8" w14:textId="77777777" w:rsidR="00DF3858" w:rsidRDefault="00DF3858" w:rsidP="006107AB">
      <w:r>
        <w:t xml:space="preserve">Im Internet findet man für Aluminium einen </w:t>
      </w:r>
      <w:proofErr w:type="spellStart"/>
      <w:r>
        <w:t>Längenausdehungskoeffizienten</w:t>
      </w:r>
      <w:proofErr w:type="spellEnd"/>
      <w:r>
        <w:t xml:space="preserve"> von </w:t>
      </w:r>
      <w:r w:rsidR="000A5831" w:rsidRPr="000A5831">
        <w:rPr>
          <w:position w:val="-10"/>
        </w:rPr>
        <w:object w:dxaOrig="1359" w:dyaOrig="360" w14:anchorId="1C85105E">
          <v:shape id="_x0000_i1036" type="#_x0000_t75" style="width:64.35pt;height:21.45pt" o:ole="">
            <v:imagedata r:id="rId72" o:title=""/>
          </v:shape>
          <o:OLEObject Type="Embed" ProgID="Equation.DSMT4" ShapeID="_x0000_i1036" DrawAspect="Content" ObjectID="_1735307471" r:id="rId73"/>
        </w:object>
      </w:r>
      <w:r w:rsidR="000A5831">
        <w:t xml:space="preserve"> </w:t>
      </w:r>
      <w:r w:rsidR="007E19AE">
        <w:t xml:space="preserve"> </w:t>
      </w:r>
      <w:r w:rsidR="000A5831">
        <w:t xml:space="preserve"> </w:t>
      </w:r>
      <w:r w:rsidR="00EF0A08" w:rsidRPr="000A5831">
        <w:rPr>
          <w:position w:val="-10"/>
        </w:rPr>
        <w:object w:dxaOrig="1180" w:dyaOrig="360" w14:anchorId="37D1B101">
          <v:shape id="_x0000_i1037" type="#_x0000_t75" style="width:57.45pt;height:21.45pt" o:ole="">
            <v:imagedata r:id="rId74" o:title=""/>
          </v:shape>
          <o:OLEObject Type="Embed" ProgID="Equation.DSMT4" ShapeID="_x0000_i1037" DrawAspect="Content" ObjectID="_1735307472" r:id="rId75"/>
        </w:object>
      </w:r>
    </w:p>
    <w:p w14:paraId="589B1556" w14:textId="77777777" w:rsidR="000A5831" w:rsidRDefault="000A5831" w:rsidP="006107AB"/>
    <w:p w14:paraId="508E644D" w14:textId="77777777" w:rsidR="00060213" w:rsidRDefault="00060213" w:rsidP="006107AB"/>
    <w:p w14:paraId="01AAB292" w14:textId="77777777" w:rsidR="005A16E9" w:rsidRDefault="005A16E9" w:rsidP="006107AB"/>
    <w:p w14:paraId="0C91414A" w14:textId="77777777" w:rsidR="006107AB" w:rsidRDefault="006107AB" w:rsidP="006107AB"/>
    <w:p w14:paraId="3B827AD8" w14:textId="77777777" w:rsidR="006107AB" w:rsidRDefault="006107AB" w:rsidP="006107AB"/>
    <w:p w14:paraId="17AF7B77"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1CFBAD43" w14:textId="77777777" w:rsidTr="006107AB">
        <w:trPr>
          <w:trHeight w:val="397"/>
        </w:trPr>
        <w:tc>
          <w:tcPr>
            <w:tcW w:w="5030" w:type="dxa"/>
            <w:vAlign w:val="center"/>
          </w:tcPr>
          <w:p w14:paraId="422047F7" w14:textId="77777777" w:rsidR="006107AB" w:rsidRDefault="006107AB" w:rsidP="00FC6040">
            <w:pPr>
              <w:pStyle w:val="berschrift4"/>
            </w:pPr>
            <w:bookmarkStart w:id="147" w:name="t2"/>
            <w:bookmarkEnd w:id="147"/>
            <w:r>
              <w:t>räumliche Ausdehnung</w:t>
            </w:r>
          </w:p>
        </w:tc>
        <w:tc>
          <w:tcPr>
            <w:tcW w:w="5030" w:type="dxa"/>
            <w:vAlign w:val="center"/>
          </w:tcPr>
          <w:p w14:paraId="6B75B05C" w14:textId="77777777" w:rsidR="006107AB" w:rsidRDefault="006B738E" w:rsidP="006107AB">
            <w:pPr>
              <w:jc w:val="center"/>
              <w:rPr>
                <w:rStyle w:val="Hyperlink"/>
              </w:rPr>
            </w:pPr>
            <w:hyperlink w:anchor="t0" w:history="1">
              <w:r w:rsidR="006107AB">
                <w:rPr>
                  <w:rStyle w:val="Hyperlink"/>
                </w:rPr>
                <w:t>zu</w:t>
              </w:r>
              <w:bookmarkStart w:id="148" w:name="_Hlt514543927"/>
              <w:r w:rsidR="006107AB">
                <w:rPr>
                  <w:rStyle w:val="Hyperlink"/>
                </w:rPr>
                <w:t>m</w:t>
              </w:r>
              <w:bookmarkStart w:id="149" w:name="_Hlt513298999"/>
              <w:bookmarkEnd w:id="148"/>
              <w:r w:rsidR="006107AB">
                <w:rPr>
                  <w:rStyle w:val="Hyperlink"/>
                </w:rPr>
                <w:t xml:space="preserve"> </w:t>
              </w:r>
              <w:bookmarkEnd w:id="149"/>
              <w:r w:rsidR="006107AB">
                <w:rPr>
                  <w:rStyle w:val="Hyperlink"/>
                </w:rPr>
                <w:t>I</w:t>
              </w:r>
              <w:bookmarkStart w:id="150" w:name="_Hlt113686576"/>
              <w:r w:rsidR="006107AB">
                <w:rPr>
                  <w:rStyle w:val="Hyperlink"/>
                </w:rPr>
                <w:t>n</w:t>
              </w:r>
              <w:bookmarkEnd w:id="150"/>
              <w:r w:rsidR="006107AB">
                <w:rPr>
                  <w:rStyle w:val="Hyperlink"/>
                </w:rPr>
                <w:t>ha</w:t>
              </w:r>
              <w:bookmarkStart w:id="151" w:name="_Hlt514842639"/>
              <w:r w:rsidR="006107AB">
                <w:rPr>
                  <w:rStyle w:val="Hyperlink"/>
                </w:rPr>
                <w:t>l</w:t>
              </w:r>
              <w:bookmarkStart w:id="152" w:name="_Hlt113686515"/>
              <w:bookmarkEnd w:id="151"/>
              <w:r w:rsidR="006107AB">
                <w:rPr>
                  <w:rStyle w:val="Hyperlink"/>
                </w:rPr>
                <w:t>t</w:t>
              </w:r>
              <w:bookmarkEnd w:id="152"/>
              <w:r w:rsidR="006107AB">
                <w:rPr>
                  <w:rStyle w:val="Hyperlink"/>
                </w:rPr>
                <w:t>sverzeichnis</w:t>
              </w:r>
            </w:hyperlink>
          </w:p>
        </w:tc>
      </w:tr>
      <w:tr w:rsidR="006107AB" w14:paraId="7A87EB47" w14:textId="77777777" w:rsidTr="006107AB">
        <w:trPr>
          <w:trHeight w:val="397"/>
        </w:trPr>
        <w:tc>
          <w:tcPr>
            <w:tcW w:w="10060" w:type="dxa"/>
            <w:gridSpan w:val="2"/>
            <w:vAlign w:val="center"/>
          </w:tcPr>
          <w:p w14:paraId="7E32B648" w14:textId="77777777" w:rsidR="006107AB" w:rsidRDefault="006B738E" w:rsidP="006107AB">
            <w:pPr>
              <w:jc w:val="center"/>
              <w:rPr>
                <w:rStyle w:val="Hyperlink"/>
              </w:rPr>
            </w:pPr>
            <w:hyperlink r:id="rId76" w:anchor="volumenänderung" w:history="1">
              <w:r w:rsidR="006107AB" w:rsidRPr="006D7D9B">
                <w:rPr>
                  <w:rStyle w:val="Hyperlink"/>
                </w:rPr>
                <w:t>Formeln zum Thema</w:t>
              </w:r>
            </w:hyperlink>
          </w:p>
        </w:tc>
      </w:tr>
    </w:tbl>
    <w:p w14:paraId="4B59FE33" w14:textId="77777777" w:rsidR="006107AB" w:rsidRDefault="006107AB" w:rsidP="006107AB">
      <w:bookmarkStart w:id="153" w:name="_Hlt513792586"/>
      <w:r>
        <w:rPr>
          <w:color w:val="FF0000"/>
          <w:sz w:val="36"/>
        </w:rPr>
        <w:sym w:font="Symbol" w:char="F02A"/>
      </w:r>
      <w:bookmarkStart w:id="154" w:name="_Hlt46223447"/>
      <w:r>
        <w:fldChar w:fldCharType="begin"/>
      </w:r>
      <w:r w:rsidR="0003313D">
        <w:instrText>HYPERLINK "lsgtherm</w:instrText>
      </w:r>
      <w:r w:rsidR="007D4928">
        <w:instrText>.docx</w:instrText>
      </w:r>
      <w:r w:rsidR="0003313D">
        <w:instrText>" \l "t7"</w:instrText>
      </w:r>
      <w:r>
        <w:fldChar w:fldCharType="separate"/>
      </w:r>
      <w:r>
        <w:rPr>
          <w:rStyle w:val="Hyperlink"/>
        </w:rPr>
        <w:t>7.</w:t>
      </w:r>
      <w:r>
        <w:fldChar w:fldCharType="end"/>
      </w:r>
      <w:bookmarkEnd w:id="153"/>
      <w:bookmarkEnd w:id="154"/>
      <w:r>
        <w:t xml:space="preserve"> Während einer Unterrichtsstunde steigt die Temperatur im Klassenzimmer von 20°C auf 22°C. Die Abmessungen des Raumes sind 12m x 7m x 4m. Wie viel Luft entweicht?</w:t>
      </w:r>
      <w:r>
        <w:br/>
      </w:r>
      <w:r>
        <w:rPr>
          <w:sz w:val="24"/>
        </w:rPr>
        <w:sym w:font="Symbol" w:char="F02A"/>
      </w:r>
      <w:r>
        <w:rPr>
          <w:sz w:val="24"/>
        </w:rPr>
        <w:sym w:font="Symbol" w:char="F02A"/>
      </w:r>
    </w:p>
    <w:p w14:paraId="5679CAA9" w14:textId="77777777" w:rsidR="006107AB" w:rsidRDefault="006107AB" w:rsidP="006107AB">
      <w:r>
        <w:rPr>
          <w:color w:val="FF0000"/>
          <w:sz w:val="36"/>
        </w:rPr>
        <w:sym w:font="Symbol" w:char="F02A"/>
      </w:r>
      <w:hyperlink r:id="rId77" w:anchor="t8" w:history="1">
        <w:r>
          <w:rPr>
            <w:rStyle w:val="Hyperlink"/>
          </w:rPr>
          <w:t>8.</w:t>
        </w:r>
      </w:hyperlink>
      <w:r>
        <w:t xml:space="preserve"> Ein Quecksilberthermometer enthält bei 0 °C eine Quecksilbermenge von 0,4 cm³. Welchen Durchmesser muss die Kapillare haben, damit einem Temperaturanstieg um 1 K ein Ansteigen der Quecksilbersäule um 1 mm entspricht?( </w:t>
      </w:r>
      <w:r>
        <w:sym w:font="SymbolProp BT" w:char="F067"/>
      </w:r>
      <w:r>
        <w:rPr>
          <w:vertAlign w:val="subscript"/>
        </w:rPr>
        <w:t>Hg </w:t>
      </w:r>
      <w:r>
        <w:t>= 2*10</w:t>
      </w:r>
      <w:r>
        <w:rPr>
          <w:vertAlign w:val="superscript"/>
        </w:rPr>
        <w:t>-4</w:t>
      </w:r>
      <w:r>
        <w:t xml:space="preserve"> K</w:t>
      </w:r>
      <w:r>
        <w:rPr>
          <w:vertAlign w:val="superscript"/>
        </w:rPr>
        <w:t>-1</w:t>
      </w:r>
      <w:r>
        <w:t>; die Ausdehnung des Glases kann vernachlässigt werden).</w:t>
      </w:r>
      <w:r>
        <w:br/>
      </w:r>
      <w:r>
        <w:rPr>
          <w:sz w:val="24"/>
        </w:rPr>
        <w:sym w:font="Symbol" w:char="F02A"/>
      </w:r>
      <w:r>
        <w:rPr>
          <w:sz w:val="24"/>
        </w:rPr>
        <w:sym w:font="Symbol" w:char="F02A"/>
      </w:r>
      <w:r>
        <w:rPr>
          <w:sz w:val="24"/>
        </w:rPr>
        <w:sym w:font="Symbol" w:char="F02A"/>
      </w:r>
    </w:p>
    <w:bookmarkStart w:id="155" w:name="_Hlt46224035"/>
    <w:p w14:paraId="196090F6" w14:textId="77777777" w:rsidR="006107AB" w:rsidRDefault="006107AB" w:rsidP="006107AB">
      <w:r>
        <w:lastRenderedPageBreak/>
        <w:fldChar w:fldCharType="begin"/>
      </w:r>
      <w:r w:rsidR="0003313D">
        <w:instrText>HYPERLINK "lsgtherm</w:instrText>
      </w:r>
      <w:r w:rsidR="007D4928">
        <w:instrText>.docx</w:instrText>
      </w:r>
      <w:r w:rsidR="0003313D">
        <w:instrText>" \l "t9"</w:instrText>
      </w:r>
      <w:r>
        <w:fldChar w:fldCharType="separate"/>
      </w:r>
      <w:r>
        <w:rPr>
          <w:rStyle w:val="Hyperlink"/>
        </w:rPr>
        <w:t>9.</w:t>
      </w:r>
      <w:r>
        <w:fldChar w:fldCharType="end"/>
      </w:r>
      <w:bookmarkEnd w:id="155"/>
      <w:r>
        <w:t xml:space="preserve"> Der Benzintank eines PKW fasst 100 l. Er wird an einem kalten Morgen bei einer Temperatur von 0°C bis zum Rand gefüllt. Wie viel Benzin könnte austreten, wenn die Temperatur tagsüber auf 30°C ansteigt? (</w:t>
      </w:r>
      <w:r>
        <w:sym w:font="SymbolProp BT" w:char="F067"/>
      </w:r>
      <w:r>
        <w:rPr>
          <w:vertAlign w:val="subscript"/>
        </w:rPr>
        <w:t>Benzin</w:t>
      </w:r>
      <w:r>
        <w:t> = 8*10</w:t>
      </w:r>
      <w:r>
        <w:rPr>
          <w:vertAlign w:val="superscript"/>
        </w:rPr>
        <w:t>-4</w:t>
      </w:r>
      <w:r>
        <w:t> K</w:t>
      </w:r>
      <w:r>
        <w:rPr>
          <w:vertAlign w:val="superscript"/>
        </w:rPr>
        <w:t>-1</w:t>
      </w:r>
      <w:r>
        <w:t>)</w:t>
      </w:r>
      <w:r>
        <w:br/>
      </w:r>
      <w:r>
        <w:rPr>
          <w:sz w:val="24"/>
        </w:rPr>
        <w:sym w:font="Symbol" w:char="F02A"/>
      </w:r>
      <w:r>
        <w:rPr>
          <w:sz w:val="24"/>
        </w:rPr>
        <w:sym w:font="Symbol" w:char="F02A"/>
      </w:r>
    </w:p>
    <w:p w14:paraId="28A5DF7F" w14:textId="77777777" w:rsidR="006107AB" w:rsidRDefault="006107AB" w:rsidP="006107AB">
      <w:r>
        <w:rPr>
          <w:color w:val="FF0000"/>
          <w:sz w:val="36"/>
        </w:rPr>
        <w:sym w:font="Symbol" w:char="F02A"/>
      </w:r>
      <w:hyperlink r:id="rId78" w:anchor="t14" w:history="1">
        <w:r>
          <w:rPr>
            <w:rStyle w:val="Hyperlink"/>
          </w:rPr>
          <w:t>14.</w:t>
        </w:r>
      </w:hyperlink>
      <w:r>
        <w:t xml:space="preserve"> Ein Kanister aus Stahl kann bei 20°C mit 20,00 Liter Benzin gefüllt werden. Aus Sicherheitsgründen muss bei dieser Temperatur das Volumen des Kanisters größer als 20 Liter sein, damit sich das Benzin bei Temperaturerhöhung ausdehnen kann, ohne auszufließen.</w:t>
      </w:r>
      <w:r>
        <w:br/>
        <w:t>Es wird angenommen, dass die Temperatur des gefüllten Kanisters durch Umwelteinflüsse bis auf 60°C steigen kann.</w:t>
      </w:r>
      <w:r>
        <w:br/>
        <w:t>Wie groß muss für diesen Fall das Gesamtvolumen des Kanisters bei 20°C mindestens sein?</w:t>
      </w:r>
      <w:r>
        <w:br/>
      </w:r>
      <w:r>
        <w:rPr>
          <w:sz w:val="24"/>
        </w:rPr>
        <w:sym w:font="Symbol" w:char="F02A"/>
      </w:r>
      <w:r>
        <w:rPr>
          <w:sz w:val="24"/>
        </w:rPr>
        <w:sym w:font="Symbol" w:char="F02A"/>
      </w:r>
    </w:p>
    <w:bookmarkStart w:id="156" w:name="_Hlt98889508"/>
    <w:p w14:paraId="7E7BD277" w14:textId="77777777" w:rsidR="006107AB" w:rsidRDefault="006107AB" w:rsidP="006107AB">
      <w:r>
        <w:fldChar w:fldCharType="begin"/>
      </w:r>
      <w:r w:rsidR="0003313D">
        <w:instrText>HYPERLINK "lsgtherm</w:instrText>
      </w:r>
      <w:r w:rsidR="007D4928">
        <w:instrText>.docx</w:instrText>
      </w:r>
      <w:r w:rsidR="0003313D">
        <w:instrText>" \l "t37"</w:instrText>
      </w:r>
      <w:r>
        <w:fldChar w:fldCharType="separate"/>
      </w:r>
      <w:r>
        <w:rPr>
          <w:rStyle w:val="Hyperlink"/>
        </w:rPr>
        <w:t>37.</w:t>
      </w:r>
      <w:r>
        <w:fldChar w:fldCharType="end"/>
      </w:r>
      <w:bookmarkEnd w:id="156"/>
      <w:r>
        <w:t xml:space="preserve"> Die Luft in einem 5 m langen, 4 m breiten und 2,70 m hohem Raum wird von 15°C auf 25°C erwärmt.</w:t>
      </w:r>
      <w:r>
        <w:br/>
        <w:t>a) Wie viel m³ Luft entweichen dabei durch die Tür- und Fensterritzen?</w:t>
      </w:r>
      <w:r>
        <w:br/>
        <w:t>b) Um wie viel würde sich der Druck erhöhen, wenn die Luft nicht entweichen würde und der Anfangsdruck 960 mbar betrüge?</w:t>
      </w:r>
      <w:r>
        <w:br/>
      </w:r>
      <w:r>
        <w:rPr>
          <w:sz w:val="24"/>
        </w:rPr>
        <w:sym w:font="Symbol" w:char="F02A"/>
      </w:r>
      <w:r>
        <w:rPr>
          <w:sz w:val="24"/>
        </w:rPr>
        <w:sym w:font="Symbol" w:char="F02A"/>
      </w:r>
      <w:r>
        <w:rPr>
          <w:sz w:val="24"/>
        </w:rPr>
        <w:sym w:font="Symbol" w:char="F02A"/>
      </w:r>
    </w:p>
    <w:p w14:paraId="6F461C6F" w14:textId="77777777" w:rsidR="006107AB" w:rsidRDefault="006B738E" w:rsidP="006107AB">
      <w:hyperlink r:id="rId79" w:anchor="t40" w:history="1">
        <w:r w:rsidR="006107AB">
          <w:rPr>
            <w:rStyle w:val="Hyperlink"/>
          </w:rPr>
          <w:t>40.</w:t>
        </w:r>
      </w:hyperlink>
      <w:r w:rsidR="006107AB">
        <w:t xml:space="preserve"> Ein rechteckiger Öltank von 5,2 m  Länge und 4,1 m Breite ist bis 3,9 m Höhe mit Heizöl von der Dichte 0,88 t/m³ und 12°C gefüllt. Um es dünnflüssig zu machen, wird es auf 70°C erwärmt (</w:t>
      </w:r>
      <w:r w:rsidR="006107AB">
        <w:sym w:font="Symbol" w:char="F067"/>
      </w:r>
      <w:r w:rsidR="006107AB">
        <w:t> = 0,00096 K</w:t>
      </w:r>
      <w:r w:rsidR="006107AB">
        <w:rPr>
          <w:vertAlign w:val="superscript"/>
        </w:rPr>
        <w:t>-1</w:t>
      </w:r>
      <w:r w:rsidR="006107AB">
        <w:t>). Um wie viel steigt der Ölspiegel und wie ändert sich die Dichte des Öls? (Die Ausdehnung des Behälters selbst werde nicht mit berücksichtigt.)</w:t>
      </w:r>
      <w:r w:rsidR="006107AB">
        <w:br/>
      </w:r>
      <w:r w:rsidR="006107AB">
        <w:rPr>
          <w:sz w:val="24"/>
        </w:rPr>
        <w:sym w:font="Symbol" w:char="F02A"/>
      </w:r>
      <w:r w:rsidR="006107AB">
        <w:rPr>
          <w:sz w:val="24"/>
        </w:rPr>
        <w:sym w:font="Symbol" w:char="F02A"/>
      </w:r>
      <w:r w:rsidR="006107AB">
        <w:rPr>
          <w:sz w:val="24"/>
        </w:rPr>
        <w:sym w:font="Symbol" w:char="F02A"/>
      </w:r>
      <w:r w:rsidR="006107AB">
        <w:rPr>
          <w:sz w:val="24"/>
        </w:rPr>
        <w:br/>
      </w:r>
      <w:r w:rsidR="006107AB">
        <w:rPr>
          <w:color w:val="FF0000"/>
          <w:sz w:val="36"/>
        </w:rPr>
        <w:sym w:font="Symbol" w:char="F02A"/>
      </w:r>
      <w:hyperlink r:id="rId80" w:anchor="t42" w:history="1">
        <w:r w:rsidR="006107AB">
          <w:rPr>
            <w:rStyle w:val="Hyperlink"/>
          </w:rPr>
          <w:t>4</w:t>
        </w:r>
        <w:bookmarkStart w:id="157" w:name="_Hlt44734962"/>
        <w:r w:rsidR="006107AB">
          <w:rPr>
            <w:rStyle w:val="Hyperlink"/>
          </w:rPr>
          <w:t>2</w:t>
        </w:r>
        <w:bookmarkEnd w:id="157"/>
        <w:r w:rsidR="006107AB">
          <w:rPr>
            <w:rStyle w:val="Hyperlink"/>
          </w:rPr>
          <w:t>.</w:t>
        </w:r>
      </w:hyperlink>
      <w:r w:rsidR="006107AB">
        <w:t xml:space="preserve"> Welchen Querschnitt muss die Kapillare eines Thermometers haben, wenn </w:t>
      </w:r>
      <w:r w:rsidR="006107AB">
        <w:sym w:font="Symbol" w:char="F044"/>
      </w:r>
      <w:r w:rsidR="006107AB">
        <w:t>T = 10 K eine Skalenlänge von l = 10 cm ergeben soll? Die Kuppe enthält 0,5 cm³ Quecksilber (</w:t>
      </w:r>
      <w:r w:rsidR="006107AB">
        <w:sym w:font="Symbol" w:char="F067"/>
      </w:r>
      <w:r w:rsidR="006107AB">
        <w:t> = 0,00016 K</w:t>
      </w:r>
      <w:r w:rsidR="006107AB">
        <w:rPr>
          <w:vertAlign w:val="superscript"/>
        </w:rPr>
        <w:t>-1</w:t>
      </w:r>
      <w:r w:rsidR="006107AB">
        <w:t>).</w:t>
      </w:r>
      <w:r w:rsidR="006107AB">
        <w:br/>
      </w:r>
      <w:r w:rsidR="006107AB">
        <w:rPr>
          <w:sz w:val="24"/>
        </w:rPr>
        <w:sym w:font="Symbol" w:char="F02A"/>
      </w:r>
      <w:r w:rsidR="006107AB">
        <w:rPr>
          <w:sz w:val="24"/>
        </w:rPr>
        <w:sym w:font="Symbol" w:char="F02A"/>
      </w:r>
      <w:r w:rsidR="006107AB">
        <w:rPr>
          <w:sz w:val="24"/>
        </w:rPr>
        <w:sym w:font="Symbol" w:char="F02A"/>
      </w:r>
    </w:p>
    <w:p w14:paraId="6FBDBC3E" w14:textId="77777777" w:rsidR="006107AB" w:rsidRDefault="006107AB" w:rsidP="006107AB"/>
    <w:p w14:paraId="5CEB8258" w14:textId="77777777" w:rsidR="006107AB" w:rsidRDefault="006107AB" w:rsidP="006107AB">
      <w:r>
        <w:rPr>
          <w:color w:val="FF0000"/>
          <w:sz w:val="36"/>
        </w:rPr>
        <w:sym w:font="Symbol" w:char="F02A"/>
      </w:r>
      <w:hyperlink r:id="rId81" w:anchor="t43" w:history="1">
        <w:r>
          <w:rPr>
            <w:rStyle w:val="Hyperlink"/>
          </w:rPr>
          <w:t>43.</w:t>
        </w:r>
      </w:hyperlink>
      <w:r>
        <w:t xml:space="preserve"> Das Stahlgehäuse (</w:t>
      </w:r>
      <w:r>
        <w:sym w:font="Symbol" w:char="F061"/>
      </w:r>
      <w:r>
        <w:rPr>
          <w:vertAlign w:val="subscript"/>
        </w:rPr>
        <w:t>S</w:t>
      </w:r>
      <w:r>
        <w:t> = 12*10</w:t>
      </w:r>
      <w:r>
        <w:rPr>
          <w:vertAlign w:val="superscript"/>
        </w:rPr>
        <w:t>-6</w:t>
      </w:r>
      <w:r>
        <w:t> K</w:t>
      </w:r>
      <w:r>
        <w:rPr>
          <w:vertAlign w:val="superscript"/>
        </w:rPr>
        <w:t>-1)</w:t>
      </w:r>
      <w:r>
        <w:t xml:space="preserve"> eines Transformators vom Leervolumen 300 l (bei 20°C) ist mit Öl (</w:t>
      </w:r>
      <w:r>
        <w:sym w:font="Symbol" w:char="F067"/>
      </w:r>
      <w:r>
        <w:rPr>
          <w:vertAlign w:val="subscript"/>
        </w:rPr>
        <w:t>Ö</w:t>
      </w:r>
      <w:r>
        <w:t> = 0,00096 K</w:t>
      </w:r>
      <w:r>
        <w:rPr>
          <w:vertAlign w:val="superscript"/>
        </w:rPr>
        <w:t>-1</w:t>
      </w:r>
      <w:r>
        <w:t>) gefüllt. Der darin befindliche Transformator besteht in der Hauptsache aus 500 kg Eisen (</w:t>
      </w:r>
      <w:r>
        <w:sym w:font="Symbol" w:char="F072"/>
      </w:r>
      <w:r>
        <w:rPr>
          <w:vertAlign w:val="subscript"/>
        </w:rPr>
        <w:t>E</w:t>
      </w:r>
      <w:r>
        <w:t> = 7,75 gcm</w:t>
      </w:r>
      <w:r>
        <w:rPr>
          <w:vertAlign w:val="superscript"/>
        </w:rPr>
        <w:t>-3</w:t>
      </w:r>
      <w:r>
        <w:t xml:space="preserve">, </w:t>
      </w:r>
      <w:r>
        <w:sym w:font="Symbol" w:char="F061"/>
      </w:r>
      <w:r>
        <w:rPr>
          <w:vertAlign w:val="subscript"/>
        </w:rPr>
        <w:t>E</w:t>
      </w:r>
      <w:r>
        <w:t> = 12*10</w:t>
      </w:r>
      <w:r>
        <w:rPr>
          <w:vertAlign w:val="superscript"/>
        </w:rPr>
        <w:t>-6</w:t>
      </w:r>
      <w:r>
        <w:t> K</w:t>
      </w:r>
      <w:r>
        <w:rPr>
          <w:vertAlign w:val="superscript"/>
        </w:rPr>
        <w:t>-1</w:t>
      </w:r>
      <w:r>
        <w:t>) und 500 kg Kupfer (</w:t>
      </w:r>
      <w:r>
        <w:sym w:font="Symbol" w:char="F072"/>
      </w:r>
      <w:r>
        <w:rPr>
          <w:vertAlign w:val="subscript"/>
        </w:rPr>
        <w:t>K</w:t>
      </w:r>
      <w:r>
        <w:t> = 8,93 gcm</w:t>
      </w:r>
      <w:r>
        <w:rPr>
          <w:vertAlign w:val="superscript"/>
        </w:rPr>
        <w:t>-3</w:t>
      </w:r>
      <w:r>
        <w:t xml:space="preserve">, </w:t>
      </w:r>
      <w:r>
        <w:sym w:font="Symbol" w:char="F061"/>
      </w:r>
      <w:r>
        <w:rPr>
          <w:vertAlign w:val="subscript"/>
        </w:rPr>
        <w:t>K</w:t>
      </w:r>
      <w:r>
        <w:t> = 14*10</w:t>
      </w:r>
      <w:r>
        <w:rPr>
          <w:vertAlign w:val="superscript"/>
        </w:rPr>
        <w:t>-6</w:t>
      </w:r>
      <w:r>
        <w:t> K</w:t>
      </w:r>
      <w:r>
        <w:rPr>
          <w:vertAlign w:val="superscript"/>
        </w:rPr>
        <w:t>-1</w:t>
      </w:r>
      <w:r>
        <w:t>). Wie viel Öl fließt bei der Betriebstemperatur von 60°C in das Ausgleichsgefäß über?</w:t>
      </w:r>
      <w:r>
        <w:br/>
      </w:r>
      <w:r>
        <w:rPr>
          <w:sz w:val="24"/>
        </w:rPr>
        <w:sym w:font="Symbol" w:char="F02A"/>
      </w:r>
      <w:r>
        <w:rPr>
          <w:sz w:val="24"/>
        </w:rPr>
        <w:sym w:font="Symbol" w:char="F02A"/>
      </w:r>
      <w:r>
        <w:rPr>
          <w:sz w:val="24"/>
        </w:rPr>
        <w:sym w:font="Symbol" w:char="F02A"/>
      </w:r>
    </w:p>
    <w:p w14:paraId="51F4527E" w14:textId="77777777" w:rsidR="006107AB" w:rsidRDefault="006B738E" w:rsidP="006107AB">
      <w:hyperlink r:id="rId82" w:anchor="t52" w:history="1">
        <w:r w:rsidR="006107AB">
          <w:rPr>
            <w:rStyle w:val="Hyperlink"/>
          </w:rPr>
          <w:t>52.</w:t>
        </w:r>
      </w:hyperlink>
      <w:r w:rsidR="006107AB">
        <w:t xml:space="preserve"> Warum haben Warmwasserheizungen Ausdehnungsgefäße?</w:t>
      </w:r>
      <w:r w:rsidR="006107AB">
        <w:br/>
      </w:r>
      <w:r w:rsidR="006107AB">
        <w:rPr>
          <w:sz w:val="24"/>
        </w:rPr>
        <w:sym w:font="Symbol" w:char="F02A"/>
      </w:r>
    </w:p>
    <w:p w14:paraId="250D9486" w14:textId="3F372BC3" w:rsidR="006107AB" w:rsidRDefault="006B738E" w:rsidP="006107AB">
      <w:hyperlink r:id="rId83" w:anchor="t53" w:history="1">
        <w:r w:rsidR="006107AB">
          <w:rPr>
            <w:rStyle w:val="Hyperlink"/>
          </w:rPr>
          <w:t>53.</w:t>
        </w:r>
      </w:hyperlink>
      <w:r w:rsidR="006107AB">
        <w:t xml:space="preserve"> Um wie viel ist der Eif</w:t>
      </w:r>
      <w:r w:rsidR="0051152C">
        <w:t>f</w:t>
      </w:r>
      <w:r w:rsidR="006107AB">
        <w:t>elturm (Eisen, Höhe 300 m) an einem Sommertag bei 30°C höher als im Winter bei -20°C?</w:t>
      </w:r>
      <w:r w:rsidR="006107AB">
        <w:br/>
      </w:r>
      <w:r w:rsidR="006107AB">
        <w:rPr>
          <w:sz w:val="24"/>
        </w:rPr>
        <w:sym w:font="Symbol" w:char="F02A"/>
      </w:r>
    </w:p>
    <w:p w14:paraId="1507AFF9" w14:textId="77777777" w:rsidR="006107AB" w:rsidRDefault="006B738E" w:rsidP="006107AB">
      <w:hyperlink r:id="rId84" w:anchor="t54" w:history="1">
        <w:r w:rsidR="006107AB">
          <w:rPr>
            <w:rStyle w:val="Hyperlink"/>
          </w:rPr>
          <w:t>54.</w:t>
        </w:r>
      </w:hyperlink>
      <w:r w:rsidR="006107AB">
        <w:t xml:space="preserve"> Jemand misst mit einem Stahllineal, das in der Sonne gelegen hat. Werden die Messwerte zu groß oder zu klein?</w:t>
      </w:r>
      <w:r w:rsidR="006107AB">
        <w:br/>
      </w:r>
      <w:r w:rsidR="006107AB">
        <w:rPr>
          <w:sz w:val="24"/>
        </w:rPr>
        <w:sym w:font="Symbol" w:char="F02A"/>
      </w:r>
      <w:r w:rsidR="006107AB">
        <w:rPr>
          <w:sz w:val="24"/>
        </w:rPr>
        <w:sym w:font="Symbol" w:char="F02A"/>
      </w:r>
    </w:p>
    <w:p w14:paraId="62F6AE62" w14:textId="77777777" w:rsidR="006107AB" w:rsidRDefault="006B738E" w:rsidP="006107AB">
      <w:hyperlink r:id="rId85" w:anchor="t55" w:history="1">
        <w:r w:rsidR="006107AB">
          <w:rPr>
            <w:rStyle w:val="Hyperlink"/>
          </w:rPr>
          <w:t>55.</w:t>
        </w:r>
      </w:hyperlink>
      <w:r w:rsidR="006107AB">
        <w:t xml:space="preserve"> Fernsehtürme werden oft aus aufeinandergesetzten Betonröhren gebaut. Welche Wirkung hat die einseitige Sonnenstrahlung auf sie?</w:t>
      </w:r>
      <w:r w:rsidR="006107AB">
        <w:br/>
      </w:r>
      <w:r w:rsidR="006107AB">
        <w:rPr>
          <w:sz w:val="24"/>
        </w:rPr>
        <w:sym w:font="Symbol" w:char="F02A"/>
      </w:r>
    </w:p>
    <w:p w14:paraId="2C8CD805" w14:textId="77777777" w:rsidR="006107AB" w:rsidRDefault="006B738E" w:rsidP="006107AB">
      <w:hyperlink r:id="rId86" w:anchor="t56" w:history="1">
        <w:r w:rsidR="006107AB">
          <w:rPr>
            <w:rStyle w:val="Hyperlink"/>
          </w:rPr>
          <w:t>56.</w:t>
        </w:r>
      </w:hyperlink>
      <w:r w:rsidR="006107AB">
        <w:t xml:space="preserve"> Stelle Dir vor, die Erde trüge als Äquator einen genau anliegenden Eisengürtel von 40 000 km Länge. Um welche Strecke würde sich dieser beim Erwärmen um 1K  dehnen? Könntest Du unter dem länger und damit auch weiter gewordenen Gürtel hindurchgehen?</w:t>
      </w:r>
      <w:r w:rsidR="006107AB">
        <w:br/>
      </w:r>
      <w:r w:rsidR="006107AB">
        <w:rPr>
          <w:sz w:val="24"/>
        </w:rPr>
        <w:sym w:font="Symbol" w:char="F02A"/>
      </w:r>
      <w:r w:rsidR="006107AB">
        <w:rPr>
          <w:sz w:val="24"/>
        </w:rPr>
        <w:sym w:font="Symbol" w:char="F02A"/>
      </w:r>
    </w:p>
    <w:p w14:paraId="3247F94E" w14:textId="77777777" w:rsidR="006107AB" w:rsidRDefault="006B738E" w:rsidP="006107AB">
      <w:hyperlink r:id="rId87" w:anchor="t57" w:history="1">
        <w:r w:rsidR="006107AB">
          <w:rPr>
            <w:rStyle w:val="Hyperlink"/>
          </w:rPr>
          <w:t>57.</w:t>
        </w:r>
      </w:hyperlink>
      <w:r w:rsidR="006107AB">
        <w:t xml:space="preserve"> Das Wasser dringt leicht in Spalten und Risse ein. Was geschieht beim Gefrieren. Welche Folgen hat das in der Natur?</w:t>
      </w:r>
      <w:r w:rsidR="006107AB">
        <w:br/>
      </w:r>
      <w:r w:rsidR="006107AB">
        <w:rPr>
          <w:sz w:val="24"/>
        </w:rPr>
        <w:sym w:font="Symbol" w:char="F02A"/>
      </w:r>
    </w:p>
    <w:p w14:paraId="0E33F5BD" w14:textId="77777777" w:rsidR="006107AB" w:rsidRDefault="006B738E" w:rsidP="006107AB">
      <w:hyperlink r:id="rId88" w:anchor="t58" w:history="1">
        <w:r w:rsidR="006107AB">
          <w:rPr>
            <w:rStyle w:val="Hyperlink"/>
          </w:rPr>
          <w:t>58.</w:t>
        </w:r>
      </w:hyperlink>
      <w:r w:rsidR="006107AB">
        <w:t xml:space="preserve"> Ein Heizöltank von 40m³ Fassungsvermögen wird bei 0°C zu ¾ gefüllt. Wie viel Liter Heizöl befinden sich bei 30°C im Tank? (</w:t>
      </w:r>
      <w:r w:rsidR="006107AB">
        <w:sym w:font="SymbolProp BT" w:char="F067"/>
      </w:r>
      <w:r w:rsidR="006107AB">
        <w:t xml:space="preserve"> = 8,6*10</w:t>
      </w:r>
      <w:r w:rsidR="006107AB">
        <w:rPr>
          <w:vertAlign w:val="superscript"/>
        </w:rPr>
        <w:t>-4</w:t>
      </w:r>
      <w:r w:rsidR="006107AB">
        <w:t xml:space="preserve"> K</w:t>
      </w:r>
      <w:r w:rsidR="006107AB">
        <w:rPr>
          <w:vertAlign w:val="superscript"/>
        </w:rPr>
        <w:t>-1</w:t>
      </w:r>
      <w:r w:rsidR="006107AB">
        <w:t>).</w:t>
      </w:r>
      <w:r w:rsidR="006107AB">
        <w:br/>
      </w:r>
      <w:r w:rsidR="006107AB">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0B13E602" w14:textId="77777777" w:rsidTr="006107AB">
        <w:tc>
          <w:tcPr>
            <w:tcW w:w="5030" w:type="dxa"/>
          </w:tcPr>
          <w:p w14:paraId="7A670350" w14:textId="77777777" w:rsidR="006107AB" w:rsidRDefault="006B738E" w:rsidP="006107AB">
            <w:hyperlink r:id="rId89" w:anchor="t71" w:history="1">
              <w:r w:rsidR="006107AB">
                <w:rPr>
                  <w:rStyle w:val="Hyperlink"/>
                </w:rPr>
                <w:t>71.</w:t>
              </w:r>
            </w:hyperlink>
            <w:r w:rsidR="006107AB">
              <w:t xml:space="preserve">  Zur Bestimmung des kubischen Ausdehnungskoeffizienten von Luft verwendet man die abgebildete Versuchsanordnung:</w:t>
            </w:r>
            <w:r w:rsidR="006107AB">
              <w:br/>
              <w:t>In einem Rundkolben befindet sich Luft, die durch einen Flüssigkeitstropfen abgeschlossen ist. Der Rundkolben befindet sich in einem Wasserbad, dessen Temperatur mit einem eingetauchten Thermometer gemessen wird. So lässt sich die Temperatur der Luft im Rundkolben bestimmen. Aus der Bewegung des Topfens lässt sich die Volumenänderung beobachten.</w:t>
            </w:r>
            <w:r w:rsidR="006107AB">
              <w:br/>
              <w:t xml:space="preserve">Bei einer Temperatur von 0,0 °C beträgt das Innenvolumen 350 cm³. Erhöht man die Temperatur auf 18,2 °C, so bewegt sich der Flüssigkeitstropfen im waagerechten Rohr (Innendurchmesser 0,900 cm) um 36,2 cm nach rechts. </w:t>
            </w:r>
            <w:r w:rsidR="006107AB">
              <w:br/>
              <w:t>Berechnen Sie aus diesen Versuchsdaten den kubischen Ausdehnungskoeffizienten von Luft.</w:t>
            </w:r>
            <w:r w:rsidR="006107AB">
              <w:br/>
            </w:r>
            <w:r w:rsidR="006107AB">
              <w:rPr>
                <w:sz w:val="24"/>
              </w:rPr>
              <w:sym w:font="Symbol" w:char="F02A"/>
            </w:r>
            <w:r w:rsidR="006107AB">
              <w:rPr>
                <w:sz w:val="24"/>
              </w:rPr>
              <w:sym w:font="Symbol" w:char="F02A"/>
            </w:r>
          </w:p>
        </w:tc>
        <w:tc>
          <w:tcPr>
            <w:tcW w:w="5030" w:type="dxa"/>
          </w:tcPr>
          <w:p w14:paraId="5CF701FB" w14:textId="77777777" w:rsidR="006107AB" w:rsidRDefault="006B738E" w:rsidP="006107AB">
            <w:r>
              <w:pict w14:anchorId="02803874">
                <v:shape id="_x0000_i1038" type="#_x0000_t75" style="width:114.9pt;height:166.2pt" fillcolor="window">
                  <v:imagedata r:id="rId90" o:title="t71"/>
                </v:shape>
              </w:pict>
            </w:r>
          </w:p>
        </w:tc>
      </w:tr>
    </w:tbl>
    <w:p w14:paraId="156B9CD1" w14:textId="77777777" w:rsidR="006107AB" w:rsidRDefault="006B738E" w:rsidP="006107AB">
      <w:hyperlink r:id="rId91" w:anchor="t117" w:history="1">
        <w:r w:rsidR="006107AB">
          <w:rPr>
            <w:rStyle w:val="Hyperlink"/>
          </w:rPr>
          <w:t>117.</w:t>
        </w:r>
      </w:hyperlink>
      <w:r w:rsidR="006107AB">
        <w:t xml:space="preserve"> Warum muss man Fensterscheiben in einem Holzrahmen einkitten? Warum kann man sie nicht einkleben?</w:t>
      </w:r>
      <w:r w:rsidR="006107AB">
        <w:br/>
      </w:r>
      <w:r w:rsidR="006107AB">
        <w:rPr>
          <w:sz w:val="24"/>
        </w:rPr>
        <w:sym w:font="Symbol" w:char="F02A"/>
      </w:r>
    </w:p>
    <w:p w14:paraId="5C6BB958" w14:textId="77777777" w:rsidR="006107AB" w:rsidRDefault="006B738E" w:rsidP="006107AB">
      <w:pPr>
        <w:rPr>
          <w:sz w:val="24"/>
        </w:rPr>
      </w:pPr>
      <w:hyperlink r:id="rId92" w:anchor="t118" w:history="1">
        <w:r w:rsidR="006107AB">
          <w:rPr>
            <w:rStyle w:val="Hyperlink"/>
          </w:rPr>
          <w:t>118.</w:t>
        </w:r>
      </w:hyperlink>
      <w:r w:rsidR="006107AB">
        <w:t xml:space="preserve"> Was wird geschehen, wenn man einen verbeulten Tischtennisball (ohne Loch)  in heißes Wasser legt?</w:t>
      </w:r>
      <w:r w:rsidR="006107AB">
        <w:br/>
      </w:r>
      <w:r w:rsidR="006107AB">
        <w:rPr>
          <w:sz w:val="24"/>
        </w:rPr>
        <w:sym w:font="Symbol" w:char="F02A"/>
      </w:r>
    </w:p>
    <w:p w14:paraId="2BB24062" w14:textId="77777777" w:rsidR="006107AB" w:rsidRDefault="006B738E" w:rsidP="006107AB">
      <w:pPr>
        <w:rPr>
          <w:sz w:val="24"/>
        </w:rPr>
      </w:pPr>
      <w:hyperlink r:id="rId93" w:anchor="t132" w:history="1">
        <w:r w:rsidR="006107AB">
          <w:rPr>
            <w:rStyle w:val="Hyperlink"/>
          </w:rPr>
          <w:t>1</w:t>
        </w:r>
        <w:bookmarkStart w:id="158" w:name="_Hlt520793749"/>
        <w:r w:rsidR="006107AB">
          <w:rPr>
            <w:rStyle w:val="Hyperlink"/>
          </w:rPr>
          <w:t>3</w:t>
        </w:r>
        <w:bookmarkEnd w:id="158"/>
        <w:r w:rsidR="006107AB">
          <w:rPr>
            <w:rStyle w:val="Hyperlink"/>
          </w:rPr>
          <w:t>2.</w:t>
        </w:r>
      </w:hyperlink>
      <w:r w:rsidR="006107AB">
        <w:rPr>
          <w:sz w:val="24"/>
        </w:rPr>
        <w:t xml:space="preserve"> </w:t>
      </w:r>
      <w:r w:rsidR="006107AB">
        <w:t>Zwei gleich große Würfel bestehen aus dem gleichen Metall, der eine ist massiv, der andere ist hohl. Beiden wird soviel Wärme zugeführt, dass sich die Temperatur um den gleichen Betrag ändert. Wie verhalten sich die Volumen der beiden Würfel nach der Erwärmung?</w:t>
      </w:r>
      <w:r w:rsidR="006107AB">
        <w:br/>
        <w:t>a) Der hohle Würfel ist größer als der massive Würfel.</w:t>
      </w:r>
      <w:r w:rsidR="006107AB">
        <w:br/>
        <w:t>b) Beide Würfel haben das gleiche Endvolumen.</w:t>
      </w:r>
      <w:r w:rsidR="006107AB">
        <w:br/>
        <w:t>c) Der massive Würfel ist größer als der hohle Würfel.</w:t>
      </w:r>
      <w:r w:rsidR="006107AB">
        <w:br/>
      </w:r>
      <w:r w:rsidR="006107AB">
        <w:rPr>
          <w:sz w:val="24"/>
        </w:rPr>
        <w:sym w:font="Symbol" w:char="F02A"/>
      </w:r>
      <w:r w:rsidR="006107AB">
        <w:rPr>
          <w:sz w:val="24"/>
        </w:rPr>
        <w:sym w:font="Symbol" w:char="F02A"/>
      </w:r>
    </w:p>
    <w:p w14:paraId="705CBA27" w14:textId="77777777" w:rsidR="006107AB" w:rsidRDefault="006107AB" w:rsidP="006107AB">
      <w:pPr>
        <w:rPr>
          <w:sz w:val="24"/>
        </w:rPr>
      </w:pPr>
      <w:r>
        <w:rPr>
          <w:color w:val="FF0000"/>
          <w:sz w:val="36"/>
        </w:rPr>
        <w:sym w:font="Symbol" w:char="F02A"/>
      </w:r>
      <w:hyperlink r:id="rId94" w:anchor="t171" w:history="1">
        <w:r>
          <w:rPr>
            <w:rStyle w:val="Hyperlink"/>
          </w:rPr>
          <w:t>171.</w:t>
        </w:r>
      </w:hyperlink>
      <w:r>
        <w:t xml:space="preserve"> Bei einer Raumtemperatur von 18°C beträgt die Dichte von Messing 8,1 g/cm³. Welche Dichte besitzt Messing bei einer Temperatur von –35°C? (1 cm³ Messing vergrößert seinen Rauminhalt beim Erwärmen um 1 K um 0,000 057 cm³).</w:t>
      </w:r>
      <w:r>
        <w:br/>
      </w:r>
      <w:r>
        <w:rPr>
          <w:sz w:val="24"/>
        </w:rPr>
        <w:sym w:font="Symbol" w:char="F02A"/>
      </w:r>
      <w:r>
        <w:rPr>
          <w:sz w:val="24"/>
        </w:rPr>
        <w:sym w:font="Symbol" w:char="F02A"/>
      </w:r>
      <w:r>
        <w:rPr>
          <w:sz w:val="24"/>
        </w:rPr>
        <w:sym w:font="Symbol" w:char="F02A"/>
      </w:r>
    </w:p>
    <w:p w14:paraId="305E601B" w14:textId="77777777" w:rsidR="006107AB" w:rsidRDefault="006B738E" w:rsidP="006107AB">
      <w:hyperlink r:id="rId95" w:anchor="t172" w:history="1">
        <w:r w:rsidR="006107AB">
          <w:rPr>
            <w:rStyle w:val="Hyperlink"/>
          </w:rPr>
          <w:t>17</w:t>
        </w:r>
        <w:bookmarkStart w:id="159" w:name="_Hlt6979314"/>
        <w:r w:rsidR="006107AB">
          <w:rPr>
            <w:rStyle w:val="Hyperlink"/>
          </w:rPr>
          <w:t>2</w:t>
        </w:r>
        <w:bookmarkEnd w:id="159"/>
        <w:r w:rsidR="006107AB">
          <w:rPr>
            <w:rStyle w:val="Hyperlink"/>
          </w:rPr>
          <w:t>.</w:t>
        </w:r>
      </w:hyperlink>
      <w:r w:rsidR="006107AB">
        <w:t xml:space="preserve"> Ein Kessel ist bei einer Temperatur von 20°C mit 3 l Wasser gefüllt. Über dem Wasser bleibt im Kessel ein freier Raum mit einem Rauminhalt von 35 cm³. Bis zu welcher Temperatur kann man das Wasser erwärmen, ohne dass es aus dem Kessel ausfließt? (Die Ausdehnung des Kessels soll nicht berücksichtigt werden. Der kubische Ausdehnungskoeffizient von Wasser beträgt 0,000 18 K</w:t>
      </w:r>
      <w:r w:rsidR="006107AB">
        <w:rPr>
          <w:vertAlign w:val="superscript"/>
        </w:rPr>
        <w:t>-1</w:t>
      </w:r>
      <w:r w:rsidR="006107AB">
        <w:t xml:space="preserve">) </w:t>
      </w:r>
    </w:p>
    <w:p w14:paraId="2F99C20D" w14:textId="77777777" w:rsidR="006107AB" w:rsidRDefault="006107AB" w:rsidP="006107AB">
      <w:pPr>
        <w:rPr>
          <w:sz w:val="24"/>
        </w:rPr>
      </w:pPr>
      <w:r>
        <w:rPr>
          <w:sz w:val="24"/>
        </w:rPr>
        <w:sym w:font="Symbol" w:char="F02A"/>
      </w:r>
      <w:r>
        <w:rPr>
          <w:sz w:val="24"/>
        </w:rPr>
        <w:sym w:font="Symbol" w:char="F02A"/>
      </w:r>
    </w:p>
    <w:p w14:paraId="38B6492F" w14:textId="77777777" w:rsidR="006107AB" w:rsidRDefault="006107AB" w:rsidP="006107AB">
      <w:pPr>
        <w:rPr>
          <w:sz w:val="24"/>
        </w:rPr>
      </w:pPr>
    </w:p>
    <w:p w14:paraId="44226F75" w14:textId="77777777" w:rsidR="006107AB" w:rsidRDefault="006107AB" w:rsidP="006107AB">
      <w:pPr>
        <w:rPr>
          <w:sz w:val="24"/>
        </w:rPr>
      </w:pPr>
      <w:r>
        <w:rPr>
          <w:color w:val="FF0000"/>
          <w:sz w:val="36"/>
        </w:rPr>
        <w:lastRenderedPageBreak/>
        <w:sym w:font="Symbol" w:char="F02A"/>
      </w:r>
      <w:hyperlink r:id="rId96" w:anchor="t201" w:history="1">
        <w:r>
          <w:rPr>
            <w:rStyle w:val="Hyperlink"/>
          </w:rPr>
          <w:t>2</w:t>
        </w:r>
        <w:bookmarkStart w:id="160" w:name="_Hlt111852813"/>
        <w:r>
          <w:rPr>
            <w:rStyle w:val="Hyperlink"/>
          </w:rPr>
          <w:t>0</w:t>
        </w:r>
        <w:bookmarkStart w:id="161" w:name="_Hlt111853868"/>
        <w:bookmarkStart w:id="162" w:name="_Hlt111852856"/>
        <w:bookmarkEnd w:id="160"/>
        <w:bookmarkEnd w:id="161"/>
        <w:r>
          <w:rPr>
            <w:rStyle w:val="Hyperlink"/>
          </w:rPr>
          <w:t>1</w:t>
        </w:r>
        <w:bookmarkEnd w:id="162"/>
      </w:hyperlink>
      <w:r>
        <w:t xml:space="preserve">. Die Stoßfuge zwischen den 10 m langen und 20 cm dicken Betonplatten einer Straße </w:t>
      </w:r>
      <w:r w:rsidR="00DE31EB">
        <w:t>ist</w:t>
      </w:r>
      <w:r>
        <w:t xml:space="preserve"> mit Teer ausgegossen. Bei 5°C sind die Fugen 10 mm breit. Wie viel Teer quillt je 10 cm Fugenlänge heraus, wenn sich die Platten im Sommer auf 50°C erwärmen?</w:t>
      </w:r>
      <w:r>
        <w:br/>
        <w:t>(</w:t>
      </w:r>
      <w:r>
        <w:rPr>
          <w:position w:val="-14"/>
        </w:rPr>
        <w:object w:dxaOrig="3660" w:dyaOrig="380" w14:anchorId="0C025964">
          <v:shape id="_x0000_i1039" type="#_x0000_t75" style="width:180pt;height:21.45pt" o:ole="" fillcolor="window">
            <v:imagedata r:id="rId97" o:title=""/>
          </v:shape>
          <o:OLEObject Type="Embed" ProgID="Equation.3" ShapeID="_x0000_i1039" DrawAspect="Content" ObjectID="_1735307473" r:id="rId98"/>
        </w:object>
      </w:r>
      <w:r>
        <w:t xml:space="preserve"> )</w:t>
      </w:r>
      <w:r>
        <w:br/>
      </w:r>
      <w:r>
        <w:rPr>
          <w:sz w:val="24"/>
        </w:rPr>
        <w:sym w:font="Symbol" w:char="F02A"/>
      </w:r>
      <w:r>
        <w:rPr>
          <w:sz w:val="24"/>
        </w:rPr>
        <w:sym w:font="Symbol" w:char="F02A"/>
      </w:r>
      <w:r>
        <w:rPr>
          <w:sz w:val="24"/>
        </w:rPr>
        <w:sym w:font="Symbol" w:char="F02A"/>
      </w:r>
    </w:p>
    <w:p w14:paraId="781ABE1B" w14:textId="77777777" w:rsidR="006107AB" w:rsidRDefault="006107AB" w:rsidP="006107AB">
      <w:pPr>
        <w:rPr>
          <w:sz w:val="24"/>
        </w:rPr>
      </w:pPr>
    </w:p>
    <w:p w14:paraId="34FC1383" w14:textId="77777777" w:rsidR="006107AB" w:rsidRDefault="006107AB" w:rsidP="006107AB">
      <w:r>
        <w:rPr>
          <w:color w:val="FF0000"/>
          <w:sz w:val="36"/>
        </w:rPr>
        <w:sym w:font="Symbol" w:char="F02A"/>
      </w:r>
      <w:hyperlink r:id="rId99" w:anchor="t234" w:history="1">
        <w:r>
          <w:rPr>
            <w:rStyle w:val="Hyperlink"/>
          </w:rPr>
          <w:t>2</w:t>
        </w:r>
        <w:bookmarkStart w:id="163" w:name="_Hlt220217014"/>
        <w:r>
          <w:rPr>
            <w:rStyle w:val="Hyperlink"/>
          </w:rPr>
          <w:t>3</w:t>
        </w:r>
        <w:bookmarkEnd w:id="163"/>
        <w:r>
          <w:rPr>
            <w:rStyle w:val="Hyperlink"/>
          </w:rPr>
          <w:t>4</w:t>
        </w:r>
      </w:hyperlink>
      <w:r>
        <w:t>. Wasser hat bei 20°C eine Dichte von 0,99821 g/cm³ und bei 100°C eine von 0,95835g/cm³. Wie groß ist der mittlere Volumenausdehnungskoeffizient für diesen Temperaturbereich?</w:t>
      </w:r>
    </w:p>
    <w:p w14:paraId="45854C40" w14:textId="77777777" w:rsidR="006107AB" w:rsidRDefault="006107AB" w:rsidP="006107AB">
      <w:pPr>
        <w:rPr>
          <w:sz w:val="24"/>
        </w:rPr>
      </w:pPr>
      <w:r>
        <w:rPr>
          <w:sz w:val="24"/>
        </w:rPr>
        <w:sym w:font="Symbol" w:char="F02A"/>
      </w:r>
      <w:r>
        <w:rPr>
          <w:sz w:val="24"/>
        </w:rPr>
        <w:sym w:font="Symbol" w:char="F02A"/>
      </w:r>
      <w:r>
        <w:rPr>
          <w:sz w:val="24"/>
        </w:rPr>
        <w:sym w:font="Symbol" w:char="F02A"/>
      </w:r>
    </w:p>
    <w:p w14:paraId="25CB0DEA" w14:textId="77777777" w:rsidR="006107AB" w:rsidRDefault="006B738E" w:rsidP="006107AB">
      <w:pPr>
        <w:rPr>
          <w:szCs w:val="22"/>
        </w:rPr>
      </w:pPr>
      <w:hyperlink r:id="rId100" w:anchor="t251" w:history="1">
        <w:r w:rsidR="006107AB" w:rsidRPr="0081048C">
          <w:rPr>
            <w:rStyle w:val="Hyperlink"/>
            <w:sz w:val="22"/>
            <w:szCs w:val="22"/>
          </w:rPr>
          <w:t>251.</w:t>
        </w:r>
      </w:hyperlink>
      <w:r w:rsidR="006107AB" w:rsidRPr="00732CD5">
        <w:rPr>
          <w:szCs w:val="22"/>
        </w:rPr>
        <w:t xml:space="preserve"> Beton </w:t>
      </w:r>
      <w:r w:rsidR="006107AB">
        <w:rPr>
          <w:szCs w:val="22"/>
        </w:rPr>
        <w:t>kann zwar einen hohen Druck aushalten, zerreist aber schon bei geringen Zugbelastungen. Zur Erhöhung der Zugfestigkeit z.B. für Brücken oder Decken in Gebäuden bringt man in den Beton ein Geflecht aus Stahl ein. Auch bei größeren Temperaturschwankungen gibt es bei diesem Stahlbeton keine Risse oder andere Schäden.</w:t>
      </w:r>
    </w:p>
    <w:p w14:paraId="79E19B9A" w14:textId="77777777" w:rsidR="006107AB" w:rsidRPr="00732CD5" w:rsidRDefault="006107AB" w:rsidP="006107AB">
      <w:pPr>
        <w:rPr>
          <w:szCs w:val="22"/>
        </w:rPr>
      </w:pPr>
      <w:r>
        <w:rPr>
          <w:szCs w:val="22"/>
        </w:rPr>
        <w:t>Warum darf man zur Stabilisierung des Betons kein Aluminium oder Messing verwenden?  (</w:t>
      </w:r>
      <w:hyperlink r:id="rId101" w:anchor="werte_längenänderung" w:history="1">
        <w:r w:rsidRPr="0081048C">
          <w:rPr>
            <w:rStyle w:val="Hyperlink"/>
            <w:sz w:val="22"/>
            <w:szCs w:val="22"/>
          </w:rPr>
          <w:t>Hilfe</w:t>
        </w:r>
      </w:hyperlink>
      <w:r>
        <w:rPr>
          <w:szCs w:val="22"/>
        </w:rPr>
        <w:t>)</w:t>
      </w:r>
    </w:p>
    <w:p w14:paraId="5F1B5BBA" w14:textId="77777777" w:rsidR="006107AB" w:rsidRPr="00732CD5" w:rsidRDefault="006107AB" w:rsidP="006107AB">
      <w:pPr>
        <w:rPr>
          <w:szCs w:val="22"/>
        </w:rPr>
      </w:pPr>
    </w:p>
    <w:p w14:paraId="379AE748"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42214131" w14:textId="77777777" w:rsidTr="006107AB">
        <w:trPr>
          <w:trHeight w:val="397"/>
        </w:trPr>
        <w:tc>
          <w:tcPr>
            <w:tcW w:w="5030" w:type="dxa"/>
            <w:vAlign w:val="center"/>
          </w:tcPr>
          <w:p w14:paraId="4CA78089" w14:textId="77777777" w:rsidR="006107AB" w:rsidRDefault="006107AB" w:rsidP="00FC6040">
            <w:pPr>
              <w:pStyle w:val="berschrift4"/>
            </w:pPr>
            <w:bookmarkStart w:id="164" w:name="t4"/>
            <w:bookmarkEnd w:id="164"/>
            <w:r>
              <w:t>Zustandsgleichung der Gase</w:t>
            </w:r>
          </w:p>
        </w:tc>
        <w:tc>
          <w:tcPr>
            <w:tcW w:w="5030" w:type="dxa"/>
            <w:vAlign w:val="center"/>
          </w:tcPr>
          <w:p w14:paraId="50FAD745" w14:textId="77777777" w:rsidR="006107AB" w:rsidRDefault="006B738E" w:rsidP="006107AB">
            <w:pPr>
              <w:jc w:val="center"/>
              <w:rPr>
                <w:rStyle w:val="Hyperlink"/>
              </w:rPr>
            </w:pPr>
            <w:hyperlink w:anchor="t0" w:history="1">
              <w:r w:rsidR="006107AB">
                <w:rPr>
                  <w:rStyle w:val="Hyperlink"/>
                </w:rPr>
                <w:t>zu</w:t>
              </w:r>
              <w:bookmarkStart w:id="165" w:name="_Hlt520793773"/>
              <w:r w:rsidR="006107AB">
                <w:rPr>
                  <w:rStyle w:val="Hyperlink"/>
                </w:rPr>
                <w:t>m</w:t>
              </w:r>
              <w:bookmarkEnd w:id="165"/>
              <w:r w:rsidR="006107AB">
                <w:rPr>
                  <w:rStyle w:val="Hyperlink"/>
                </w:rPr>
                <w:t xml:space="preserve"> In</w:t>
              </w:r>
              <w:bookmarkStart w:id="166" w:name="_Hlt513299094"/>
              <w:r w:rsidR="006107AB">
                <w:rPr>
                  <w:rStyle w:val="Hyperlink"/>
                </w:rPr>
                <w:t>h</w:t>
              </w:r>
              <w:bookmarkStart w:id="167" w:name="_Hlt514843699"/>
              <w:bookmarkEnd w:id="166"/>
              <w:r w:rsidR="006107AB">
                <w:rPr>
                  <w:rStyle w:val="Hyperlink"/>
                </w:rPr>
                <w:t>a</w:t>
              </w:r>
              <w:bookmarkEnd w:id="167"/>
              <w:r w:rsidR="006107AB">
                <w:rPr>
                  <w:rStyle w:val="Hyperlink"/>
                </w:rPr>
                <w:t>lt</w:t>
              </w:r>
              <w:bookmarkStart w:id="168" w:name="_Hlt513299114"/>
              <w:r w:rsidR="006107AB">
                <w:rPr>
                  <w:rStyle w:val="Hyperlink"/>
                </w:rPr>
                <w:t>s</w:t>
              </w:r>
              <w:bookmarkStart w:id="169" w:name="_Hlt514543933"/>
              <w:bookmarkEnd w:id="168"/>
              <w:r w:rsidR="006107AB">
                <w:rPr>
                  <w:rStyle w:val="Hyperlink"/>
                </w:rPr>
                <w:t>v</w:t>
              </w:r>
              <w:bookmarkStart w:id="170" w:name="_Hlt514843719"/>
              <w:bookmarkEnd w:id="169"/>
              <w:r w:rsidR="006107AB">
                <w:rPr>
                  <w:rStyle w:val="Hyperlink"/>
                </w:rPr>
                <w:t>e</w:t>
              </w:r>
              <w:bookmarkEnd w:id="170"/>
              <w:r w:rsidR="006107AB">
                <w:rPr>
                  <w:rStyle w:val="Hyperlink"/>
                </w:rPr>
                <w:t>rzeic</w:t>
              </w:r>
              <w:bookmarkStart w:id="171" w:name="_Hlt6886121"/>
              <w:r w:rsidR="006107AB">
                <w:rPr>
                  <w:rStyle w:val="Hyperlink"/>
                </w:rPr>
                <w:t>h</w:t>
              </w:r>
              <w:bookmarkEnd w:id="171"/>
              <w:r w:rsidR="006107AB">
                <w:rPr>
                  <w:rStyle w:val="Hyperlink"/>
                </w:rPr>
                <w:t>nis</w:t>
              </w:r>
            </w:hyperlink>
          </w:p>
        </w:tc>
      </w:tr>
      <w:tr w:rsidR="006107AB" w14:paraId="67C647AA" w14:textId="77777777" w:rsidTr="006107AB">
        <w:trPr>
          <w:trHeight w:val="397"/>
        </w:trPr>
        <w:tc>
          <w:tcPr>
            <w:tcW w:w="10060" w:type="dxa"/>
            <w:gridSpan w:val="2"/>
            <w:vAlign w:val="center"/>
          </w:tcPr>
          <w:p w14:paraId="10CEC773" w14:textId="77777777" w:rsidR="006107AB" w:rsidRDefault="006B738E" w:rsidP="006107AB">
            <w:pPr>
              <w:jc w:val="center"/>
              <w:rPr>
                <w:rStyle w:val="Hyperlink"/>
              </w:rPr>
            </w:pPr>
            <w:hyperlink r:id="rId102" w:anchor="ideales_gas" w:history="1">
              <w:r w:rsidR="006107AB" w:rsidRPr="00FD6F32">
                <w:rPr>
                  <w:rStyle w:val="Hyperlink"/>
                </w:rPr>
                <w:t>Formeln zum Thema</w:t>
              </w:r>
            </w:hyperlink>
          </w:p>
        </w:tc>
      </w:tr>
    </w:tbl>
    <w:bookmarkStart w:id="172" w:name="t3"/>
    <w:bookmarkEnd w:id="172"/>
    <w:p w14:paraId="3CB82A23" w14:textId="77777777" w:rsidR="006107AB" w:rsidRDefault="006107AB" w:rsidP="006107AB">
      <w:r>
        <w:fldChar w:fldCharType="begin"/>
      </w:r>
      <w:r w:rsidR="0003313D">
        <w:instrText>HYPERLINK "lsgtherm</w:instrText>
      </w:r>
      <w:r w:rsidR="007D4928">
        <w:instrText>.docx</w:instrText>
      </w:r>
      <w:r w:rsidR="0003313D">
        <w:instrText>" \l "3"</w:instrText>
      </w:r>
      <w:r>
        <w:fldChar w:fldCharType="separate"/>
      </w:r>
      <w:r>
        <w:rPr>
          <w:rStyle w:val="Hyperlink"/>
        </w:rPr>
        <w:t>3.</w:t>
      </w:r>
      <w:r>
        <w:fldChar w:fldCharType="end"/>
      </w:r>
      <w:r>
        <w:t xml:space="preserve"> Bei welcher Temperatur in °C nimmt ein Gas unter konstantem Druck das doppelte Volumen ein, wenn das Gas eine Anfangstemperatur von 15 °C hat?</w:t>
      </w:r>
      <w:r>
        <w:br/>
      </w:r>
      <w:r>
        <w:rPr>
          <w:sz w:val="24"/>
        </w:rPr>
        <w:sym w:font="Symbol" w:char="F02A"/>
      </w:r>
      <w:r>
        <w:rPr>
          <w:sz w:val="24"/>
        </w:rPr>
        <w:sym w:font="Symbol" w:char="F02A"/>
      </w:r>
    </w:p>
    <w:p w14:paraId="00355158" w14:textId="77777777" w:rsidR="006107AB" w:rsidRDefault="006107AB" w:rsidP="006107AB">
      <w:r>
        <w:rPr>
          <w:color w:val="FF0000"/>
          <w:sz w:val="36"/>
        </w:rPr>
        <w:sym w:font="Symbol" w:char="F02A"/>
      </w:r>
      <w:hyperlink r:id="rId103" w:anchor="t10" w:history="1">
        <w:r>
          <w:rPr>
            <w:rStyle w:val="Hyperlink"/>
          </w:rPr>
          <w:t>1</w:t>
        </w:r>
        <w:bookmarkStart w:id="173" w:name="_Hlt95273403"/>
        <w:r>
          <w:rPr>
            <w:rStyle w:val="Hyperlink"/>
          </w:rPr>
          <w:t>0</w:t>
        </w:r>
        <w:bookmarkEnd w:id="173"/>
        <w:r>
          <w:rPr>
            <w:rStyle w:val="Hyperlink"/>
          </w:rPr>
          <w:t>.</w:t>
        </w:r>
      </w:hyperlink>
      <w:r>
        <w:t xml:space="preserve"> Eine kugelförmige Luftblase steigt im Wasser auf. In einer Tiefe von 20 m hat sie einen Durchmesser von 1 cm. Welchen Durchmesser hat sie kurz vor Erreichen der  Oberfläche? (Temperaturunterschiede können vernachlässigt werden)</w:t>
      </w:r>
      <w:r>
        <w:br/>
      </w:r>
      <w:r>
        <w:rPr>
          <w:sz w:val="24"/>
        </w:rPr>
        <w:sym w:font="Symbol" w:char="F02A"/>
      </w:r>
      <w:r>
        <w:rPr>
          <w:sz w:val="24"/>
        </w:rPr>
        <w:sym w:font="Symbol" w:char="F02A"/>
      </w:r>
      <w:r>
        <w:rPr>
          <w:sz w:val="24"/>
        </w:rPr>
        <w:sym w:font="Symbol" w:char="F02A"/>
      </w:r>
    </w:p>
    <w:p w14:paraId="187E3B2B" w14:textId="77777777" w:rsidR="006107AB" w:rsidRDefault="006107AB" w:rsidP="006107AB">
      <w:r>
        <w:rPr>
          <w:color w:val="FF0000"/>
          <w:sz w:val="36"/>
        </w:rPr>
        <w:sym w:font="Symbol" w:char="F02A"/>
      </w:r>
      <w:bookmarkStart w:id="174" w:name="_Hlt95273527"/>
      <w:r>
        <w:fldChar w:fldCharType="begin"/>
      </w:r>
      <w:r w:rsidR="0003313D">
        <w:instrText>HYPERLINK "lsgtherm</w:instrText>
      </w:r>
      <w:r w:rsidR="007D4928">
        <w:instrText>.docx</w:instrText>
      </w:r>
      <w:r w:rsidR="0003313D">
        <w:instrText>" \l "t21"</w:instrText>
      </w:r>
      <w:r>
        <w:fldChar w:fldCharType="separate"/>
      </w:r>
      <w:r>
        <w:rPr>
          <w:rStyle w:val="Hyperlink"/>
        </w:rPr>
        <w:t>21.</w:t>
      </w:r>
      <w:r>
        <w:fldChar w:fldCharType="end"/>
      </w:r>
      <w:bookmarkEnd w:id="174"/>
      <w:r>
        <w:t xml:space="preserve"> Eine Druckflasche mit dem Innenvolumen 50 Liter enthält Wasserstoff unter dem Druck 1,0 MPa bei der Temperatur 20 °C. Mit Hilfe dieser Druckflasche wird ein Wetterballon bei einem Außenluftdruck 980 hPa gefüllt, bis Druckausgleich erfolgt ist. Das Füllen des Ballons geschehe isotherm; durch die Ballonhülle entsteht kein zusätzlicher Druck auf das Gas. Wasserstoff wird vereinfacht als ideales Gas betrachtet.</w:t>
      </w:r>
      <w:r>
        <w:br/>
        <w:t>a) Berechnen Sie die Masse und die Dichte des ursprünglich in der Druckflasche eingeschlossenen Wasserstoffs.</w:t>
      </w:r>
      <w:r>
        <w:br/>
        <w:t>b) Ermitteln Sie das Volumen des gefüllten Ballons und die Dichte des in ihm enthaltenen Wasserstoffs.</w:t>
      </w:r>
      <w:r>
        <w:br/>
      </w:r>
      <w:r>
        <w:rPr>
          <w:sz w:val="24"/>
        </w:rPr>
        <w:sym w:font="Symbol" w:char="F02A"/>
      </w:r>
      <w:r>
        <w:rPr>
          <w:sz w:val="24"/>
        </w:rPr>
        <w:sym w:font="Symbol" w:char="F02A"/>
      </w:r>
      <w:r>
        <w:rPr>
          <w:sz w:val="24"/>
        </w:rPr>
        <w:sym w:font="Symbol" w:char="F02A"/>
      </w:r>
    </w:p>
    <w:p w14:paraId="3DB09BD1" w14:textId="77777777" w:rsidR="006107AB" w:rsidRDefault="006B738E" w:rsidP="006107AB">
      <w:hyperlink r:id="rId104" w:anchor="t28" w:history="1">
        <w:r w:rsidR="006107AB">
          <w:rPr>
            <w:rStyle w:val="Hyperlink"/>
          </w:rPr>
          <w:t>28.</w:t>
        </w:r>
      </w:hyperlink>
      <w:r w:rsidR="006107AB">
        <w:t xml:space="preserve"> In einer Kälteanlage wird die Luft mit einem Druck von 0,1 MPa und einer Temperatur von 300 K in einem Kühler isobar auf 250 K abgekühlt, wobei je Sekunde 650 kJ Wärme abgegeben wird. Anschließend wird der Luftdruck in einer Entspannungsmaschine auf 0,025 MPa abgesenkt, die Temperatur der Luft sinkt dabei auf 168 K ab. Danach führt man die Luft in Rohrschlangen durch den zu kühlenden Raum, wobei sie </w:t>
      </w:r>
      <w:r w:rsidR="00A47E32">
        <w:t>bei gleichbleibendem</w:t>
      </w:r>
      <w:r w:rsidR="006107AB">
        <w:t xml:space="preserve"> Druck die Wärme 400 kJ aufnimmt. Die Luft ist als ideales Gas mit c</w:t>
      </w:r>
      <w:r w:rsidR="006107AB">
        <w:rPr>
          <w:position w:val="-6"/>
          <w:vertAlign w:val="subscript"/>
        </w:rPr>
        <w:t>p</w:t>
      </w:r>
      <w:r w:rsidR="006107AB">
        <w:t>=1,005kJ kg</w:t>
      </w:r>
      <w:r w:rsidR="006107AB">
        <w:rPr>
          <w:position w:val="6"/>
          <w:vertAlign w:val="superscript"/>
        </w:rPr>
        <w:t>-1</w:t>
      </w:r>
      <w:r w:rsidR="006107AB">
        <w:t xml:space="preserve"> k</w:t>
      </w:r>
      <w:r w:rsidR="006107AB">
        <w:rPr>
          <w:position w:val="6"/>
          <w:vertAlign w:val="superscript"/>
        </w:rPr>
        <w:t>-1</w:t>
      </w:r>
      <w:r w:rsidR="006107AB">
        <w:t xml:space="preserve"> zu betrachten.</w:t>
      </w:r>
      <w:r w:rsidR="006107AB">
        <w:br/>
        <w:t xml:space="preserve">a) Veranschaulichen Sie den </w:t>
      </w:r>
      <w:r w:rsidR="005A1C46">
        <w:t>Prozess</w:t>
      </w:r>
      <w:r w:rsidR="006107AB">
        <w:t xml:space="preserve"> im p-V-Diagramm.</w:t>
      </w:r>
      <w:r w:rsidR="006107AB">
        <w:br/>
        <w:t>b) Bestimmen Sie die Lufttemperatur nach der Wärmeaufnahme.</w:t>
      </w:r>
      <w:r w:rsidR="006107AB">
        <w:br/>
      </w:r>
      <w:r w:rsidR="006107AB">
        <w:rPr>
          <w:sz w:val="24"/>
        </w:rPr>
        <w:sym w:font="Symbol" w:char="F02A"/>
      </w:r>
      <w:r w:rsidR="006107AB">
        <w:rPr>
          <w:sz w:val="24"/>
        </w:rPr>
        <w:sym w:font="Symbol" w:char="F02A"/>
      </w:r>
      <w:r w:rsidR="006107AB">
        <w:rPr>
          <w:sz w:val="24"/>
        </w:rPr>
        <w:sym w:font="Symbol" w:char="F02A"/>
      </w:r>
    </w:p>
    <w:p w14:paraId="3B5675CD" w14:textId="77777777" w:rsidR="006107AB" w:rsidRDefault="006B738E" w:rsidP="006107AB">
      <w:hyperlink r:id="rId105" w:anchor="t44" w:history="1">
        <w:r w:rsidR="006107AB">
          <w:rPr>
            <w:rStyle w:val="Hyperlink"/>
          </w:rPr>
          <w:t>44.</w:t>
        </w:r>
      </w:hyperlink>
      <w:r w:rsidR="006107AB">
        <w:t xml:space="preserve"> Welche Dichte hat das in einer Druckflasche eingeschlossene Wasserstoffgas bei 20°C und 15MPa Druck?</w:t>
      </w:r>
      <w:r w:rsidR="006107AB">
        <w:br/>
      </w:r>
      <w:r w:rsidR="006107AB">
        <w:rPr>
          <w:sz w:val="24"/>
        </w:rPr>
        <w:sym w:font="Symbol" w:char="F02A"/>
      </w:r>
      <w:r w:rsidR="006107AB">
        <w:rPr>
          <w:sz w:val="24"/>
        </w:rPr>
        <w:sym w:font="Symbol" w:char="F02A"/>
      </w:r>
      <w:r w:rsidR="006107AB">
        <w:rPr>
          <w:sz w:val="24"/>
        </w:rPr>
        <w:sym w:font="Symbol" w:char="F02A"/>
      </w:r>
    </w:p>
    <w:p w14:paraId="7EF21375" w14:textId="77777777" w:rsidR="006107AB" w:rsidRDefault="006B738E" w:rsidP="006107AB">
      <w:pPr>
        <w:rPr>
          <w:lang w:val="it-IT"/>
        </w:rPr>
      </w:pPr>
      <w:hyperlink r:id="rId106" w:anchor="t72" w:history="1">
        <w:r w:rsidR="006107AB">
          <w:rPr>
            <w:rStyle w:val="Hyperlink"/>
          </w:rPr>
          <w:t>72.</w:t>
        </w:r>
      </w:hyperlink>
      <w:r w:rsidR="006107AB">
        <w:t xml:space="preserve"> Eine Gasflasche mit einem Innendurchmesser von 20 cm und einer Höhe von 1 m enthält bei einer Temperatur von 0 °C Stickstoffdioxid mit einem Druck von 10 MPa. Welche Masse hat das eingeschlossene Gas? </w:t>
      </w:r>
      <w:r w:rsidR="006107AB">
        <w:rPr>
          <w:lang w:val="it-IT"/>
        </w:rPr>
        <w:t>(molare Masse von Stickstoffdioxid : 46 g mol</w:t>
      </w:r>
      <w:r w:rsidR="006107AB">
        <w:rPr>
          <w:vertAlign w:val="superscript"/>
          <w:lang w:val="it-IT"/>
        </w:rPr>
        <w:t>-1</w:t>
      </w:r>
      <w:r w:rsidR="006107AB">
        <w:rPr>
          <w:lang w:val="it-IT"/>
        </w:rPr>
        <w:t>)</w:t>
      </w:r>
      <w:r w:rsidR="006107AB">
        <w:rPr>
          <w:lang w:val="it-IT"/>
        </w:rPr>
        <w:br/>
      </w:r>
      <w:r w:rsidR="006107AB">
        <w:rPr>
          <w:sz w:val="24"/>
        </w:rPr>
        <w:sym w:font="Symbol" w:char="F02A"/>
      </w:r>
      <w:r w:rsidR="006107AB">
        <w:rPr>
          <w:sz w:val="24"/>
        </w:rPr>
        <w:sym w:font="Symbol" w:char="F02A"/>
      </w:r>
      <w:r w:rsidR="006107AB">
        <w:rPr>
          <w:sz w:val="24"/>
        </w:rPr>
        <w:sym w:font="Symbol" w:char="F02A"/>
      </w:r>
      <w:r w:rsidR="006107AB">
        <w:rPr>
          <w:sz w:val="24"/>
        </w:rPr>
        <w:sym w:font="Symbol" w:char="F02A"/>
      </w:r>
    </w:p>
    <w:p w14:paraId="27E1757A" w14:textId="77777777" w:rsidR="006107AB" w:rsidRDefault="006B738E" w:rsidP="006107AB">
      <w:hyperlink r:id="rId107" w:anchor="t75" w:history="1">
        <w:r w:rsidR="006107AB">
          <w:rPr>
            <w:rStyle w:val="Hyperlink"/>
          </w:rPr>
          <w:t>75.</w:t>
        </w:r>
      </w:hyperlink>
      <w:r w:rsidR="006107AB">
        <w:t xml:space="preserve"> Wie groß ist der Druck in einer 40 l fassenden Flasche, die bei 18 °C 4,147 kg Sauerstoff enthält? (R</w:t>
      </w:r>
      <w:r w:rsidR="006107AB">
        <w:rPr>
          <w:vertAlign w:val="subscript"/>
        </w:rPr>
        <w:t>O</w:t>
      </w:r>
      <w:r w:rsidR="006107AB">
        <w:rPr>
          <w:sz w:val="16"/>
          <w:vertAlign w:val="subscript"/>
        </w:rPr>
        <w:t>2</w:t>
      </w:r>
      <w:r w:rsidR="006107AB">
        <w:t> = 259,8 J kg</w:t>
      </w:r>
      <w:r w:rsidR="006107AB">
        <w:rPr>
          <w:vertAlign w:val="superscript"/>
        </w:rPr>
        <w:t>-1</w:t>
      </w:r>
      <w:r w:rsidR="006107AB">
        <w:t> K</w:t>
      </w:r>
      <w:r w:rsidR="006107AB">
        <w:rPr>
          <w:vertAlign w:val="superscript"/>
        </w:rPr>
        <w:t>-1</w:t>
      </w:r>
      <w:r w:rsidR="006107AB">
        <w:t>)</w:t>
      </w:r>
      <w:r w:rsidR="006107AB">
        <w:br/>
      </w:r>
      <w:r w:rsidR="006107AB">
        <w:rPr>
          <w:sz w:val="24"/>
        </w:rPr>
        <w:sym w:font="Symbol" w:char="F02A"/>
      </w:r>
      <w:r w:rsidR="006107AB">
        <w:rPr>
          <w:sz w:val="24"/>
        </w:rPr>
        <w:sym w:font="Symbol" w:char="F02A"/>
      </w:r>
      <w:r w:rsidR="006107AB">
        <w:rPr>
          <w:sz w:val="24"/>
        </w:rPr>
        <w:sym w:font="Symbol" w:char="F02A"/>
      </w:r>
    </w:p>
    <w:p w14:paraId="0F649A79" w14:textId="77777777" w:rsidR="006107AB" w:rsidRDefault="006B738E" w:rsidP="006107AB">
      <w:hyperlink r:id="rId108" w:anchor="t99" w:history="1">
        <w:r w:rsidR="006107AB">
          <w:rPr>
            <w:rStyle w:val="Hyperlink"/>
          </w:rPr>
          <w:t>99.</w:t>
        </w:r>
      </w:hyperlink>
      <w:r w:rsidR="006107AB">
        <w:t xml:space="preserve"> Nach einer schnellen Autobahnfahrt ist der Luftdruck im Reifen 0,2 bar höher als vorher. Worauf ist das zurückzuführen?</w:t>
      </w:r>
      <w:r w:rsidR="006107AB">
        <w:br/>
      </w:r>
      <w:r w:rsidR="006107AB">
        <w:rPr>
          <w:sz w:val="24"/>
        </w:rPr>
        <w:sym w:font="Symbol" w:char="F02A"/>
      </w:r>
    </w:p>
    <w:p w14:paraId="2186BC92" w14:textId="77777777" w:rsidR="006107AB" w:rsidRDefault="006B738E" w:rsidP="006107AB">
      <w:hyperlink r:id="rId109" w:anchor="t102" w:history="1">
        <w:r w:rsidR="006107AB">
          <w:rPr>
            <w:rStyle w:val="Hyperlink"/>
          </w:rPr>
          <w:t>1</w:t>
        </w:r>
        <w:bookmarkStart w:id="175" w:name="_Hlt95273676"/>
        <w:r w:rsidR="006107AB">
          <w:rPr>
            <w:rStyle w:val="Hyperlink"/>
          </w:rPr>
          <w:t>0</w:t>
        </w:r>
        <w:bookmarkStart w:id="176" w:name="_Hlt514841893"/>
        <w:bookmarkEnd w:id="175"/>
        <w:r w:rsidR="006107AB">
          <w:rPr>
            <w:rStyle w:val="Hyperlink"/>
          </w:rPr>
          <w:t>2</w:t>
        </w:r>
        <w:bookmarkEnd w:id="176"/>
        <w:r w:rsidR="006107AB">
          <w:rPr>
            <w:rStyle w:val="Hyperlink"/>
          </w:rPr>
          <w:t>.</w:t>
        </w:r>
      </w:hyperlink>
      <w:r w:rsidR="006107AB">
        <w:t xml:space="preserve"> Um wie viel Prozent ändert sich das Volumen eines idealen Gases, wenn der Druck isotherm um 15% abnimmt?</w:t>
      </w:r>
      <w:r w:rsidR="006107AB">
        <w:br/>
      </w:r>
      <w:r w:rsidR="006107AB">
        <w:rPr>
          <w:sz w:val="24"/>
        </w:rPr>
        <w:sym w:font="Symbol" w:char="F02A"/>
      </w:r>
      <w:r w:rsidR="006107AB">
        <w:rPr>
          <w:sz w:val="24"/>
        </w:rPr>
        <w:sym w:font="Symbol" w:char="F02A"/>
      </w:r>
      <w:r w:rsidR="006107AB">
        <w:rPr>
          <w:sz w:val="24"/>
        </w:rPr>
        <w:sym w:font="Symbol" w:char="F02A"/>
      </w:r>
    </w:p>
    <w:p w14:paraId="48FCF1C0" w14:textId="77777777" w:rsidR="006107AB" w:rsidRDefault="006107AB" w:rsidP="006107AB">
      <w:pPr>
        <w:widowControl w:val="0"/>
        <w:ind w:right="567"/>
      </w:pPr>
      <w:bookmarkStart w:id="177" w:name="_Hlt520793550"/>
      <w:r>
        <w:rPr>
          <w:color w:val="FF0000"/>
          <w:sz w:val="36"/>
        </w:rPr>
        <w:sym w:font="Symbol" w:char="F02A"/>
      </w:r>
      <w:hyperlink r:id="rId110" w:anchor="t103" w:history="1">
        <w:r>
          <w:rPr>
            <w:rStyle w:val="Hyperlink"/>
          </w:rPr>
          <w:t>1</w:t>
        </w:r>
        <w:bookmarkStart w:id="178" w:name="_Hlt57443004"/>
        <w:r>
          <w:rPr>
            <w:rStyle w:val="Hyperlink"/>
          </w:rPr>
          <w:t>0</w:t>
        </w:r>
        <w:bookmarkStart w:id="179" w:name="_Hlt95273731"/>
        <w:bookmarkEnd w:id="178"/>
        <w:r>
          <w:rPr>
            <w:rStyle w:val="Hyperlink"/>
          </w:rPr>
          <w:t>3</w:t>
        </w:r>
        <w:bookmarkEnd w:id="179"/>
        <w:r>
          <w:rPr>
            <w:rStyle w:val="Hyperlink"/>
          </w:rPr>
          <w:t>.</w:t>
        </w:r>
      </w:hyperlink>
      <w:bookmarkEnd w:id="177"/>
      <w:r>
        <w:t xml:space="preserve"> Wird die (in Grad Celsius gemessene) Temperatur des in einem festen Behälter eingeschlossenen Gases um 50% erhöht, so steigt der Druck um 10%. </w:t>
      </w:r>
      <w:r>
        <w:br/>
        <w:t>Welche Anfangstemperatur hatte das Gas?</w:t>
      </w:r>
      <w:r>
        <w:br/>
      </w:r>
      <w:r>
        <w:rPr>
          <w:sz w:val="24"/>
        </w:rPr>
        <w:sym w:font="Symbol" w:char="F02A"/>
      </w:r>
      <w:r>
        <w:rPr>
          <w:sz w:val="24"/>
        </w:rPr>
        <w:sym w:font="Symbol" w:char="F02A"/>
      </w:r>
      <w:r>
        <w:rPr>
          <w:sz w:val="24"/>
        </w:rPr>
        <w:sym w:font="Symbol" w:char="F02A"/>
      </w:r>
    </w:p>
    <w:p w14:paraId="2AD31BE2" w14:textId="77777777" w:rsidR="006107AB" w:rsidRDefault="006107AB" w:rsidP="006107AB">
      <w:r>
        <w:rPr>
          <w:color w:val="FF0000"/>
          <w:sz w:val="36"/>
        </w:rPr>
        <w:sym w:font="Symbol" w:char="F02A"/>
      </w:r>
      <w:hyperlink r:id="rId111" w:anchor="t134" w:history="1">
        <w:r>
          <w:rPr>
            <w:rStyle w:val="Hyperlink"/>
          </w:rPr>
          <w:t>1</w:t>
        </w:r>
        <w:bookmarkStart w:id="180" w:name="_Hlt513889476"/>
        <w:r>
          <w:rPr>
            <w:rStyle w:val="Hyperlink"/>
          </w:rPr>
          <w:t>3</w:t>
        </w:r>
        <w:bookmarkEnd w:id="180"/>
        <w:r>
          <w:rPr>
            <w:rStyle w:val="Hyperlink"/>
          </w:rPr>
          <w:t>4.</w:t>
        </w:r>
      </w:hyperlink>
      <w:r>
        <w:t xml:space="preserve"> Die Dichte von Chlorgas beträgt im Normzustand 3,22 kg/ m³</w:t>
      </w:r>
      <w:r>
        <w:br/>
        <w:t>Welche Dichte hat das Gas bei -20°C, bei konstantem Druck?</w:t>
      </w:r>
      <w:r>
        <w:br/>
      </w:r>
      <w:r>
        <w:rPr>
          <w:sz w:val="24"/>
        </w:rPr>
        <w:sym w:font="Symbol" w:char="F02A"/>
      </w:r>
      <w:r>
        <w:rPr>
          <w:sz w:val="24"/>
        </w:rPr>
        <w:sym w:font="Symbol" w:char="F02A"/>
      </w:r>
      <w:r>
        <w:rPr>
          <w:sz w:val="24"/>
        </w:rPr>
        <w:sym w:font="Symbol" w:char="F02A"/>
      </w:r>
    </w:p>
    <w:p w14:paraId="7FE16B5D" w14:textId="77777777" w:rsidR="006107AB" w:rsidRDefault="006107AB" w:rsidP="006107AB">
      <w:pPr>
        <w:rPr>
          <w:sz w:val="24"/>
        </w:rPr>
      </w:pPr>
      <w:r>
        <w:rPr>
          <w:color w:val="FF0000"/>
          <w:sz w:val="36"/>
        </w:rPr>
        <w:sym w:font="Symbol" w:char="F02A"/>
      </w:r>
      <w:hyperlink r:id="rId112" w:anchor="t154" w:history="1">
        <w:r>
          <w:rPr>
            <w:rStyle w:val="Hyperlink"/>
          </w:rPr>
          <w:t>1</w:t>
        </w:r>
        <w:bookmarkStart w:id="181" w:name="_Hlt513889819"/>
        <w:r>
          <w:rPr>
            <w:rStyle w:val="Hyperlink"/>
          </w:rPr>
          <w:t>5</w:t>
        </w:r>
        <w:bookmarkEnd w:id="181"/>
        <w:r>
          <w:rPr>
            <w:rStyle w:val="Hyperlink"/>
          </w:rPr>
          <w:t>4.</w:t>
        </w:r>
      </w:hyperlink>
      <w:r>
        <w:t xml:space="preserve"> Die Temperatur von einem Kubikmeter Luft wird von 0°C auf 120°C erhöht. Der Druck soll konstant bleiben. Welches Volumen hat das Gas anschließend?</w:t>
      </w:r>
      <w:r>
        <w:br/>
      </w:r>
      <w:r>
        <w:rPr>
          <w:sz w:val="24"/>
        </w:rPr>
        <w:sym w:font="Symbol" w:char="F02A"/>
      </w:r>
      <w:r>
        <w:rPr>
          <w:sz w:val="24"/>
        </w:rPr>
        <w:sym w:font="Symbol" w:char="F02A"/>
      </w:r>
    </w:p>
    <w:p w14:paraId="05E0CCD2" w14:textId="77777777" w:rsidR="006107AB" w:rsidRDefault="006107AB" w:rsidP="006107AB">
      <w:r>
        <w:rPr>
          <w:color w:val="FF0000"/>
          <w:sz w:val="36"/>
        </w:rPr>
        <w:sym w:font="Symbol" w:char="F02A"/>
      </w:r>
      <w:bookmarkStart w:id="182" w:name="_Hlt520939073"/>
      <w:r>
        <w:fldChar w:fldCharType="begin"/>
      </w:r>
      <w:r w:rsidR="0003313D">
        <w:instrText>HYPERLINK "lsgtherm</w:instrText>
      </w:r>
      <w:r w:rsidR="007D4928">
        <w:instrText>.docx</w:instrText>
      </w:r>
      <w:r w:rsidR="0003313D">
        <w:instrText>" \l "t158"</w:instrText>
      </w:r>
      <w:r>
        <w:fldChar w:fldCharType="separate"/>
      </w:r>
      <w:r>
        <w:rPr>
          <w:rStyle w:val="Hyperlink"/>
        </w:rPr>
        <w:t>15</w:t>
      </w:r>
      <w:bookmarkStart w:id="183" w:name="_Hlt520938589"/>
      <w:r>
        <w:rPr>
          <w:rStyle w:val="Hyperlink"/>
        </w:rPr>
        <w:t>8</w:t>
      </w:r>
      <w:bookmarkEnd w:id="183"/>
      <w:r>
        <w:rPr>
          <w:rStyle w:val="Hyperlink"/>
        </w:rPr>
        <w:t>.</w:t>
      </w:r>
      <w:r>
        <w:fldChar w:fldCharType="end"/>
      </w:r>
      <w:bookmarkEnd w:id="182"/>
      <w:r>
        <w:t xml:space="preserve"> In einem Labor wird Stickstoff bei einer konstanten Temperatur von 20,0 °C in eine 100-Liter-Stahlflasche gedrückt. Dabei wächst der Druck von 100 kPa auf 22,1 MPa. Diese Flasche ist bis zu einem Maximaldruck von 28,0 MPa zugelassen.</w:t>
      </w:r>
      <w:r>
        <w:br/>
        <w:t>a) Berechnen Sie die maximal zulässige Temperatur, bei der die gefüllte Flasche gelagert werden darf.</w:t>
      </w:r>
      <w:r>
        <w:br/>
        <w:t>b) Berechnen Sie die Masse des eingefüllten Stickstoffs.</w:t>
      </w:r>
      <w:r>
        <w:br/>
      </w:r>
      <w:r>
        <w:rPr>
          <w:sz w:val="24"/>
        </w:rPr>
        <w:sym w:font="Symbol" w:char="F02A"/>
      </w:r>
      <w:r>
        <w:rPr>
          <w:sz w:val="24"/>
        </w:rPr>
        <w:sym w:font="Symbol" w:char="F02A"/>
      </w:r>
      <w:r>
        <w:rPr>
          <w:sz w:val="24"/>
        </w:rPr>
        <w:sym w:font="Symbol" w:char="F02A"/>
      </w:r>
      <w:r>
        <w:rPr>
          <w:sz w:val="24"/>
        </w:rPr>
        <w:sym w:font="Symbol" w:char="F02A"/>
      </w:r>
      <w:r>
        <w:br/>
      </w:r>
      <w:bookmarkStart w:id="184" w:name="_Hlt9315418"/>
      <w:r>
        <w:rPr>
          <w:color w:val="FF0000"/>
          <w:sz w:val="36"/>
        </w:rPr>
        <w:sym w:font="Symbol" w:char="F02A"/>
      </w:r>
      <w:hyperlink r:id="rId113" w:anchor="t173" w:history="1">
        <w:r>
          <w:rPr>
            <w:rStyle w:val="Hyperlink"/>
          </w:rPr>
          <w:t>17</w:t>
        </w:r>
        <w:bookmarkStart w:id="185" w:name="_Hlt9315460"/>
        <w:r>
          <w:rPr>
            <w:rStyle w:val="Hyperlink"/>
          </w:rPr>
          <w:t>3</w:t>
        </w:r>
        <w:bookmarkEnd w:id="185"/>
        <w:r>
          <w:rPr>
            <w:rStyle w:val="Hyperlink"/>
          </w:rPr>
          <w:t>.</w:t>
        </w:r>
      </w:hyperlink>
      <w:bookmarkEnd w:id="184"/>
      <w:r>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08B5AC72" w14:textId="77777777" w:rsidTr="006107AB">
        <w:tc>
          <w:tcPr>
            <w:tcW w:w="5030" w:type="dxa"/>
          </w:tcPr>
          <w:p w14:paraId="1C1E357C" w14:textId="77777777" w:rsidR="006107AB" w:rsidRDefault="006107AB" w:rsidP="006107AB">
            <w:r>
              <w:t>In einem Zylinder mit der Querschnittsfläche 30,0 cm² befindet sich ein Kolben am Ort x</w:t>
            </w:r>
            <w:r>
              <w:rPr>
                <w:vertAlign w:val="subscript"/>
              </w:rPr>
              <w:t>1</w:t>
            </w:r>
            <w:r>
              <w:t> = 6,7 cm.</w:t>
            </w:r>
            <w:r>
              <w:br/>
              <w:t>Im Zylinder befindet sich Helium.</w:t>
            </w:r>
            <w:r>
              <w:br/>
              <w:t>Der Druck im Zylinder beträgt 1,0*10</w:t>
            </w:r>
            <w:r>
              <w:rPr>
                <w:vertAlign w:val="superscript"/>
              </w:rPr>
              <w:t>5</w:t>
            </w:r>
            <w:r>
              <w:t> Pa und die Temperatur 0,0 °C.</w:t>
            </w:r>
            <w:r>
              <w:br/>
              <w:t>a) Berechnen Sie die Masse des im Zylinder befindlichen Heliums. (Die spezifische Gaskonstante für Helium: 2077 J kg</w:t>
            </w:r>
            <w:r>
              <w:rPr>
                <w:vertAlign w:val="superscript"/>
              </w:rPr>
              <w:t>-1</w:t>
            </w:r>
            <w:r>
              <w:t xml:space="preserve"> K</w:t>
            </w:r>
            <w:r>
              <w:rPr>
                <w:vertAlign w:val="superscript"/>
              </w:rPr>
              <w:t>-1</w:t>
            </w:r>
            <w:r>
              <w:t>)</w:t>
            </w:r>
            <w:r>
              <w:br/>
              <w:t xml:space="preserve">b) Bei arretiertem Kolben wir die Temperatur durch eine Heizwendel auf 773 °C erhöht. </w:t>
            </w:r>
            <w:r>
              <w:br/>
              <w:t>Geben Sie den Druck im Innern des Zylinders nach der Temperaturerhöhung an.</w:t>
            </w:r>
          </w:p>
        </w:tc>
        <w:tc>
          <w:tcPr>
            <w:tcW w:w="5030" w:type="dxa"/>
          </w:tcPr>
          <w:p w14:paraId="4DF69B6E" w14:textId="77777777" w:rsidR="006107AB" w:rsidRDefault="006B738E" w:rsidP="006107AB">
            <w:r>
              <w:pict w14:anchorId="512BFAFD">
                <v:shape id="_x0000_i1040" type="#_x0000_t75" style="width:244.35pt;height:158.55pt" fillcolor="window">
                  <v:imagedata r:id="rId114" o:title="t173"/>
                </v:shape>
              </w:pict>
            </w:r>
          </w:p>
        </w:tc>
      </w:tr>
    </w:tbl>
    <w:p w14:paraId="3CA550F4" w14:textId="77777777" w:rsidR="006107AB" w:rsidRDefault="006107AB" w:rsidP="006107AB">
      <w:r>
        <w:lastRenderedPageBreak/>
        <w:t>c) Der Kolben wird nun freigegeben. Durch die Heizwendel wird keine Wärme mehr zugeführt. Während der Expansion wurden folgende Messwerte aufgenommen:</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17"/>
        <w:gridCol w:w="1117"/>
        <w:gridCol w:w="1117"/>
        <w:gridCol w:w="1117"/>
        <w:gridCol w:w="1117"/>
        <w:gridCol w:w="1117"/>
        <w:gridCol w:w="1117"/>
        <w:gridCol w:w="1117"/>
        <w:gridCol w:w="1117"/>
      </w:tblGrid>
      <w:tr w:rsidR="006107AB" w14:paraId="277BF258" w14:textId="77777777" w:rsidTr="006107AB">
        <w:tc>
          <w:tcPr>
            <w:tcW w:w="1117" w:type="dxa"/>
          </w:tcPr>
          <w:p w14:paraId="2D1F7BAE" w14:textId="77777777" w:rsidR="006107AB" w:rsidRDefault="006107AB" w:rsidP="006107AB">
            <w:r>
              <w:t>X in cm</w:t>
            </w:r>
          </w:p>
        </w:tc>
        <w:tc>
          <w:tcPr>
            <w:tcW w:w="1117" w:type="dxa"/>
          </w:tcPr>
          <w:p w14:paraId="2BD8904A" w14:textId="77777777" w:rsidR="006107AB" w:rsidRDefault="006107AB" w:rsidP="006107AB">
            <w:r>
              <w:t>7,3</w:t>
            </w:r>
          </w:p>
        </w:tc>
        <w:tc>
          <w:tcPr>
            <w:tcW w:w="1117" w:type="dxa"/>
          </w:tcPr>
          <w:p w14:paraId="2E2424B3" w14:textId="77777777" w:rsidR="006107AB" w:rsidRDefault="006107AB" w:rsidP="006107AB">
            <w:r>
              <w:t>8,0</w:t>
            </w:r>
          </w:p>
        </w:tc>
        <w:tc>
          <w:tcPr>
            <w:tcW w:w="1117" w:type="dxa"/>
          </w:tcPr>
          <w:p w14:paraId="3BA0BB3F" w14:textId="77777777" w:rsidR="006107AB" w:rsidRDefault="006107AB" w:rsidP="006107AB">
            <w:r>
              <w:t>8,7</w:t>
            </w:r>
          </w:p>
        </w:tc>
        <w:tc>
          <w:tcPr>
            <w:tcW w:w="1117" w:type="dxa"/>
          </w:tcPr>
          <w:p w14:paraId="203C4006" w14:textId="77777777" w:rsidR="006107AB" w:rsidRDefault="006107AB" w:rsidP="006107AB">
            <w:r>
              <w:t>9,3</w:t>
            </w:r>
          </w:p>
        </w:tc>
        <w:tc>
          <w:tcPr>
            <w:tcW w:w="1117" w:type="dxa"/>
          </w:tcPr>
          <w:p w14:paraId="4270DB61" w14:textId="77777777" w:rsidR="006107AB" w:rsidRDefault="006107AB" w:rsidP="006107AB">
            <w:r>
              <w:t>10,0</w:t>
            </w:r>
          </w:p>
        </w:tc>
        <w:tc>
          <w:tcPr>
            <w:tcW w:w="1117" w:type="dxa"/>
          </w:tcPr>
          <w:p w14:paraId="7E9CF0BA" w14:textId="77777777" w:rsidR="006107AB" w:rsidRDefault="006107AB" w:rsidP="006107AB">
            <w:r>
              <w:t>10,7</w:t>
            </w:r>
          </w:p>
        </w:tc>
        <w:tc>
          <w:tcPr>
            <w:tcW w:w="1117" w:type="dxa"/>
          </w:tcPr>
          <w:p w14:paraId="65CBFD43" w14:textId="77777777" w:rsidR="006107AB" w:rsidRDefault="006107AB" w:rsidP="006107AB">
            <w:r>
              <w:t>11,3</w:t>
            </w:r>
          </w:p>
        </w:tc>
        <w:tc>
          <w:tcPr>
            <w:tcW w:w="1117" w:type="dxa"/>
          </w:tcPr>
          <w:p w14:paraId="5DBFF08B" w14:textId="77777777" w:rsidR="006107AB" w:rsidRDefault="006107AB" w:rsidP="006107AB">
            <w:r>
              <w:t>11,6</w:t>
            </w:r>
          </w:p>
        </w:tc>
      </w:tr>
      <w:tr w:rsidR="006107AB" w14:paraId="021AF2C1" w14:textId="77777777" w:rsidTr="006107AB">
        <w:tc>
          <w:tcPr>
            <w:tcW w:w="1117" w:type="dxa"/>
          </w:tcPr>
          <w:p w14:paraId="590CD862" w14:textId="77777777" w:rsidR="006107AB" w:rsidRDefault="006107AB" w:rsidP="006107AB">
            <w:r>
              <w:t>p in kPa</w:t>
            </w:r>
          </w:p>
        </w:tc>
        <w:tc>
          <w:tcPr>
            <w:tcW w:w="1117" w:type="dxa"/>
          </w:tcPr>
          <w:p w14:paraId="5CD60D34" w14:textId="77777777" w:rsidR="006107AB" w:rsidRDefault="006107AB" w:rsidP="006107AB">
            <w:r>
              <w:t>352</w:t>
            </w:r>
          </w:p>
        </w:tc>
        <w:tc>
          <w:tcPr>
            <w:tcW w:w="1117" w:type="dxa"/>
          </w:tcPr>
          <w:p w14:paraId="1AC5696C" w14:textId="77777777" w:rsidR="006107AB" w:rsidRDefault="006107AB" w:rsidP="006107AB">
            <w:r>
              <w:t>315</w:t>
            </w:r>
          </w:p>
        </w:tc>
        <w:tc>
          <w:tcPr>
            <w:tcW w:w="1117" w:type="dxa"/>
          </w:tcPr>
          <w:p w14:paraId="226A0C6F" w14:textId="77777777" w:rsidR="006107AB" w:rsidRDefault="006107AB" w:rsidP="006107AB">
            <w:r>
              <w:t>301</w:t>
            </w:r>
          </w:p>
        </w:tc>
        <w:tc>
          <w:tcPr>
            <w:tcW w:w="1117" w:type="dxa"/>
          </w:tcPr>
          <w:p w14:paraId="596BBAA4" w14:textId="77777777" w:rsidR="006107AB" w:rsidRDefault="006107AB" w:rsidP="006107AB">
            <w:r>
              <w:t>276</w:t>
            </w:r>
          </w:p>
        </w:tc>
        <w:tc>
          <w:tcPr>
            <w:tcW w:w="1117" w:type="dxa"/>
          </w:tcPr>
          <w:p w14:paraId="14E407E3" w14:textId="77777777" w:rsidR="006107AB" w:rsidRDefault="006107AB" w:rsidP="006107AB">
            <w:r>
              <w:t>260</w:t>
            </w:r>
          </w:p>
        </w:tc>
        <w:tc>
          <w:tcPr>
            <w:tcW w:w="1117" w:type="dxa"/>
          </w:tcPr>
          <w:p w14:paraId="0B0F4EEF" w14:textId="77777777" w:rsidR="006107AB" w:rsidRDefault="006107AB" w:rsidP="006107AB">
            <w:r>
              <w:t>235</w:t>
            </w:r>
          </w:p>
        </w:tc>
        <w:tc>
          <w:tcPr>
            <w:tcW w:w="1117" w:type="dxa"/>
          </w:tcPr>
          <w:p w14:paraId="6553D487" w14:textId="77777777" w:rsidR="006107AB" w:rsidRDefault="006107AB" w:rsidP="006107AB">
            <w:r>
              <w:t>225</w:t>
            </w:r>
          </w:p>
        </w:tc>
        <w:tc>
          <w:tcPr>
            <w:tcW w:w="1117" w:type="dxa"/>
          </w:tcPr>
          <w:p w14:paraId="5C0D379A" w14:textId="77777777" w:rsidR="006107AB" w:rsidRDefault="006107AB" w:rsidP="006107AB">
            <w:r>
              <w:t>220</w:t>
            </w:r>
          </w:p>
        </w:tc>
      </w:tr>
    </w:tbl>
    <w:p w14:paraId="5EDF877D" w14:textId="77777777" w:rsidR="006107AB" w:rsidRDefault="006107AB" w:rsidP="006107AB">
      <w:pPr>
        <w:rPr>
          <w:sz w:val="24"/>
        </w:rPr>
      </w:pPr>
      <w:r>
        <w:t>Ermitteln Sie den Betrag der verrichteten Volumenarbeit für die Bewegung des Kolbens vom Ort 6,7 cm bis zum Ort 11,6 cm.</w:t>
      </w:r>
      <w:r>
        <w:br/>
      </w:r>
      <w:r>
        <w:rPr>
          <w:sz w:val="24"/>
        </w:rPr>
        <w:sym w:font="Symbol" w:char="F02A"/>
      </w:r>
      <w:r>
        <w:rPr>
          <w:sz w:val="24"/>
        </w:rPr>
        <w:sym w:font="Symbol" w:char="F02A"/>
      </w:r>
      <w:r>
        <w:rPr>
          <w:sz w:val="24"/>
        </w:rPr>
        <w:sym w:font="Symbol" w:char="F02A"/>
      </w:r>
      <w:r>
        <w:rPr>
          <w:sz w:val="24"/>
        </w:rPr>
        <w:sym w:font="Symbol" w:char="F02A"/>
      </w:r>
      <w:r>
        <w:br/>
      </w:r>
      <w:r>
        <w:rPr>
          <w:color w:val="FF0000"/>
          <w:sz w:val="36"/>
        </w:rPr>
        <w:sym w:font="Symbol" w:char="F02A"/>
      </w:r>
      <w:hyperlink r:id="rId115" w:anchor="t174" w:history="1">
        <w:r>
          <w:rPr>
            <w:rStyle w:val="Hyperlink"/>
          </w:rPr>
          <w:t>1</w:t>
        </w:r>
        <w:bookmarkStart w:id="186" w:name="_Hlt9982241"/>
        <w:r>
          <w:rPr>
            <w:rStyle w:val="Hyperlink"/>
          </w:rPr>
          <w:t>7</w:t>
        </w:r>
        <w:bookmarkStart w:id="187" w:name="_Hlt57949367"/>
        <w:bookmarkEnd w:id="186"/>
        <w:r>
          <w:rPr>
            <w:rStyle w:val="Hyperlink"/>
          </w:rPr>
          <w:t>4</w:t>
        </w:r>
        <w:bookmarkEnd w:id="187"/>
        <w:r>
          <w:rPr>
            <w:rStyle w:val="Hyperlink"/>
          </w:rPr>
          <w:t>.</w:t>
        </w:r>
      </w:hyperlink>
      <w:r>
        <w:t xml:space="preserve"> Eine Luftmenge von der Temperatur 20°C wird sprunghaft auf das doppelte Volumen expandiert. Wie groß ist dann die Temperatur der Luft?</w:t>
      </w:r>
      <w:r>
        <w:br/>
      </w:r>
      <w:r>
        <w:rPr>
          <w:sz w:val="24"/>
        </w:rPr>
        <w:sym w:font="Symbol" w:char="F02A"/>
      </w:r>
      <w:r>
        <w:rPr>
          <w:sz w:val="24"/>
        </w:rPr>
        <w:sym w:font="Symbol" w:char="F02A"/>
      </w:r>
      <w:r>
        <w:rPr>
          <w:sz w:val="24"/>
        </w:rPr>
        <w:sym w:font="Symbol" w:char="F02A"/>
      </w:r>
    </w:p>
    <w:p w14:paraId="405DBB27" w14:textId="77777777" w:rsidR="006107AB" w:rsidRDefault="006107AB" w:rsidP="006107AB"/>
    <w:p w14:paraId="66E1917F" w14:textId="77777777" w:rsidR="006107AB" w:rsidRDefault="006107AB" w:rsidP="006107AB">
      <w:pPr>
        <w:rPr>
          <w:sz w:val="24"/>
        </w:rPr>
      </w:pPr>
      <w:r>
        <w:rPr>
          <w:color w:val="FF0000"/>
          <w:sz w:val="36"/>
        </w:rPr>
        <w:sym w:font="Symbol" w:char="F02A"/>
      </w:r>
      <w:bookmarkStart w:id="188" w:name="_Hlt95273807"/>
      <w:r>
        <w:fldChar w:fldCharType="begin"/>
      </w:r>
      <w:r w:rsidR="0003313D">
        <w:instrText>HYPERLINK "lsgtherm</w:instrText>
      </w:r>
      <w:r w:rsidR="007D4928">
        <w:instrText>.docx</w:instrText>
      </w:r>
      <w:r w:rsidR="0003313D">
        <w:instrText>" \l "t185"</w:instrText>
      </w:r>
      <w:r>
        <w:fldChar w:fldCharType="separate"/>
      </w:r>
      <w:r>
        <w:rPr>
          <w:rStyle w:val="Hyperlink"/>
        </w:rPr>
        <w:t>1</w:t>
      </w:r>
      <w:bookmarkStart w:id="189" w:name="_Hlt57950906"/>
      <w:r>
        <w:rPr>
          <w:rStyle w:val="Hyperlink"/>
        </w:rPr>
        <w:t>8</w:t>
      </w:r>
      <w:bookmarkEnd w:id="189"/>
      <w:r>
        <w:rPr>
          <w:rStyle w:val="Hyperlink"/>
        </w:rPr>
        <w:t>5.</w:t>
      </w:r>
      <w:r>
        <w:fldChar w:fldCharType="end"/>
      </w:r>
      <w:bookmarkEnd w:id="188"/>
      <w:r>
        <w:t xml:space="preserve"> Luft hat bei einer Temperatur von 20°C und Normalluftdruck eine Dichte von 1,20 kg/m³. Wie groß ist die Dichte der Luft in eine Kühltruhe im Supermarkt, in der eine Temperatur von -20°C herrscht? Da die Truhen offen sind, ist der Druck konstant.</w:t>
      </w:r>
      <w:r>
        <w:br/>
        <w:t xml:space="preserve"> </w:t>
      </w:r>
      <w:r>
        <w:rPr>
          <w:sz w:val="24"/>
        </w:rPr>
        <w:sym w:font="Symbol" w:char="F02A"/>
      </w:r>
      <w:r>
        <w:rPr>
          <w:sz w:val="24"/>
        </w:rPr>
        <w:sym w:font="Symbol" w:char="F02A"/>
      </w:r>
    </w:p>
    <w:p w14:paraId="7697962A" w14:textId="77777777" w:rsidR="006107AB" w:rsidRDefault="006107AB" w:rsidP="006107AB">
      <w:pPr>
        <w:pStyle w:val="Fuzeile"/>
        <w:tabs>
          <w:tab w:val="clear" w:pos="4536"/>
          <w:tab w:val="clear" w:pos="9072"/>
        </w:tabs>
      </w:pPr>
      <w:r>
        <w:rPr>
          <w:color w:val="FF0000"/>
          <w:sz w:val="36"/>
        </w:rPr>
        <w:sym w:font="Symbol" w:char="F02A"/>
      </w:r>
      <w:hyperlink r:id="rId116" w:anchor="t187" w:history="1">
        <w:bookmarkStart w:id="190" w:name="_Hlt83095492"/>
        <w:r>
          <w:rPr>
            <w:rStyle w:val="Hyperlink"/>
          </w:rPr>
          <w:t>1</w:t>
        </w:r>
        <w:bookmarkStart w:id="191" w:name="_Hlt74370213"/>
        <w:r>
          <w:rPr>
            <w:rStyle w:val="Hyperlink"/>
          </w:rPr>
          <w:t>8</w:t>
        </w:r>
        <w:bookmarkEnd w:id="191"/>
        <w:r>
          <w:rPr>
            <w:rStyle w:val="Hyperlink"/>
          </w:rPr>
          <w:t>7</w:t>
        </w:r>
        <w:bookmarkEnd w:id="190"/>
        <w:r>
          <w:rPr>
            <w:rStyle w:val="Hyperlink"/>
          </w:rPr>
          <w:t>.</w:t>
        </w:r>
      </w:hyperlink>
      <w:r>
        <w:rPr>
          <w:color w:val="FF0000"/>
          <w:sz w:val="36"/>
        </w:rPr>
        <w:t xml:space="preserve"> </w:t>
      </w:r>
      <w:r>
        <w:t>(Abi-Grundkurs 2004)</w:t>
      </w:r>
      <w:r>
        <w:br/>
      </w:r>
      <w:r>
        <w:rPr>
          <w:color w:val="000000"/>
        </w:rPr>
        <w:t xml:space="preserve">In </w:t>
      </w:r>
      <w:r>
        <w:t>einem Zylinder wird Argon, das als ideales Gas angesehen wird, bei der konstanten Temperatur 350 K vom Volumen 24,0 dm³ auf das Volumen 6,00 dm³ komprimiert. Der Anfangsdruck beträgt 0,400 MPa.</w:t>
      </w:r>
      <w:r>
        <w:br/>
        <w:t>(Spezifische Gaskonstante für Argon: R=207,9 J kg</w:t>
      </w:r>
      <w:r>
        <w:rPr>
          <w:vertAlign w:val="superscript"/>
        </w:rPr>
        <w:t>-1</w:t>
      </w:r>
      <w:r>
        <w:t xml:space="preserve"> K</w:t>
      </w:r>
      <w:r>
        <w:rPr>
          <w:vertAlign w:val="superscript"/>
        </w:rPr>
        <w:t>-1</w:t>
      </w:r>
      <w:r>
        <w:t>)</w:t>
      </w:r>
      <w:r>
        <w:br/>
        <w:t>a) Berechnen Sie die Masse des Argongases.</w:t>
      </w:r>
      <w:r>
        <w:br/>
        <w:t>b) Stellen Sie diesen Zusammenhang in einem p-V-Diagramm dar. Berechnen Sie dazu fünf Wertepaare.</w:t>
      </w:r>
      <w:r>
        <w:br/>
        <w:t>Der Inhalt der Fläche unter der Kurve im p-V-Diagramm ist ein Maß für die zu Kompression erforderliche Arbeit. Ermitteln Sie diese Kompressionsarbeit.</w:t>
      </w:r>
      <w:r>
        <w:br/>
      </w:r>
    </w:p>
    <w:p w14:paraId="3068D214" w14:textId="77777777" w:rsidR="006107AB" w:rsidRDefault="006B738E" w:rsidP="006107AB">
      <w:pPr>
        <w:rPr>
          <w:snapToGrid w:val="0"/>
        </w:rPr>
      </w:pPr>
      <w:hyperlink r:id="rId117" w:anchor="t207" w:history="1">
        <w:r w:rsidR="006107AB">
          <w:rPr>
            <w:rStyle w:val="Hyperlink"/>
          </w:rPr>
          <w:t>2</w:t>
        </w:r>
        <w:bookmarkStart w:id="192" w:name="_Hlt129838051"/>
        <w:r w:rsidR="006107AB">
          <w:rPr>
            <w:rStyle w:val="Hyperlink"/>
          </w:rPr>
          <w:t>0</w:t>
        </w:r>
        <w:bookmarkEnd w:id="192"/>
        <w:r w:rsidR="006107AB">
          <w:rPr>
            <w:rStyle w:val="Hyperlink"/>
          </w:rPr>
          <w:t>7.</w:t>
        </w:r>
      </w:hyperlink>
      <w:r w:rsidR="006107AB">
        <w:rPr>
          <w:snapToGrid w:val="0"/>
        </w:rPr>
        <w:t xml:space="preserve"> Eine abgeschlossenen Menge eines </w:t>
      </w:r>
      <w:r w:rsidR="00A47E32">
        <w:rPr>
          <w:snapToGrid w:val="0"/>
        </w:rPr>
        <w:t>idealen</w:t>
      </w:r>
      <w:r w:rsidR="006107AB">
        <w:rPr>
          <w:snapToGrid w:val="0"/>
        </w:rPr>
        <w:t xml:space="preserve"> Gas soll sich entsprechend dem Gesetz von BOYLE und MARIOTTE isotherm (bei gleichbleibender Temperatur) ausdehnen. Welche Aussage über die Wärme ist richtig?</w:t>
      </w:r>
    </w:p>
    <w:p w14:paraId="405016D1" w14:textId="77777777" w:rsidR="006107AB" w:rsidRDefault="006107AB" w:rsidP="006107AB">
      <w:pPr>
        <w:rPr>
          <w:snapToGrid w:val="0"/>
        </w:rPr>
      </w:pPr>
    </w:p>
    <w:p w14:paraId="5B8829B0" w14:textId="77777777" w:rsidR="006107AB" w:rsidRDefault="006107AB" w:rsidP="006107AB">
      <w:pPr>
        <w:rPr>
          <w:snapToGrid w:val="0"/>
        </w:rPr>
      </w:pPr>
      <w:r>
        <w:rPr>
          <w:snapToGrid w:val="0"/>
        </w:rPr>
        <w:t>a) Es muss Wärme zugeführt werden.</w:t>
      </w:r>
      <w:r>
        <w:rPr>
          <w:snapToGrid w:val="0"/>
        </w:rPr>
        <w:br/>
        <w:t>b) Es muss Wärme weder zugeführt noch abgegeben werden.</w:t>
      </w:r>
      <w:r>
        <w:rPr>
          <w:snapToGrid w:val="0"/>
        </w:rPr>
        <w:br/>
        <w:t>c) Es muss Wärme abgegeben werden.</w:t>
      </w:r>
    </w:p>
    <w:p w14:paraId="11B43602" w14:textId="77777777" w:rsidR="006107AB" w:rsidRDefault="006107AB" w:rsidP="006107AB">
      <w:r>
        <w:br/>
      </w:r>
      <w:r>
        <w:rPr>
          <w:color w:val="FF0000"/>
          <w:sz w:val="36"/>
        </w:rPr>
        <w:sym w:font="Symbol" w:char="F02A"/>
      </w:r>
      <w:hyperlink r:id="rId118" w:anchor="t219" w:history="1">
        <w:r>
          <w:rPr>
            <w:rStyle w:val="Hyperlink"/>
          </w:rPr>
          <w:t>2</w:t>
        </w:r>
        <w:bookmarkStart w:id="193" w:name="_Hlt188320990"/>
        <w:r>
          <w:rPr>
            <w:rStyle w:val="Hyperlink"/>
          </w:rPr>
          <w:t>1</w:t>
        </w:r>
        <w:bookmarkStart w:id="194" w:name="_Hlt188260257"/>
        <w:bookmarkEnd w:id="193"/>
        <w:r>
          <w:rPr>
            <w:rStyle w:val="Hyperlink"/>
          </w:rPr>
          <w:t>9</w:t>
        </w:r>
        <w:bookmarkEnd w:id="194"/>
        <w:r>
          <w:rPr>
            <w:rStyle w:val="Hyperlink"/>
          </w:rPr>
          <w:t>.</w:t>
        </w:r>
      </w:hyperlink>
      <w:r>
        <w:t xml:space="preserve"> (Abi Grundkurs 1994)</w:t>
      </w:r>
    </w:p>
    <w:p w14:paraId="4988A1E0" w14:textId="77777777" w:rsidR="006107AB" w:rsidRDefault="006107AB" w:rsidP="006107AB">
      <w:pPr>
        <w:rPr>
          <w:snapToGrid w:val="0"/>
        </w:rPr>
      </w:pPr>
      <w:r>
        <w:rPr>
          <w:snapToGrid w:val="0"/>
        </w:rPr>
        <w:t>Ein mit Helium gefüllter Wetterballon hat am Erdboden bei der Temperatur 20,2 °C und dem Luftdruck 1021 hPa das Volumen 12,5 m³.</w:t>
      </w:r>
    </w:p>
    <w:p w14:paraId="19B6DC3A" w14:textId="77777777" w:rsidR="006107AB" w:rsidRDefault="006107AB" w:rsidP="006107AB">
      <w:pPr>
        <w:rPr>
          <w:snapToGrid w:val="0"/>
        </w:rPr>
      </w:pPr>
      <w:r>
        <w:rPr>
          <w:snapToGrid w:val="0"/>
        </w:rPr>
        <w:t>a) Berechnen Sie das Volumen in größerer Höhe, wenn dort eine Temperatur von -27,</w:t>
      </w:r>
      <w:bookmarkStart w:id="195" w:name="_Hlt188324455"/>
      <w:bookmarkEnd w:id="195"/>
      <w:r>
        <w:rPr>
          <w:snapToGrid w:val="0"/>
        </w:rPr>
        <w:t>2 °C und ein Druck von 490 hPa herrschen.</w:t>
      </w:r>
    </w:p>
    <w:p w14:paraId="172B6C59" w14:textId="77777777" w:rsidR="006107AB" w:rsidRDefault="006107AB" w:rsidP="006107AB">
      <w:pPr>
        <w:rPr>
          <w:snapToGrid w:val="0"/>
        </w:rPr>
      </w:pPr>
      <w:r>
        <w:rPr>
          <w:snapToGrid w:val="0"/>
        </w:rPr>
        <w:t>b) Berechnen Sie die Masse des Füllgases.</w:t>
      </w:r>
    </w:p>
    <w:p w14:paraId="77E84C8C" w14:textId="77777777" w:rsidR="006107AB" w:rsidRDefault="006107AB" w:rsidP="006107AB">
      <w:pPr>
        <w:rPr>
          <w:snapToGrid w:val="0"/>
        </w:rPr>
      </w:pPr>
      <w:r>
        <w:rPr>
          <w:snapToGrid w:val="0"/>
        </w:rPr>
        <w:t xml:space="preserve">(die spezifische Gaskonstante von Helium ist </w:t>
      </w:r>
      <w:r>
        <w:rPr>
          <w:i/>
          <w:snapToGrid w:val="0"/>
        </w:rPr>
        <w:t>R</w:t>
      </w:r>
      <w:r>
        <w:rPr>
          <w:snapToGrid w:val="0"/>
        </w:rPr>
        <w:t>(</w:t>
      </w:r>
      <w:r>
        <w:rPr>
          <w:i/>
          <w:snapToGrid w:val="0"/>
        </w:rPr>
        <w:t>He</w:t>
      </w:r>
      <w:r>
        <w:rPr>
          <w:snapToGrid w:val="0"/>
        </w:rPr>
        <w:t>) = 2077 J·kg</w:t>
      </w:r>
      <w:r>
        <w:rPr>
          <w:snapToGrid w:val="0"/>
          <w:vertAlign w:val="superscript"/>
        </w:rPr>
        <w:t>–1</w:t>
      </w:r>
      <w:r>
        <w:rPr>
          <w:snapToGrid w:val="0"/>
        </w:rPr>
        <w:t xml:space="preserve"> · K</w:t>
      </w:r>
      <w:r>
        <w:rPr>
          <w:snapToGrid w:val="0"/>
          <w:vertAlign w:val="superscript"/>
        </w:rPr>
        <w:t xml:space="preserve">–1 </w:t>
      </w:r>
      <w:r>
        <w:rPr>
          <w:snapToGrid w:val="0"/>
        </w:rPr>
        <w:t>)</w:t>
      </w:r>
    </w:p>
    <w:p w14:paraId="25CD9C3C" w14:textId="77777777" w:rsidR="006107AB" w:rsidRDefault="006107AB" w:rsidP="006107AB">
      <w:pPr>
        <w:rPr>
          <w:snapToGrid w:val="0"/>
        </w:rPr>
      </w:pPr>
    </w:p>
    <w:p w14:paraId="5BEF698F" w14:textId="77777777" w:rsidR="006107AB" w:rsidRDefault="006107AB" w:rsidP="006107AB">
      <w:r>
        <w:rPr>
          <w:color w:val="FF0000"/>
          <w:sz w:val="36"/>
        </w:rPr>
        <w:sym w:font="Symbol" w:char="F02A"/>
      </w:r>
      <w:hyperlink r:id="rId119" w:anchor="t220" w:history="1">
        <w:r>
          <w:rPr>
            <w:rStyle w:val="Hyperlink"/>
          </w:rPr>
          <w:t>2</w:t>
        </w:r>
        <w:bookmarkStart w:id="196" w:name="_Hlt191785713"/>
        <w:r>
          <w:rPr>
            <w:rStyle w:val="Hyperlink"/>
          </w:rPr>
          <w:t>2</w:t>
        </w:r>
        <w:bookmarkEnd w:id="196"/>
        <w:r>
          <w:rPr>
            <w:rStyle w:val="Hyperlink"/>
          </w:rPr>
          <w:t>0.</w:t>
        </w:r>
      </w:hyperlink>
      <w:r>
        <w:rPr>
          <w:snapToGrid w:val="0"/>
        </w:rPr>
        <w:t xml:space="preserve"> In einer Sauerstoffflasche befinden sich bei einem Überdruck von 5,0 MPa </w:t>
      </w:r>
      <w:r>
        <w:t xml:space="preserve"> 50 Liter Sauerstoff. Bei einem Luftdruck von </w:t>
      </w:r>
      <w:r>
        <w:rPr>
          <w:snapToGrid w:val="0"/>
        </w:rPr>
        <w:t>1,0·</w:t>
      </w:r>
      <w:r>
        <w:t>10</w:t>
      </w:r>
      <w:r>
        <w:rPr>
          <w:vertAlign w:val="superscript"/>
        </w:rPr>
        <w:t>5</w:t>
      </w:r>
      <w:r>
        <w:t xml:space="preserve"> Pa werden 0,85 m³ Sauerstoff entnommen. Wie groß ist danach der Überdruck in der Flasche, wenn die Temperatur als konstant angenommen wird?</w:t>
      </w:r>
    </w:p>
    <w:p w14:paraId="0AB182E5" w14:textId="77777777" w:rsidR="006107AB" w:rsidRDefault="006107AB" w:rsidP="006107AB"/>
    <w:p w14:paraId="56F74CE7" w14:textId="77777777" w:rsidR="006107AB" w:rsidRDefault="006107AB" w:rsidP="006107AB">
      <w:r>
        <w:rPr>
          <w:color w:val="FF0000"/>
          <w:sz w:val="36"/>
        </w:rPr>
        <w:lastRenderedPageBreak/>
        <w:sym w:font="Symbol" w:char="F02A"/>
      </w:r>
      <w:hyperlink r:id="rId120" w:anchor="t240" w:history="1">
        <w:r>
          <w:rPr>
            <w:rStyle w:val="Hyperlink"/>
          </w:rPr>
          <w:t>2</w:t>
        </w:r>
        <w:bookmarkStart w:id="197" w:name="_Hlt223080049"/>
        <w:r>
          <w:rPr>
            <w:rStyle w:val="Hyperlink"/>
          </w:rPr>
          <w:t>4</w:t>
        </w:r>
        <w:bookmarkEnd w:id="197"/>
        <w:r>
          <w:rPr>
            <w:rStyle w:val="Hyperlink"/>
          </w:rPr>
          <w:t>0</w:t>
        </w:r>
      </w:hyperlink>
      <w:r>
        <w:t xml:space="preserve">. Für Schweißarbeiten werden Druckgasflaschen mit Sauerstoff benötigt. Ihr Innenvolumen </w:t>
      </w:r>
      <w:r w:rsidR="00E46FBA">
        <w:t>betragen</w:t>
      </w:r>
      <w:r>
        <w:t xml:space="preserve"> 25 Liter und der Innendruck 15 Mpa. </w:t>
      </w:r>
      <w:r>
        <w:br/>
        <w:t xml:space="preserve">Beim Schweißen tritt der Sauerstoff unter einem Druck von 200 kPa aus. </w:t>
      </w:r>
    </w:p>
    <w:p w14:paraId="684E1F38" w14:textId="77777777" w:rsidR="006107AB" w:rsidRDefault="006107AB" w:rsidP="006107AB">
      <w:r>
        <w:t>a) Wie viel Sauerstoff können zum Schweißen aus der Flasche entnommen werden?</w:t>
      </w:r>
    </w:p>
    <w:p w14:paraId="1810975D" w14:textId="77777777" w:rsidR="006107AB" w:rsidRDefault="006107AB" w:rsidP="006107AB">
      <w:r>
        <w:t>b) Wie viel Sauerstoff mit einem Druck von 1000 hPa wurden vorher in die Flasche gepumpt?</w:t>
      </w:r>
    </w:p>
    <w:p w14:paraId="4F8B9377" w14:textId="77777777" w:rsidR="006107AB" w:rsidRDefault="006107AB" w:rsidP="006107AB">
      <w:pPr>
        <w:rPr>
          <w:sz w:val="24"/>
        </w:rPr>
      </w:pPr>
      <w:r>
        <w:rPr>
          <w:sz w:val="24"/>
        </w:rPr>
        <w:sym w:font="Symbol" w:char="F02A"/>
      </w:r>
      <w:r>
        <w:rPr>
          <w:sz w:val="24"/>
        </w:rPr>
        <w:sym w:font="Symbol" w:char="F02A"/>
      </w:r>
    </w:p>
    <w:bookmarkStart w:id="198" w:name="_Hlt223082711"/>
    <w:p w14:paraId="38A51D6A" w14:textId="77777777" w:rsidR="006107AB" w:rsidRDefault="006107AB" w:rsidP="006107AB">
      <w:pPr>
        <w:rPr>
          <w:sz w:val="24"/>
        </w:rPr>
      </w:pPr>
      <w:r>
        <w:rPr>
          <w:sz w:val="24"/>
        </w:rPr>
        <w:fldChar w:fldCharType="begin"/>
      </w:r>
      <w:r w:rsidR="0003313D">
        <w:rPr>
          <w:sz w:val="24"/>
        </w:rPr>
        <w:instrText>HYPERLINK "lsgtherm</w:instrText>
      </w:r>
      <w:r w:rsidR="007D4928">
        <w:rPr>
          <w:sz w:val="24"/>
        </w:rPr>
        <w:instrText>.docx</w:instrText>
      </w:r>
      <w:r w:rsidR="0003313D">
        <w:rPr>
          <w:sz w:val="24"/>
        </w:rPr>
        <w:instrText>" \l "t241"</w:instrText>
      </w:r>
      <w:r>
        <w:rPr>
          <w:sz w:val="24"/>
        </w:rPr>
        <w:fldChar w:fldCharType="separate"/>
      </w:r>
      <w:r>
        <w:rPr>
          <w:rStyle w:val="Hyperlink"/>
        </w:rPr>
        <w:t>2</w:t>
      </w:r>
      <w:bookmarkStart w:id="199" w:name="_Hlt223082579"/>
      <w:bookmarkStart w:id="200" w:name="_Hlt223081916"/>
      <w:bookmarkEnd w:id="199"/>
      <w:r>
        <w:rPr>
          <w:rStyle w:val="Hyperlink"/>
        </w:rPr>
        <w:t>4</w:t>
      </w:r>
      <w:bookmarkEnd w:id="200"/>
      <w:r>
        <w:rPr>
          <w:rStyle w:val="Hyperlink"/>
        </w:rPr>
        <w:t>1</w:t>
      </w:r>
      <w:r>
        <w:rPr>
          <w:sz w:val="24"/>
        </w:rPr>
        <w:fldChar w:fldCharType="end"/>
      </w:r>
      <w:bookmarkEnd w:id="198"/>
      <w:r>
        <w:rPr>
          <w:sz w:val="24"/>
        </w:rPr>
        <w:t xml:space="preserve">. Bei 15°C beträgt der Druck in einem Autoreifen 250 kPa. Durch intensive Sonneneinstrahlung auf einem Parkplatz werden die Reifen auf 60°C erwärmt. </w:t>
      </w:r>
    </w:p>
    <w:p w14:paraId="3166358A" w14:textId="77777777" w:rsidR="006107AB" w:rsidRDefault="006107AB" w:rsidP="006107AB">
      <w:pPr>
        <w:rPr>
          <w:sz w:val="24"/>
        </w:rPr>
      </w:pPr>
      <w:r>
        <w:rPr>
          <w:sz w:val="24"/>
        </w:rPr>
        <w:t>a) Wie verändert sich der Druck im Reifen?</w:t>
      </w:r>
    </w:p>
    <w:p w14:paraId="3920B44B" w14:textId="77777777" w:rsidR="006107AB" w:rsidRDefault="006107AB" w:rsidP="006107AB">
      <w:r>
        <w:t>b) Ist es sinnvoll, die Reifen vor der prallen Sonne zu schützen?</w:t>
      </w:r>
    </w:p>
    <w:p w14:paraId="36B16DD3" w14:textId="77777777" w:rsidR="006107AB" w:rsidRDefault="006107AB" w:rsidP="006107AB">
      <w:pPr>
        <w:rPr>
          <w:sz w:val="24"/>
        </w:rPr>
      </w:pPr>
      <w:r>
        <w:rPr>
          <w:sz w:val="24"/>
        </w:rPr>
        <w:sym w:font="Symbol" w:char="F02A"/>
      </w:r>
      <w:r>
        <w:rPr>
          <w:sz w:val="24"/>
        </w:rPr>
        <w:sym w:font="Symbol" w:char="F02A"/>
      </w:r>
    </w:p>
    <w:p w14:paraId="4FCF038E" w14:textId="77777777" w:rsidR="006107AB" w:rsidRDefault="006B738E" w:rsidP="006107AB">
      <w:pPr>
        <w:rPr>
          <w:sz w:val="24"/>
        </w:rPr>
      </w:pPr>
      <w:hyperlink r:id="rId121" w:anchor="t242" w:history="1">
        <w:r w:rsidR="006107AB">
          <w:rPr>
            <w:rStyle w:val="Hyperlink"/>
          </w:rPr>
          <w:t>2</w:t>
        </w:r>
        <w:bookmarkStart w:id="201" w:name="_Hlt223082900"/>
        <w:bookmarkStart w:id="202" w:name="_Hlt223082737"/>
        <w:bookmarkEnd w:id="201"/>
        <w:r w:rsidR="006107AB">
          <w:rPr>
            <w:rStyle w:val="Hyperlink"/>
          </w:rPr>
          <w:t>4</w:t>
        </w:r>
        <w:bookmarkEnd w:id="202"/>
        <w:r w:rsidR="006107AB">
          <w:rPr>
            <w:rStyle w:val="Hyperlink"/>
          </w:rPr>
          <w:t>2.</w:t>
        </w:r>
      </w:hyperlink>
      <w:r w:rsidR="006107AB">
        <w:rPr>
          <w:sz w:val="24"/>
        </w:rPr>
        <w:t xml:space="preserve"> Eine Sauerstoffflasche hat einen Fülldruck von 20 000 kPa bei 20°C. Sie wird bei der Anlieferung in die pralle Sonne gestellt und erwärmt sich auf 65°C. Die Stahlflasche ist für einen Druck bis 35 000 kPa zugelassen. </w:t>
      </w:r>
    </w:p>
    <w:p w14:paraId="53C83880" w14:textId="77777777" w:rsidR="006107AB" w:rsidRDefault="006107AB" w:rsidP="006107AB">
      <w:pPr>
        <w:rPr>
          <w:sz w:val="24"/>
        </w:rPr>
      </w:pPr>
      <w:r>
        <w:rPr>
          <w:sz w:val="24"/>
        </w:rPr>
        <w:t>Wird dieser Wert überschritten?</w:t>
      </w:r>
    </w:p>
    <w:p w14:paraId="432C5F24" w14:textId="77777777" w:rsidR="006107AB" w:rsidRDefault="006107AB" w:rsidP="006107AB">
      <w:pPr>
        <w:rPr>
          <w:sz w:val="24"/>
        </w:rPr>
      </w:pPr>
      <w:r>
        <w:rPr>
          <w:sz w:val="24"/>
        </w:rPr>
        <w:sym w:font="Symbol" w:char="F02A"/>
      </w:r>
      <w:r>
        <w:rPr>
          <w:sz w:val="24"/>
        </w:rPr>
        <w:sym w:font="Symbol" w:char="F02A"/>
      </w:r>
    </w:p>
    <w:p w14:paraId="184ABD59" w14:textId="77777777" w:rsidR="006107AB" w:rsidRDefault="006107AB" w:rsidP="006107AB">
      <w:pPr>
        <w:rPr>
          <w:sz w:val="24"/>
        </w:rPr>
      </w:pPr>
    </w:p>
    <w:p w14:paraId="064ECDF0" w14:textId="77777777" w:rsidR="006107AB" w:rsidRDefault="006107AB" w:rsidP="006107AB">
      <w:pPr>
        <w:rPr>
          <w:sz w:val="24"/>
        </w:rPr>
      </w:pPr>
      <w:r>
        <w:rPr>
          <w:color w:val="FF0000"/>
          <w:sz w:val="36"/>
        </w:rPr>
        <w:sym w:font="Symbol" w:char="F02A"/>
      </w:r>
      <w:hyperlink r:id="rId122" w:anchor="t250" w:history="1">
        <w:r w:rsidRPr="00CA6D4B">
          <w:rPr>
            <w:rStyle w:val="Hyperlink"/>
          </w:rPr>
          <w:t>250</w:t>
        </w:r>
      </w:hyperlink>
      <w:r>
        <w:rPr>
          <w:sz w:val="24"/>
        </w:rPr>
        <w:t>. Im Reifen eines LKW herrscht bei 20°C ein Überdruck von 0,80 MPa. Der LKW steht auf einem Parkplatz in der Sonne und die Temperatur im Reifen steigt auf 55°C. Der äußere Luftdruck beträgt 1013 hPa und ändert sich nicht. Um wie viel nimmt der Druck im Reifen durch die Erwärmung zu, wenn die Volumenausdehnung des Reifens selber vernachlässigt wird?</w:t>
      </w:r>
    </w:p>
    <w:p w14:paraId="183F120F" w14:textId="77777777" w:rsidR="004130B9" w:rsidRDefault="004130B9" w:rsidP="006107AB">
      <w:pPr>
        <w:rPr>
          <w:sz w:val="24"/>
        </w:rPr>
      </w:pPr>
    </w:p>
    <w:p w14:paraId="46A480D2" w14:textId="77777777" w:rsidR="004130B9" w:rsidRDefault="00F573C7" w:rsidP="006107AB">
      <w:pPr>
        <w:rPr>
          <w:sz w:val="24"/>
        </w:rPr>
      </w:pPr>
      <w:r>
        <w:rPr>
          <w:color w:val="FF0000"/>
          <w:sz w:val="36"/>
        </w:rPr>
        <w:sym w:font="Symbol" w:char="F02A"/>
      </w:r>
      <w:hyperlink r:id="rId123" w:anchor="t255" w:history="1">
        <w:r w:rsidR="004130B9" w:rsidRPr="00F573C7">
          <w:rPr>
            <w:rStyle w:val="Hyperlink"/>
          </w:rPr>
          <w:t>255.</w:t>
        </w:r>
      </w:hyperlink>
      <w:r w:rsidR="004130B9">
        <w:rPr>
          <w:sz w:val="24"/>
        </w:rPr>
        <w:t xml:space="preserve"> Ein Kompressor hat im ungefüllten Zustand </w:t>
      </w:r>
      <w:r w:rsidR="00156974">
        <w:rPr>
          <w:sz w:val="24"/>
        </w:rPr>
        <w:t xml:space="preserve">bei 21°C Außentemperatur </w:t>
      </w:r>
      <w:r w:rsidR="004130B9">
        <w:rPr>
          <w:sz w:val="24"/>
        </w:rPr>
        <w:t xml:space="preserve">eine Masse von </w:t>
      </w:r>
      <w:r w:rsidR="00156974">
        <w:rPr>
          <w:sz w:val="24"/>
        </w:rPr>
        <w:t>20,9</w:t>
      </w:r>
      <w:r w:rsidR="004130B9">
        <w:rPr>
          <w:sz w:val="24"/>
        </w:rPr>
        <w:t xml:space="preserve"> kg. Der Kompressorbehälter fasst </w:t>
      </w:r>
      <w:r w:rsidR="00156974">
        <w:rPr>
          <w:sz w:val="24"/>
        </w:rPr>
        <w:t>24</w:t>
      </w:r>
      <w:r w:rsidR="004130B9">
        <w:rPr>
          <w:sz w:val="24"/>
        </w:rPr>
        <w:t xml:space="preserve"> Liter. Nun wird der Behälter bis zu einem Überdruck von </w:t>
      </w:r>
      <w:r w:rsidR="00156974">
        <w:rPr>
          <w:sz w:val="24"/>
        </w:rPr>
        <w:t>7</w:t>
      </w:r>
      <w:r w:rsidR="004130B9">
        <w:rPr>
          <w:sz w:val="24"/>
        </w:rPr>
        <w:t xml:space="preserve"> bar gefüllt. Welche Masse hat der Kompressor jetzt?</w:t>
      </w:r>
      <w:r w:rsidR="005B2EA7">
        <w:rPr>
          <w:sz w:val="24"/>
        </w:rPr>
        <w:t xml:space="preserve"> Die Dichte der Luft beträgt außerhalb des </w:t>
      </w:r>
      <w:r w:rsidR="005A1C46">
        <w:rPr>
          <w:sz w:val="24"/>
        </w:rPr>
        <w:t>Kompressors</w:t>
      </w:r>
      <w:r w:rsidR="005B2EA7" w:rsidRPr="005B2EA7">
        <w:rPr>
          <w:position w:val="-24"/>
          <w:sz w:val="24"/>
        </w:rPr>
        <w:object w:dxaOrig="720" w:dyaOrig="620" w14:anchorId="1F48AC72">
          <v:shape id="_x0000_i1041" type="#_x0000_t75" style="width:36pt;height:28.35pt" o:ole="">
            <v:imagedata r:id="rId124" o:title=""/>
          </v:shape>
          <o:OLEObject Type="Embed" ProgID="Equation.DSMT4" ShapeID="_x0000_i1041" DrawAspect="Content" ObjectID="_1735307474" r:id="rId125"/>
        </w:object>
      </w:r>
      <w:r w:rsidR="005B2EA7">
        <w:rPr>
          <w:sz w:val="24"/>
        </w:rPr>
        <w:t>.</w:t>
      </w:r>
    </w:p>
    <w:p w14:paraId="2FEEDB0C" w14:textId="77777777" w:rsidR="00400782" w:rsidRDefault="00400782" w:rsidP="006107AB">
      <w:pPr>
        <w:rPr>
          <w:sz w:val="24"/>
        </w:rPr>
      </w:pPr>
    </w:p>
    <w:p w14:paraId="79561E44" w14:textId="77777777" w:rsidR="00400782" w:rsidRDefault="006B738E" w:rsidP="006107AB">
      <w:pPr>
        <w:rPr>
          <w:sz w:val="24"/>
        </w:rPr>
      </w:pPr>
      <w:hyperlink r:id="rId126" w:anchor="t270" w:history="1">
        <w:r w:rsidR="00400782" w:rsidRPr="00FD77A9">
          <w:rPr>
            <w:rStyle w:val="Hyperlink"/>
          </w:rPr>
          <w:t>270.</w:t>
        </w:r>
      </w:hyperlink>
      <w:r w:rsidR="00400782">
        <w:rPr>
          <w:sz w:val="24"/>
        </w:rPr>
        <w:t xml:space="preserve"> (LK 2018)</w:t>
      </w:r>
    </w:p>
    <w:p w14:paraId="77D41EC5" w14:textId="77777777" w:rsidR="00400782" w:rsidRDefault="00400782" w:rsidP="006107AB">
      <w:pPr>
        <w:rPr>
          <w:sz w:val="24"/>
        </w:rPr>
      </w:pPr>
      <w:r>
        <w:rPr>
          <w:sz w:val="24"/>
        </w:rPr>
        <w:t>Für 0,0445 mol eines als ideal angenommenen Gases werden bei zwei verschiedenen Zustandsänderungen Messwertpaare aufgenommen.</w:t>
      </w:r>
    </w:p>
    <w:p w14:paraId="1FAD6660" w14:textId="77777777" w:rsidR="00400782" w:rsidRDefault="00400782" w:rsidP="006107AB">
      <w:pPr>
        <w:rPr>
          <w:sz w:val="24"/>
        </w:rPr>
      </w:pPr>
      <w:r>
        <w:rPr>
          <w:sz w:val="24"/>
        </w:rPr>
        <w:t>Bei der ersten Zustandsänderung wird das Volumen des Gases langsam und gleichmäßig verringert.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1677"/>
        <w:gridCol w:w="1677"/>
        <w:gridCol w:w="1677"/>
        <w:gridCol w:w="1677"/>
        <w:gridCol w:w="1677"/>
      </w:tblGrid>
      <w:tr w:rsidR="00B67659" w:rsidRPr="00D61896" w14:paraId="4A9C09AC" w14:textId="77777777" w:rsidTr="00D61896">
        <w:tc>
          <w:tcPr>
            <w:tcW w:w="1676" w:type="dxa"/>
            <w:shd w:val="clear" w:color="auto" w:fill="auto"/>
          </w:tcPr>
          <w:p w14:paraId="5A3D3FA0" w14:textId="77777777" w:rsidR="00B67659" w:rsidRPr="00D61896" w:rsidRDefault="00B67659" w:rsidP="006107AB">
            <w:pPr>
              <w:rPr>
                <w:sz w:val="24"/>
              </w:rPr>
            </w:pPr>
            <w:r w:rsidRPr="00D61896">
              <w:rPr>
                <w:sz w:val="24"/>
              </w:rPr>
              <w:t>p in kPa</w:t>
            </w:r>
          </w:p>
        </w:tc>
        <w:tc>
          <w:tcPr>
            <w:tcW w:w="1677" w:type="dxa"/>
            <w:shd w:val="clear" w:color="auto" w:fill="auto"/>
          </w:tcPr>
          <w:p w14:paraId="7ABEB34A" w14:textId="77777777" w:rsidR="00B67659" w:rsidRPr="00D61896" w:rsidRDefault="00B67659" w:rsidP="006107AB">
            <w:pPr>
              <w:rPr>
                <w:sz w:val="24"/>
              </w:rPr>
            </w:pPr>
            <w:r w:rsidRPr="00D61896">
              <w:rPr>
                <w:sz w:val="24"/>
              </w:rPr>
              <w:t>101</w:t>
            </w:r>
          </w:p>
        </w:tc>
        <w:tc>
          <w:tcPr>
            <w:tcW w:w="1677" w:type="dxa"/>
            <w:shd w:val="clear" w:color="auto" w:fill="auto"/>
          </w:tcPr>
          <w:p w14:paraId="00F119BE" w14:textId="77777777" w:rsidR="00B67659" w:rsidRPr="00D61896" w:rsidRDefault="00B67659" w:rsidP="006107AB">
            <w:pPr>
              <w:rPr>
                <w:sz w:val="24"/>
              </w:rPr>
            </w:pPr>
            <w:r w:rsidRPr="00D61896">
              <w:rPr>
                <w:sz w:val="24"/>
              </w:rPr>
              <w:t>111</w:t>
            </w:r>
          </w:p>
        </w:tc>
        <w:tc>
          <w:tcPr>
            <w:tcW w:w="1677" w:type="dxa"/>
            <w:shd w:val="clear" w:color="auto" w:fill="auto"/>
          </w:tcPr>
          <w:p w14:paraId="3C754B3E" w14:textId="77777777" w:rsidR="00B67659" w:rsidRPr="00D61896" w:rsidRDefault="00B67659" w:rsidP="006107AB">
            <w:pPr>
              <w:rPr>
                <w:sz w:val="24"/>
              </w:rPr>
            </w:pPr>
            <w:r w:rsidRPr="00D61896">
              <w:rPr>
                <w:sz w:val="24"/>
              </w:rPr>
              <w:t>126</w:t>
            </w:r>
          </w:p>
        </w:tc>
        <w:tc>
          <w:tcPr>
            <w:tcW w:w="1677" w:type="dxa"/>
            <w:shd w:val="clear" w:color="auto" w:fill="auto"/>
          </w:tcPr>
          <w:p w14:paraId="7AD44C5B" w14:textId="77777777" w:rsidR="00B67659" w:rsidRPr="00D61896" w:rsidRDefault="00B67659" w:rsidP="006107AB">
            <w:pPr>
              <w:rPr>
                <w:sz w:val="24"/>
              </w:rPr>
            </w:pPr>
            <w:r w:rsidRPr="00D61896">
              <w:rPr>
                <w:sz w:val="24"/>
              </w:rPr>
              <w:t>144</w:t>
            </w:r>
          </w:p>
        </w:tc>
        <w:tc>
          <w:tcPr>
            <w:tcW w:w="1677" w:type="dxa"/>
            <w:shd w:val="clear" w:color="auto" w:fill="auto"/>
          </w:tcPr>
          <w:p w14:paraId="3D824BA0" w14:textId="77777777" w:rsidR="00B67659" w:rsidRPr="00D61896" w:rsidRDefault="00B67659" w:rsidP="006107AB">
            <w:pPr>
              <w:rPr>
                <w:sz w:val="24"/>
              </w:rPr>
            </w:pPr>
            <w:r w:rsidRPr="00D61896">
              <w:rPr>
                <w:sz w:val="24"/>
              </w:rPr>
              <w:t>168</w:t>
            </w:r>
          </w:p>
        </w:tc>
      </w:tr>
      <w:tr w:rsidR="00B67659" w:rsidRPr="00D61896" w14:paraId="51803234" w14:textId="77777777" w:rsidTr="00D61896">
        <w:tc>
          <w:tcPr>
            <w:tcW w:w="1676" w:type="dxa"/>
            <w:shd w:val="clear" w:color="auto" w:fill="auto"/>
          </w:tcPr>
          <w:p w14:paraId="5F2BEF70" w14:textId="77777777" w:rsidR="00B67659" w:rsidRPr="00D61896" w:rsidRDefault="00B67659" w:rsidP="006107AB">
            <w:pPr>
              <w:rPr>
                <w:sz w:val="24"/>
              </w:rPr>
            </w:pPr>
            <w:r w:rsidRPr="00D61896">
              <w:rPr>
                <w:sz w:val="24"/>
              </w:rPr>
              <w:t>V in 10</w:t>
            </w:r>
            <w:r w:rsidRPr="00D61896">
              <w:rPr>
                <w:sz w:val="24"/>
                <w:vertAlign w:val="superscript"/>
              </w:rPr>
              <w:t>-3</w:t>
            </w:r>
            <w:r w:rsidRPr="00D61896">
              <w:rPr>
                <w:sz w:val="24"/>
              </w:rPr>
              <w:t xml:space="preserve"> m³</w:t>
            </w:r>
          </w:p>
        </w:tc>
        <w:tc>
          <w:tcPr>
            <w:tcW w:w="1677" w:type="dxa"/>
            <w:shd w:val="clear" w:color="auto" w:fill="auto"/>
          </w:tcPr>
          <w:p w14:paraId="338D815E" w14:textId="77777777" w:rsidR="00B67659" w:rsidRPr="00D61896" w:rsidRDefault="00B67659" w:rsidP="006107AB">
            <w:pPr>
              <w:rPr>
                <w:sz w:val="24"/>
              </w:rPr>
            </w:pPr>
            <w:r w:rsidRPr="00D61896">
              <w:rPr>
                <w:sz w:val="24"/>
              </w:rPr>
              <w:t>1,00</w:t>
            </w:r>
          </w:p>
        </w:tc>
        <w:tc>
          <w:tcPr>
            <w:tcW w:w="1677" w:type="dxa"/>
            <w:shd w:val="clear" w:color="auto" w:fill="auto"/>
          </w:tcPr>
          <w:p w14:paraId="56A8B948" w14:textId="77777777" w:rsidR="00B67659" w:rsidRPr="00D61896" w:rsidRDefault="00B67659" w:rsidP="006107AB">
            <w:pPr>
              <w:rPr>
                <w:sz w:val="24"/>
              </w:rPr>
            </w:pPr>
            <w:r w:rsidRPr="00D61896">
              <w:rPr>
                <w:sz w:val="24"/>
              </w:rPr>
              <w:t>0,91</w:t>
            </w:r>
          </w:p>
        </w:tc>
        <w:tc>
          <w:tcPr>
            <w:tcW w:w="1677" w:type="dxa"/>
            <w:shd w:val="clear" w:color="auto" w:fill="auto"/>
          </w:tcPr>
          <w:p w14:paraId="21D8D999" w14:textId="77777777" w:rsidR="00B67659" w:rsidRPr="00D61896" w:rsidRDefault="00B67659" w:rsidP="006107AB">
            <w:pPr>
              <w:rPr>
                <w:sz w:val="24"/>
              </w:rPr>
            </w:pPr>
            <w:r w:rsidRPr="00D61896">
              <w:rPr>
                <w:sz w:val="24"/>
              </w:rPr>
              <w:t>0,79</w:t>
            </w:r>
          </w:p>
        </w:tc>
        <w:tc>
          <w:tcPr>
            <w:tcW w:w="1677" w:type="dxa"/>
            <w:shd w:val="clear" w:color="auto" w:fill="auto"/>
          </w:tcPr>
          <w:p w14:paraId="17207F47" w14:textId="77777777" w:rsidR="00B67659" w:rsidRPr="00D61896" w:rsidRDefault="00B67659" w:rsidP="006107AB">
            <w:pPr>
              <w:rPr>
                <w:sz w:val="24"/>
              </w:rPr>
            </w:pPr>
            <w:r w:rsidRPr="00D61896">
              <w:rPr>
                <w:sz w:val="24"/>
              </w:rPr>
              <w:t>0,70</w:t>
            </w:r>
          </w:p>
        </w:tc>
        <w:tc>
          <w:tcPr>
            <w:tcW w:w="1677" w:type="dxa"/>
            <w:shd w:val="clear" w:color="auto" w:fill="auto"/>
          </w:tcPr>
          <w:p w14:paraId="54BF7F37" w14:textId="77777777" w:rsidR="00B67659" w:rsidRPr="00D61896" w:rsidRDefault="00B67659" w:rsidP="006107AB">
            <w:pPr>
              <w:rPr>
                <w:sz w:val="24"/>
              </w:rPr>
            </w:pPr>
            <w:r w:rsidRPr="00D61896">
              <w:rPr>
                <w:sz w:val="24"/>
              </w:rPr>
              <w:t>0,60</w:t>
            </w:r>
          </w:p>
        </w:tc>
      </w:tr>
    </w:tbl>
    <w:p w14:paraId="3E12CAD5" w14:textId="77777777" w:rsidR="00400782" w:rsidRDefault="00400782" w:rsidP="006107AB">
      <w:pPr>
        <w:rPr>
          <w:sz w:val="24"/>
        </w:rPr>
      </w:pPr>
    </w:p>
    <w:p w14:paraId="71FC3454" w14:textId="77777777" w:rsidR="004130B9" w:rsidRDefault="00FD77A9" w:rsidP="006107AB">
      <w:r w:rsidRPr="00FD77A9">
        <w:rPr>
          <w:b/>
        </w:rPr>
        <w:t>a)</w:t>
      </w:r>
      <w:r>
        <w:t xml:space="preserve"> Zeichnen Sie das zugehörige p(V)-Diagramm und weisen Sie nach, dass die Zustandsänderung isotherm erfolgt.</w:t>
      </w:r>
    </w:p>
    <w:p w14:paraId="73706A61" w14:textId="77777777" w:rsidR="00FD77A9" w:rsidRDefault="00FD77A9" w:rsidP="006107AB">
      <w:r w:rsidRPr="00FD77A9">
        <w:rPr>
          <w:b/>
        </w:rPr>
        <w:t>b)</w:t>
      </w:r>
      <w:r>
        <w:t xml:space="preserve"> Ermitteln Sie diese Temperatur, bei der diese Zustandsänderung abläuft.</w:t>
      </w:r>
    </w:p>
    <w:p w14:paraId="3AAE12C9" w14:textId="77777777" w:rsidR="00FD77A9" w:rsidRDefault="00FD77A9" w:rsidP="006107AB">
      <w:r w:rsidRPr="00FD77A9">
        <w:rPr>
          <w:b/>
        </w:rPr>
        <w:t>c)</w:t>
      </w:r>
      <w:r>
        <w:t xml:space="preserve"> Vom gleichen Ausgangszustand beginnend wird das Gas erneut komprimiert. Diese Zustandsänderung läuft jetzt so schnell ab, dass keine Wärme über die Systemgrenzen übertragen wird.</w:t>
      </w:r>
    </w:p>
    <w:p w14:paraId="43137320" w14:textId="77777777" w:rsidR="00FD77A9" w:rsidRDefault="00FD77A9" w:rsidP="006107AB">
      <w:r>
        <w:t>Skizzieren Sie den zugehörigen Graphen in das Diagramm aus Teilaufgabe a) und begründen Sie dessen Verlauf.</w:t>
      </w:r>
    </w:p>
    <w:p w14:paraId="5C345EC0" w14:textId="77777777" w:rsidR="00FD77A9" w:rsidRDefault="00FD77A9" w:rsidP="006107AB"/>
    <w:p w14:paraId="6023DA91" w14:textId="77777777" w:rsidR="003C1BD7" w:rsidRDefault="006B738E" w:rsidP="003C1BD7">
      <w:hyperlink r:id="rId127" w:anchor="t271" w:history="1">
        <w:r w:rsidR="003C1BD7" w:rsidRPr="003C1BD7">
          <w:rPr>
            <w:rStyle w:val="Hyperlink"/>
            <w:sz w:val="22"/>
          </w:rPr>
          <w:t>271.</w:t>
        </w:r>
      </w:hyperlink>
      <w:r w:rsidR="003C1BD7">
        <w:t xml:space="preserve"> Die folgenden Diagramme zeigen einige Zustandsänderungen, bei denen jeweils eine der drei Größen Temperatur, Druck oder Volumen konstant bleibt.  Entscheiden Sie für jedes Diagramm, welche Größe das ist.</w:t>
      </w:r>
    </w:p>
    <w:p w14:paraId="5A84DF51" w14:textId="77777777" w:rsidR="003C1BD7" w:rsidRDefault="003C1BD7" w:rsidP="003C1BD7">
      <w:r>
        <w:rPr>
          <w:sz w:val="24"/>
        </w:rPr>
        <w:sym w:font="Symbol" w:char="F02A"/>
      </w:r>
      <w:r>
        <w:rPr>
          <w:sz w:val="24"/>
        </w:rPr>
        <w:sym w:font="Symbol" w:char="F02A"/>
      </w:r>
    </w:p>
    <w:p w14:paraId="3677FCD2" w14:textId="77777777" w:rsidR="00FD77A9" w:rsidRDefault="006B738E" w:rsidP="006107AB">
      <w:r>
        <w:pict w14:anchorId="420C5539">
          <v:shape id="_x0000_i1042" type="#_x0000_t75" style="width:266.55pt;height:296.45pt">
            <v:imagedata r:id="rId128" o:title="t271"/>
          </v:shape>
        </w:pict>
      </w:r>
    </w:p>
    <w:p w14:paraId="342AC853" w14:textId="77777777" w:rsidR="0082124E" w:rsidRDefault="0082124E" w:rsidP="006107AB"/>
    <w:p w14:paraId="6853EF4B" w14:textId="77777777" w:rsidR="0082124E" w:rsidRDefault="006B738E" w:rsidP="006107AB">
      <w:hyperlink r:id="rId129" w:anchor="t272" w:history="1">
        <w:r w:rsidR="0082124E" w:rsidRPr="0082124E">
          <w:rPr>
            <w:rStyle w:val="Hyperlink"/>
            <w:sz w:val="22"/>
          </w:rPr>
          <w:t>272.</w:t>
        </w:r>
      </w:hyperlink>
      <w:r w:rsidR="0082124E">
        <w:t xml:space="preserve"> </w:t>
      </w:r>
    </w:p>
    <w:p w14:paraId="770FF399" w14:textId="77777777" w:rsidR="0082124E" w:rsidRDefault="0082124E" w:rsidP="0082124E">
      <w:r>
        <w:t>Wie und um wieviel Prozent ändert sich das Volumen eines idealen Gases, wenn</w:t>
      </w:r>
    </w:p>
    <w:p w14:paraId="3A012F3E" w14:textId="77777777" w:rsidR="0082124E" w:rsidRDefault="0082124E" w:rsidP="0082124E">
      <w:pPr>
        <w:pStyle w:val="Listenabsatz"/>
        <w:numPr>
          <w:ilvl w:val="0"/>
          <w:numId w:val="40"/>
        </w:numPr>
        <w:spacing w:after="0"/>
      </w:pPr>
      <w:r>
        <w:t>der absolute Druck isotherm um 15% abnimmt</w:t>
      </w:r>
    </w:p>
    <w:p w14:paraId="5A7E1E56" w14:textId="77777777" w:rsidR="0082124E" w:rsidRDefault="0082124E" w:rsidP="0082124E">
      <w:pPr>
        <w:pStyle w:val="Listenabsatz"/>
        <w:numPr>
          <w:ilvl w:val="0"/>
          <w:numId w:val="40"/>
        </w:numPr>
        <w:spacing w:after="0"/>
      </w:pPr>
      <w:r>
        <w:t>die absolute Temperatur isobar um 23% zunimmt</w:t>
      </w:r>
    </w:p>
    <w:p w14:paraId="335EA7A7" w14:textId="77777777" w:rsidR="0082124E" w:rsidRDefault="0082124E" w:rsidP="0082124E">
      <w:pPr>
        <w:pStyle w:val="Listenabsatz"/>
        <w:numPr>
          <w:ilvl w:val="0"/>
          <w:numId w:val="40"/>
        </w:numPr>
        <w:spacing w:after="0"/>
      </w:pPr>
      <w:r>
        <w:t>der absolute Druck um 18% zunimmt und gleichzeitig die absolute Temperatur um 30% abnimmt?</w:t>
      </w:r>
    </w:p>
    <w:p w14:paraId="51528669" w14:textId="77777777" w:rsidR="0082124E" w:rsidRDefault="0082124E" w:rsidP="006107AB"/>
    <w:p w14:paraId="65FB54B1" w14:textId="32C8BB8E" w:rsidR="006107AB" w:rsidRDefault="006B738E" w:rsidP="006107AB">
      <w:pPr>
        <w:pStyle w:val="Fuzeile"/>
        <w:tabs>
          <w:tab w:val="clear" w:pos="4536"/>
          <w:tab w:val="clear" w:pos="9072"/>
        </w:tabs>
      </w:pPr>
      <w:hyperlink r:id="rId130" w:anchor="t276" w:history="1">
        <w:r w:rsidR="00A66716" w:rsidRPr="00A66716">
          <w:rPr>
            <w:rStyle w:val="Hyperlink"/>
            <w:sz w:val="22"/>
          </w:rPr>
          <w:t>276.</w:t>
        </w:r>
      </w:hyperlink>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5"/>
        <w:gridCol w:w="3716"/>
      </w:tblGrid>
      <w:tr w:rsidR="00914205" w14:paraId="7082CD37" w14:textId="77777777" w:rsidTr="00914205">
        <w:tc>
          <w:tcPr>
            <w:tcW w:w="6345" w:type="dxa"/>
          </w:tcPr>
          <w:p w14:paraId="6507AF9D" w14:textId="5E52878D" w:rsidR="00914205" w:rsidRDefault="00914205" w:rsidP="00914205">
            <w:pPr>
              <w:pStyle w:val="Fuzeile"/>
              <w:tabs>
                <w:tab w:val="clear" w:pos="4536"/>
                <w:tab w:val="clear" w:pos="9072"/>
              </w:tabs>
            </w:pPr>
            <w:r>
              <w:t>In einem aufrechtstehenden Zylinder mit der Querschnittsfläche A = 3,00 dm</w:t>
            </w:r>
            <w:r w:rsidR="005703D7">
              <w:t>²</w:t>
            </w:r>
            <w:r>
              <w:t xml:space="preserve"> ist Luft der Masse m und der Temperatur 20,0°C durch einen reibungsfrei und vertikal beweglichen Kolben eingeschlossen. Der Kolben hat die Masse </w:t>
            </w:r>
            <w:proofErr w:type="spellStart"/>
            <w:r>
              <w:t>m</w:t>
            </w:r>
            <w:r w:rsidRPr="00A66716">
              <w:rPr>
                <w:vertAlign w:val="subscript"/>
              </w:rPr>
              <w:t>K</w:t>
            </w:r>
            <w:proofErr w:type="spellEnd"/>
            <w:r>
              <w:rPr>
                <w:vertAlign w:val="subscript"/>
              </w:rPr>
              <w:t xml:space="preserve"> </w:t>
            </w:r>
            <w:r>
              <w:t>= 2,00 kg und ruht zunächst in der Höhe h</w:t>
            </w:r>
            <w:r w:rsidRPr="00A66716">
              <w:rPr>
                <w:vertAlign w:val="subscript"/>
              </w:rPr>
              <w:t>1</w:t>
            </w:r>
            <w:r>
              <w:t xml:space="preserve">. Der äußere Luftdruck beträgt </w:t>
            </w:r>
            <w:proofErr w:type="spellStart"/>
            <w:r>
              <w:t>p</w:t>
            </w:r>
            <w:r w:rsidRPr="00A66716">
              <w:rPr>
                <w:vertAlign w:val="subscript"/>
              </w:rPr>
              <w:t>Luft</w:t>
            </w:r>
            <w:proofErr w:type="spellEnd"/>
            <w:r>
              <w:rPr>
                <w:vertAlign w:val="subscript"/>
              </w:rPr>
              <w:t xml:space="preserve"> </w:t>
            </w:r>
            <w:r>
              <w:t>= 1,0</w:t>
            </w:r>
            <w:r w:rsidR="005E351C">
              <w:t>2</w:t>
            </w:r>
            <w:r>
              <w:t xml:space="preserve"> </w:t>
            </w:r>
            <w:r>
              <w:rPr>
                <w:rFonts w:cs="Arial"/>
              </w:rPr>
              <w:t>∙</w:t>
            </w:r>
            <w:r>
              <w:t xml:space="preserve"> 10</w:t>
            </w:r>
            <w:r w:rsidRPr="00A66716">
              <w:rPr>
                <w:vertAlign w:val="superscript"/>
              </w:rPr>
              <w:t>5</w:t>
            </w:r>
            <w:r>
              <w:t xml:space="preserve"> </w:t>
            </w:r>
            <w:proofErr w:type="spellStart"/>
            <w:r>
              <w:t>Pa</w:t>
            </w:r>
            <w:proofErr w:type="spellEnd"/>
            <w:r>
              <w:t>.</w:t>
            </w:r>
          </w:p>
          <w:p w14:paraId="14EEAE09" w14:textId="77777777" w:rsidR="00914205" w:rsidRDefault="00914205" w:rsidP="006107AB">
            <w:pPr>
              <w:pStyle w:val="Fuzeile"/>
              <w:tabs>
                <w:tab w:val="clear" w:pos="4536"/>
                <w:tab w:val="clear" w:pos="9072"/>
              </w:tabs>
              <w:rPr>
                <w:b/>
              </w:rPr>
            </w:pPr>
          </w:p>
          <w:p w14:paraId="2397570E" w14:textId="77777777" w:rsidR="00914205" w:rsidRDefault="00914205" w:rsidP="00914205">
            <w:pPr>
              <w:pStyle w:val="Fuzeile"/>
              <w:tabs>
                <w:tab w:val="clear" w:pos="4536"/>
                <w:tab w:val="clear" w:pos="9072"/>
              </w:tabs>
            </w:pPr>
            <w:r w:rsidRPr="00344C27">
              <w:rPr>
                <w:b/>
              </w:rPr>
              <w:t>a)</w:t>
            </w:r>
            <w:r>
              <w:t xml:space="preserve"> Weisen Sie nach, dass der Gasdruck im Zylinder 1,01 </w:t>
            </w:r>
            <w:r>
              <w:rPr>
                <w:rFonts w:cs="Arial"/>
              </w:rPr>
              <w:t>∙</w:t>
            </w:r>
            <w:r>
              <w:t xml:space="preserve"> 10</w:t>
            </w:r>
            <w:r w:rsidRPr="00A66716">
              <w:rPr>
                <w:vertAlign w:val="superscript"/>
              </w:rPr>
              <w:t>5</w:t>
            </w:r>
            <w:r>
              <w:t xml:space="preserve"> </w:t>
            </w:r>
            <w:proofErr w:type="spellStart"/>
            <w:r>
              <w:t>Pa</w:t>
            </w:r>
            <w:proofErr w:type="spellEnd"/>
            <w:r>
              <w:t xml:space="preserve"> beträgt.</w:t>
            </w:r>
          </w:p>
          <w:p w14:paraId="7FF36802" w14:textId="77777777" w:rsidR="00914205" w:rsidRPr="00344C27" w:rsidRDefault="00914205" w:rsidP="00914205">
            <w:pPr>
              <w:pStyle w:val="Fuzeile"/>
              <w:tabs>
                <w:tab w:val="clear" w:pos="4536"/>
                <w:tab w:val="clear" w:pos="9072"/>
              </w:tabs>
            </w:pPr>
            <w:r w:rsidRPr="00344C27">
              <w:rPr>
                <w:b/>
              </w:rPr>
              <w:t>b)</w:t>
            </w:r>
            <w:r>
              <w:t xml:space="preserve"> Berechnen Sie die Dichte der eingeschlossenen Luft.</w:t>
            </w:r>
            <w:r>
              <w:br/>
              <w:t xml:space="preserve">(spezifische Gaskonstante von Luft: 287 J </w:t>
            </w:r>
            <w:r>
              <w:rPr>
                <w:rFonts w:cs="Arial"/>
              </w:rPr>
              <w:t>∙</w:t>
            </w:r>
            <w:r>
              <w:t>kg</w:t>
            </w:r>
            <w:r w:rsidRPr="00344C27">
              <w:rPr>
                <w:vertAlign w:val="superscript"/>
              </w:rPr>
              <w:t>-1</w:t>
            </w:r>
            <w:r>
              <w:t xml:space="preserve"> </w:t>
            </w:r>
            <w:r>
              <w:rPr>
                <w:rFonts w:cs="Arial"/>
              </w:rPr>
              <w:t>∙</w:t>
            </w:r>
            <w:r>
              <w:t xml:space="preserve"> K</w:t>
            </w:r>
            <w:r w:rsidRPr="00344C27">
              <w:rPr>
                <w:vertAlign w:val="superscript"/>
              </w:rPr>
              <w:t>-1</w:t>
            </w:r>
          </w:p>
          <w:p w14:paraId="559D6088" w14:textId="2DA102A1" w:rsidR="00914205" w:rsidRDefault="00914205" w:rsidP="006107AB">
            <w:pPr>
              <w:pStyle w:val="Fuzeile"/>
              <w:tabs>
                <w:tab w:val="clear" w:pos="4536"/>
                <w:tab w:val="clear" w:pos="9072"/>
              </w:tabs>
              <w:rPr>
                <w:b/>
              </w:rPr>
            </w:pPr>
          </w:p>
        </w:tc>
        <w:tc>
          <w:tcPr>
            <w:tcW w:w="3716" w:type="dxa"/>
          </w:tcPr>
          <w:p w14:paraId="118D304E" w14:textId="6450DC58" w:rsidR="00914205" w:rsidRDefault="006B738E" w:rsidP="006107AB">
            <w:pPr>
              <w:pStyle w:val="Fuzeile"/>
              <w:tabs>
                <w:tab w:val="clear" w:pos="4536"/>
                <w:tab w:val="clear" w:pos="9072"/>
              </w:tabs>
              <w:rPr>
                <w:b/>
              </w:rPr>
            </w:pPr>
            <w:r>
              <w:rPr>
                <w:b/>
              </w:rPr>
              <w:pict w14:anchorId="04DE2D07">
                <v:shape id="_x0000_i1043" type="#_x0000_t75" style="width:135.55pt;height:189.2pt">
                  <v:imagedata r:id="rId131" o:title="th276"/>
                </v:shape>
              </w:pict>
            </w:r>
          </w:p>
        </w:tc>
      </w:tr>
    </w:tbl>
    <w:p w14:paraId="7BF1824C" w14:textId="543DCC77" w:rsidR="00A66716" w:rsidRDefault="00344C27" w:rsidP="006107AB">
      <w:pPr>
        <w:pStyle w:val="Fuzeile"/>
        <w:tabs>
          <w:tab w:val="clear" w:pos="4536"/>
          <w:tab w:val="clear" w:pos="9072"/>
        </w:tabs>
      </w:pPr>
      <w:r>
        <w:t>Auf den beweglichen Kolben wird eine Zusatzkraft F</w:t>
      </w:r>
      <w:r w:rsidRPr="00344C27">
        <w:rPr>
          <w:vertAlign w:val="subscript"/>
        </w:rPr>
        <w:t>Z</w:t>
      </w:r>
      <w:r>
        <w:t xml:space="preserve"> </w:t>
      </w:r>
      <w:r w:rsidR="00F972F3">
        <w:t xml:space="preserve">nach unten </w:t>
      </w:r>
      <w:r>
        <w:t>ausgeübt.</w:t>
      </w:r>
    </w:p>
    <w:p w14:paraId="6D45521F" w14:textId="5A49753B" w:rsidR="00A66716" w:rsidRDefault="00344C27" w:rsidP="006107AB">
      <w:pPr>
        <w:pStyle w:val="Fuzeile"/>
        <w:tabs>
          <w:tab w:val="clear" w:pos="4536"/>
          <w:tab w:val="clear" w:pos="9072"/>
        </w:tabs>
      </w:pPr>
      <w:r w:rsidRPr="00381566">
        <w:rPr>
          <w:b/>
        </w:rPr>
        <w:lastRenderedPageBreak/>
        <w:t>c)</w:t>
      </w:r>
      <w:r>
        <w:t xml:space="preserve"> Der Kolben bewegt sich zuerst eine </w:t>
      </w:r>
      <w:r w:rsidR="00682435">
        <w:t>relativ</w:t>
      </w:r>
      <w:r>
        <w:t xml:space="preserve"> große Wegstrecke schnell (adiabatische Zustandsänderung) und anschließend eine kleine Wegstrecke </w:t>
      </w:r>
      <w:r w:rsidR="00682435">
        <w:t xml:space="preserve">langsam </w:t>
      </w:r>
      <w:r w:rsidR="004F789A">
        <w:t>(iso</w:t>
      </w:r>
      <w:r w:rsidR="00CE4106">
        <w:t>bare</w:t>
      </w:r>
      <w:r w:rsidR="004F789A">
        <w:t xml:space="preserve"> Zustandsänderung) auf die Höhe h2, bei der </w:t>
      </w:r>
      <w:r w:rsidR="006C4565">
        <w:t>der Kolben wieder ruht. Beschreiben Sie für beide Teilvorgänge jeweils die Änderungen der Zustandsgrößen Druck, Temperatur und Volumen.</w:t>
      </w:r>
    </w:p>
    <w:p w14:paraId="18BE7E61" w14:textId="5554B4D4" w:rsidR="006C4565" w:rsidRDefault="00381566" w:rsidP="006107AB">
      <w:pPr>
        <w:pStyle w:val="Fuzeile"/>
        <w:tabs>
          <w:tab w:val="clear" w:pos="4536"/>
          <w:tab w:val="clear" w:pos="9072"/>
        </w:tabs>
      </w:pPr>
      <w:r w:rsidRPr="0017696A">
        <w:rPr>
          <w:b/>
        </w:rPr>
        <w:t>d)</w:t>
      </w:r>
      <w:r>
        <w:t xml:space="preserve"> Für die Höhe h</w:t>
      </w:r>
      <w:r w:rsidRPr="005C0721">
        <w:rPr>
          <w:vertAlign w:val="subscript"/>
        </w:rPr>
        <w:t>2</w:t>
      </w:r>
      <w:r>
        <w:t xml:space="preserve"> gilt:</w:t>
      </w:r>
    </w:p>
    <w:p w14:paraId="2DAA1E94" w14:textId="00ACF475" w:rsidR="00381566" w:rsidRDefault="000D5B42" w:rsidP="006107AB">
      <w:pPr>
        <w:pStyle w:val="Fuzeile"/>
        <w:tabs>
          <w:tab w:val="clear" w:pos="4536"/>
          <w:tab w:val="clear" w:pos="9072"/>
        </w:tabs>
      </w:pPr>
      <w:r w:rsidRPr="000D5B42">
        <w:rPr>
          <w:position w:val="-30"/>
        </w:rPr>
        <w:object w:dxaOrig="2360" w:dyaOrig="680" w14:anchorId="5AF5ACF2">
          <v:shape id="_x0000_i1044" type="#_x0000_t75" style="width:118.7pt;height:35.25pt" o:ole="">
            <v:imagedata r:id="rId132" o:title=""/>
          </v:shape>
          <o:OLEObject Type="Embed" ProgID="Equation.DSMT4" ShapeID="_x0000_i1044" DrawAspect="Content" ObjectID="_1735307475" r:id="rId133"/>
        </w:object>
      </w:r>
    </w:p>
    <w:p w14:paraId="062AE3BB" w14:textId="3AB1517F" w:rsidR="000D5B42" w:rsidRDefault="000D5B42" w:rsidP="006107AB">
      <w:pPr>
        <w:pStyle w:val="Fuzeile"/>
        <w:tabs>
          <w:tab w:val="clear" w:pos="4536"/>
          <w:tab w:val="clear" w:pos="9072"/>
        </w:tabs>
      </w:pPr>
      <w:r>
        <w:t>Leiten Sie diese Gleichung her.</w:t>
      </w:r>
    </w:p>
    <w:p w14:paraId="3F904948" w14:textId="77777777" w:rsidR="000D5B42" w:rsidRDefault="000D5B42" w:rsidP="006107AB">
      <w:pPr>
        <w:pStyle w:val="Fuzeile"/>
        <w:tabs>
          <w:tab w:val="clear" w:pos="4536"/>
          <w:tab w:val="clear" w:pos="9072"/>
        </w:tabs>
      </w:pPr>
    </w:p>
    <w:p w14:paraId="13FE9BF6" w14:textId="77777777" w:rsidR="006C4565" w:rsidRDefault="006C4565" w:rsidP="006107AB">
      <w:pPr>
        <w:pStyle w:val="Fuzeile"/>
        <w:tabs>
          <w:tab w:val="clear" w:pos="4536"/>
          <w:tab w:val="clear" w:pos="9072"/>
        </w:tabs>
      </w:pPr>
    </w:p>
    <w:p w14:paraId="75ECEF60" w14:textId="77777777" w:rsidR="006107AB" w:rsidRDefault="006107AB" w:rsidP="00FC6040">
      <w:pPr>
        <w:pStyle w:val="berschrift3"/>
      </w:pPr>
      <w:r>
        <w:t>Wärmeenergie</w:t>
      </w:r>
    </w:p>
    <w:p w14:paraId="1DA8375A"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0F433D71" w14:textId="77777777" w:rsidTr="006107AB">
        <w:trPr>
          <w:trHeight w:val="397"/>
        </w:trPr>
        <w:tc>
          <w:tcPr>
            <w:tcW w:w="5030" w:type="dxa"/>
            <w:vAlign w:val="center"/>
          </w:tcPr>
          <w:p w14:paraId="59604CBD" w14:textId="77777777" w:rsidR="006107AB" w:rsidRDefault="006107AB" w:rsidP="00FC6040">
            <w:pPr>
              <w:pStyle w:val="berschrift4"/>
            </w:pPr>
            <w:bookmarkStart w:id="203" w:name="t16"/>
            <w:bookmarkEnd w:id="203"/>
            <w:r>
              <w:t>Aggregatzustandsänderungen</w:t>
            </w:r>
          </w:p>
        </w:tc>
        <w:tc>
          <w:tcPr>
            <w:tcW w:w="5030" w:type="dxa"/>
            <w:vAlign w:val="center"/>
          </w:tcPr>
          <w:p w14:paraId="5E6CCEB7" w14:textId="77777777" w:rsidR="006107AB" w:rsidRDefault="006B738E" w:rsidP="006107AB">
            <w:pPr>
              <w:jc w:val="center"/>
              <w:rPr>
                <w:rStyle w:val="Hyperlink"/>
              </w:rPr>
            </w:pPr>
            <w:hyperlink w:anchor="t0" w:history="1">
              <w:r w:rsidR="006107AB">
                <w:rPr>
                  <w:rStyle w:val="Hyperlink"/>
                </w:rPr>
                <w:t>zu</w:t>
              </w:r>
              <w:bookmarkStart w:id="204" w:name="_Hlt514543951"/>
              <w:r w:rsidR="006107AB">
                <w:rPr>
                  <w:rStyle w:val="Hyperlink"/>
                </w:rPr>
                <w:t>m</w:t>
              </w:r>
              <w:bookmarkEnd w:id="204"/>
              <w:r w:rsidR="006107AB">
                <w:rPr>
                  <w:rStyle w:val="Hyperlink"/>
                </w:rPr>
                <w:t xml:space="preserve"> </w:t>
              </w:r>
              <w:bookmarkStart w:id="205" w:name="_Hlt513299235"/>
              <w:r w:rsidR="006107AB">
                <w:rPr>
                  <w:rStyle w:val="Hyperlink"/>
                </w:rPr>
                <w:t>I</w:t>
              </w:r>
              <w:bookmarkStart w:id="206" w:name="_Hlt183056207"/>
              <w:bookmarkEnd w:id="205"/>
              <w:r w:rsidR="006107AB">
                <w:rPr>
                  <w:rStyle w:val="Hyperlink"/>
                </w:rPr>
                <w:t>n</w:t>
              </w:r>
              <w:bookmarkStart w:id="207" w:name="_Hlt513299213"/>
              <w:bookmarkEnd w:id="206"/>
              <w:r w:rsidR="006107AB">
                <w:rPr>
                  <w:rStyle w:val="Hyperlink"/>
                </w:rPr>
                <w:t>h</w:t>
              </w:r>
              <w:bookmarkStart w:id="208" w:name="_Hlt520793682"/>
              <w:bookmarkEnd w:id="207"/>
              <w:r w:rsidR="006107AB">
                <w:rPr>
                  <w:rStyle w:val="Hyperlink"/>
                </w:rPr>
                <w:t>a</w:t>
              </w:r>
              <w:bookmarkEnd w:id="208"/>
              <w:r w:rsidR="006107AB">
                <w:rPr>
                  <w:rStyle w:val="Hyperlink"/>
                </w:rPr>
                <w:t>lts</w:t>
              </w:r>
              <w:bookmarkStart w:id="209" w:name="_Hlt520938594"/>
              <w:r w:rsidR="006107AB">
                <w:rPr>
                  <w:rStyle w:val="Hyperlink"/>
                </w:rPr>
                <w:t>v</w:t>
              </w:r>
              <w:bookmarkEnd w:id="209"/>
              <w:r w:rsidR="006107AB">
                <w:rPr>
                  <w:rStyle w:val="Hyperlink"/>
                </w:rPr>
                <w:t>erzeichnis</w:t>
              </w:r>
            </w:hyperlink>
          </w:p>
        </w:tc>
      </w:tr>
      <w:tr w:rsidR="006107AB" w14:paraId="7E2F26ED" w14:textId="77777777" w:rsidTr="006107AB">
        <w:trPr>
          <w:trHeight w:val="397"/>
        </w:trPr>
        <w:tc>
          <w:tcPr>
            <w:tcW w:w="10060" w:type="dxa"/>
            <w:gridSpan w:val="2"/>
            <w:vAlign w:val="center"/>
          </w:tcPr>
          <w:p w14:paraId="2198CE4D" w14:textId="77777777" w:rsidR="006107AB" w:rsidRDefault="006B738E" w:rsidP="006107AB">
            <w:pPr>
              <w:jc w:val="center"/>
              <w:rPr>
                <w:rStyle w:val="Hyperlink"/>
              </w:rPr>
            </w:pPr>
            <w:hyperlink r:id="rId134" w:anchor="wärme" w:history="1">
              <w:r w:rsidR="006107AB" w:rsidRPr="002E3880">
                <w:rPr>
                  <w:rStyle w:val="Hyperlink"/>
                </w:rPr>
                <w:t>Formeln zum Thema</w:t>
              </w:r>
            </w:hyperlink>
          </w:p>
        </w:tc>
      </w:tr>
    </w:tbl>
    <w:p w14:paraId="71F552D2" w14:textId="77777777" w:rsidR="006107AB" w:rsidRDefault="006B738E" w:rsidP="006107AB">
      <w:hyperlink r:id="rId135" w:anchor="t79" w:history="1">
        <w:r w:rsidR="006107AB">
          <w:rPr>
            <w:rStyle w:val="Hyperlink"/>
          </w:rPr>
          <w:t>79.</w:t>
        </w:r>
      </w:hyperlink>
      <w:r w:rsidR="006107AB">
        <w:t xml:space="preserve"> Beschreiben Sie, wie die spezifische Schmelzwärme von Eis bestimmt werden kann.</w:t>
      </w:r>
      <w:r w:rsidR="006107AB">
        <w:br/>
        <w:t>Leiten Sie die Gleichung zur Bestimmung der spezifischen Schmelzwärme her. Berücksichtigen Sie dabei die Wärmekapazität K  ([K] = 1 kJK</w:t>
      </w:r>
      <w:r w:rsidR="006107AB">
        <w:rPr>
          <w:vertAlign w:val="superscript"/>
        </w:rPr>
        <w:t>-1</w:t>
      </w:r>
      <w:r w:rsidR="006107AB">
        <w:t>) des Gefäßes. Die Temperatur des Eises beträgt 0 °C.</w:t>
      </w:r>
      <w:r w:rsidR="006107AB">
        <w:br/>
      </w:r>
      <w:r w:rsidR="006107AB">
        <w:rPr>
          <w:sz w:val="24"/>
        </w:rPr>
        <w:sym w:font="Symbol" w:char="F02A"/>
      </w:r>
      <w:r w:rsidR="006107AB">
        <w:rPr>
          <w:sz w:val="24"/>
        </w:rPr>
        <w:sym w:font="Symbol" w:char="F02A"/>
      </w:r>
    </w:p>
    <w:p w14:paraId="6B7744E3" w14:textId="77777777" w:rsidR="006107AB" w:rsidRDefault="006B738E" w:rsidP="006107AB">
      <w:pPr>
        <w:rPr>
          <w:snapToGrid w:val="0"/>
        </w:rPr>
      </w:pPr>
      <w:hyperlink r:id="rId136" w:anchor="t106" w:history="1">
        <w:r w:rsidR="006107AB">
          <w:rPr>
            <w:rStyle w:val="Hyperlink"/>
            <w:snapToGrid w:val="0"/>
          </w:rPr>
          <w:t>1</w:t>
        </w:r>
        <w:bookmarkStart w:id="210" w:name="_Hlt129837986"/>
        <w:r w:rsidR="006107AB">
          <w:rPr>
            <w:rStyle w:val="Hyperlink"/>
            <w:snapToGrid w:val="0"/>
          </w:rPr>
          <w:t>0</w:t>
        </w:r>
        <w:bookmarkEnd w:id="210"/>
        <w:r w:rsidR="006107AB">
          <w:rPr>
            <w:rStyle w:val="Hyperlink"/>
            <w:snapToGrid w:val="0"/>
          </w:rPr>
          <w:t>6.</w:t>
        </w:r>
      </w:hyperlink>
      <w:r w:rsidR="006107AB">
        <w:rPr>
          <w:snapToGrid w:val="0"/>
        </w:rPr>
        <w:t xml:space="preserve"> Kommt im Winter ein Brillenträger aus der kalten Außenluft in einen warmen Raum, so beschlägt seine Brille. Erklären Sie diesen Vorgang.</w:t>
      </w:r>
      <w:r w:rsidR="006107AB">
        <w:rPr>
          <w:snapToGrid w:val="0"/>
        </w:rPr>
        <w:br/>
      </w:r>
      <w:r w:rsidR="006107AB">
        <w:rPr>
          <w:sz w:val="24"/>
        </w:rPr>
        <w:sym w:font="Symbol" w:char="F02A"/>
      </w:r>
    </w:p>
    <w:p w14:paraId="599AA961" w14:textId="77777777" w:rsidR="006107AB" w:rsidRDefault="006B738E" w:rsidP="006107AB">
      <w:pPr>
        <w:rPr>
          <w:snapToGrid w:val="0"/>
        </w:rPr>
      </w:pPr>
      <w:hyperlink r:id="rId137" w:anchor="t107" w:history="1">
        <w:r w:rsidR="006107AB">
          <w:rPr>
            <w:rStyle w:val="Hyperlink"/>
            <w:snapToGrid w:val="0"/>
          </w:rPr>
          <w:t>107.</w:t>
        </w:r>
      </w:hyperlink>
      <w:r w:rsidR="006107AB">
        <w:rPr>
          <w:snapToGrid w:val="0"/>
        </w:rPr>
        <w:t xml:space="preserve"> In Gegenden mit trockenem, </w:t>
      </w:r>
      <w:r w:rsidR="00826E72">
        <w:rPr>
          <w:snapToGrid w:val="0"/>
        </w:rPr>
        <w:t>heißem</w:t>
      </w:r>
      <w:r w:rsidR="006107AB">
        <w:rPr>
          <w:snapToGrid w:val="0"/>
        </w:rPr>
        <w:t xml:space="preserve"> Klima bewahrt man das Trinkwasser in porösen Tongefäßen auf, durch die ständig etwas Wasser nach außen dringt. Was bezweckt man damit?</w:t>
      </w:r>
      <w:r w:rsidR="006107AB">
        <w:rPr>
          <w:snapToGrid w:val="0"/>
        </w:rPr>
        <w:br/>
      </w:r>
      <w:r w:rsidR="006107AB">
        <w:rPr>
          <w:sz w:val="24"/>
        </w:rPr>
        <w:sym w:font="Symbol" w:char="F02A"/>
      </w:r>
    </w:p>
    <w:p w14:paraId="1D60E441" w14:textId="77777777" w:rsidR="006107AB" w:rsidRDefault="006B738E" w:rsidP="006107AB">
      <w:pPr>
        <w:rPr>
          <w:snapToGrid w:val="0"/>
        </w:rPr>
      </w:pPr>
      <w:hyperlink r:id="rId138" w:anchor="t108" w:history="1">
        <w:r w:rsidR="006107AB">
          <w:rPr>
            <w:rStyle w:val="Hyperlink"/>
            <w:snapToGrid w:val="0"/>
          </w:rPr>
          <w:t>108.</w:t>
        </w:r>
      </w:hyperlink>
      <w:r w:rsidR="006107AB">
        <w:rPr>
          <w:snapToGrid w:val="0"/>
        </w:rPr>
        <w:t xml:space="preserve"> Reibt man das Gesicht mit einem sogenannten "Gesichtswasser" ein, das im allgemeinen Alkohol enthält, so spürt man dort eine starke Abkühlung. Worauf beruht diese?</w:t>
      </w:r>
      <w:r w:rsidR="006107AB">
        <w:rPr>
          <w:snapToGrid w:val="0"/>
        </w:rPr>
        <w:br/>
      </w:r>
      <w:r w:rsidR="006107AB">
        <w:rPr>
          <w:sz w:val="24"/>
        </w:rPr>
        <w:sym w:font="Symbol" w:char="F02A"/>
      </w:r>
    </w:p>
    <w:p w14:paraId="29214850" w14:textId="77777777" w:rsidR="006107AB" w:rsidRDefault="006B738E" w:rsidP="006107AB">
      <w:pPr>
        <w:rPr>
          <w:snapToGrid w:val="0"/>
        </w:rPr>
      </w:pPr>
      <w:hyperlink r:id="rId139" w:anchor="t109" w:history="1">
        <w:r w:rsidR="006107AB">
          <w:rPr>
            <w:rStyle w:val="Hyperlink"/>
            <w:snapToGrid w:val="0"/>
          </w:rPr>
          <w:t>109.</w:t>
        </w:r>
      </w:hyperlink>
      <w:r w:rsidR="006107AB">
        <w:rPr>
          <w:snapToGrid w:val="0"/>
        </w:rPr>
        <w:t xml:space="preserve"> Den heißen Luftstrom eines Haartrockners empfindet man erst dann als unangenehm, wenn die Haare getrocknet sind. Warum nicht, solange die Haare noch feucht sind?</w:t>
      </w:r>
      <w:r w:rsidR="006107AB">
        <w:rPr>
          <w:snapToGrid w:val="0"/>
        </w:rPr>
        <w:br/>
      </w:r>
      <w:r w:rsidR="006107AB">
        <w:rPr>
          <w:sz w:val="24"/>
        </w:rPr>
        <w:sym w:font="Symbol" w:char="F02A"/>
      </w:r>
    </w:p>
    <w:p w14:paraId="7CDFEF77" w14:textId="77777777" w:rsidR="006107AB" w:rsidRDefault="006B738E" w:rsidP="006107AB">
      <w:pPr>
        <w:rPr>
          <w:snapToGrid w:val="0"/>
        </w:rPr>
      </w:pPr>
      <w:hyperlink r:id="rId140" w:anchor="t110" w:history="1">
        <w:r w:rsidR="006107AB">
          <w:rPr>
            <w:rStyle w:val="Hyperlink"/>
            <w:snapToGrid w:val="0"/>
          </w:rPr>
          <w:t>110.</w:t>
        </w:r>
      </w:hyperlink>
      <w:r w:rsidR="006107AB">
        <w:rPr>
          <w:snapToGrid w:val="0"/>
        </w:rPr>
        <w:t xml:space="preserve"> Selbst bei ruhigem Wetter kann man schwachen Wind feststellen, indem man einen Finger anfeuchtet und senkrecht in die Luft hält. Eine Seite des Fingers wird kühl; aus dieser Richtung weht der Wind. Erkläre diesen Vorgang!</w:t>
      </w:r>
      <w:r w:rsidR="006107AB">
        <w:rPr>
          <w:snapToGrid w:val="0"/>
        </w:rPr>
        <w:br/>
      </w:r>
      <w:r w:rsidR="006107AB">
        <w:rPr>
          <w:sz w:val="24"/>
        </w:rPr>
        <w:sym w:font="Symbol" w:char="F02A"/>
      </w:r>
    </w:p>
    <w:p w14:paraId="35F2903B" w14:textId="77777777" w:rsidR="006107AB" w:rsidRDefault="006B738E" w:rsidP="006107AB">
      <w:hyperlink r:id="rId141" w:anchor="t119" w:history="1">
        <w:r w:rsidR="006107AB">
          <w:rPr>
            <w:rStyle w:val="Hyperlink"/>
          </w:rPr>
          <w:t>119.</w:t>
        </w:r>
      </w:hyperlink>
      <w:r w:rsidR="006107AB">
        <w:t xml:space="preserve"> Warum kann man in einem Kupfertiegel nicht Eisen schmelzen?</w:t>
      </w:r>
      <w:r w:rsidR="006107AB">
        <w:br/>
      </w:r>
      <w:r w:rsidR="006107AB">
        <w:rPr>
          <w:sz w:val="24"/>
        </w:rPr>
        <w:sym w:font="Symbol" w:char="F02A"/>
      </w:r>
    </w:p>
    <w:p w14:paraId="359405C5" w14:textId="77777777" w:rsidR="006107AB" w:rsidRDefault="006B738E" w:rsidP="006107AB">
      <w:hyperlink r:id="rId142" w:anchor="t120" w:history="1">
        <w:r w:rsidR="006107AB">
          <w:rPr>
            <w:rStyle w:val="Hyperlink"/>
          </w:rPr>
          <w:t>120.</w:t>
        </w:r>
      </w:hyperlink>
      <w:r w:rsidR="006107AB">
        <w:t xml:space="preserve"> Wie schützt man das Kühlwasser im Motor eines PKW vor dem Gefrieren im Winter?</w:t>
      </w:r>
      <w:r w:rsidR="006107AB">
        <w:br/>
      </w:r>
      <w:r w:rsidR="006107AB">
        <w:rPr>
          <w:sz w:val="24"/>
        </w:rPr>
        <w:sym w:font="Symbol" w:char="F02A"/>
      </w:r>
    </w:p>
    <w:p w14:paraId="0AAE2458" w14:textId="77777777" w:rsidR="006107AB" w:rsidRDefault="006B738E" w:rsidP="006107AB">
      <w:hyperlink r:id="rId143" w:anchor="t126" w:history="1">
        <w:r w:rsidR="006107AB">
          <w:rPr>
            <w:rStyle w:val="Hyperlink"/>
          </w:rPr>
          <w:t>126.</w:t>
        </w:r>
      </w:hyperlink>
      <w:r w:rsidR="006107AB">
        <w:t xml:space="preserve"> Es ist bekannt, dass die Siedetemperatur des Wassers mit fallendem Druck ebenfalls kleiner wird. Warum nutzt man das nicht aus und baut Kochtöpfe, in denen die Luft abgepumpt wird? Das würde doch eine große Einsparung an Brennstoffen bedeuten.</w:t>
      </w:r>
      <w:r w:rsidR="006107AB">
        <w:br/>
      </w:r>
      <w:r w:rsidR="006107AB">
        <w:rPr>
          <w:sz w:val="24"/>
        </w:rPr>
        <w:sym w:font="Symbol" w:char="F02A"/>
      </w:r>
    </w:p>
    <w:p w14:paraId="55B50C46" w14:textId="77777777" w:rsidR="006107AB" w:rsidRDefault="006B738E" w:rsidP="006107AB">
      <w:hyperlink r:id="rId144" w:anchor="t128" w:history="1">
        <w:r w:rsidR="006107AB">
          <w:rPr>
            <w:rStyle w:val="Hyperlink"/>
          </w:rPr>
          <w:t>12</w:t>
        </w:r>
        <w:bookmarkStart w:id="211" w:name="_Hlt520793849"/>
        <w:r w:rsidR="006107AB">
          <w:rPr>
            <w:rStyle w:val="Hyperlink"/>
          </w:rPr>
          <w:t>8</w:t>
        </w:r>
        <w:bookmarkEnd w:id="211"/>
        <w:r w:rsidR="006107AB">
          <w:rPr>
            <w:rStyle w:val="Hyperlink"/>
          </w:rPr>
          <w:t>.</w:t>
        </w:r>
      </w:hyperlink>
      <w:r w:rsidR="006107AB">
        <w:t xml:space="preserve"> </w:t>
      </w:r>
      <w:r w:rsidR="005A1C46">
        <w:t>Lässt</w:t>
      </w:r>
      <w:r w:rsidR="006107AB">
        <w:t xml:space="preserve"> man Wasser auf eine sehr heiße Herdplatte tropfen, verdampft es nicht sofort, sondern bildet kleine Kugeln, die bis zu mehreren Minuten liegen bleiben und dabei langsam verdampfen. Wie ist das zu erklären?</w:t>
      </w:r>
      <w:r w:rsidR="006107AB">
        <w:br/>
      </w:r>
      <w:r w:rsidR="006107AB">
        <w:rPr>
          <w:sz w:val="24"/>
        </w:rPr>
        <w:sym w:font="Symbol" w:char="F02A"/>
      </w:r>
      <w:r w:rsidR="006107AB">
        <w:rPr>
          <w:sz w:val="24"/>
        </w:rPr>
        <w:sym w:font="Symbol" w:char="F02A"/>
      </w:r>
    </w:p>
    <w:p w14:paraId="1DA4BE23" w14:textId="77777777" w:rsidR="006107AB" w:rsidRDefault="006B738E" w:rsidP="006107AB">
      <w:hyperlink r:id="rId145" w:anchor="t130" w:history="1">
        <w:r w:rsidR="006107AB">
          <w:rPr>
            <w:rStyle w:val="Hyperlink"/>
          </w:rPr>
          <w:t>130.</w:t>
        </w:r>
      </w:hyperlink>
      <w:r w:rsidR="006107AB">
        <w:t xml:space="preserve"> Bei beginnendem Frost gefriert feuchter Boden nicht so tief wie trockner. Woran liegt das?</w:t>
      </w:r>
      <w:r w:rsidR="006107AB">
        <w:br/>
      </w:r>
      <w:r w:rsidR="006107AB">
        <w:rPr>
          <w:sz w:val="24"/>
        </w:rPr>
        <w:sym w:font="Symbol" w:char="F02A"/>
      </w:r>
    </w:p>
    <w:p w14:paraId="541EFCFC" w14:textId="77777777" w:rsidR="006107AB" w:rsidRDefault="006B738E" w:rsidP="006107AB">
      <w:hyperlink r:id="rId146" w:anchor="t137" w:history="1">
        <w:r w:rsidR="006107AB">
          <w:rPr>
            <w:rStyle w:val="Hyperlink"/>
          </w:rPr>
          <w:t>137.</w:t>
        </w:r>
      </w:hyperlink>
      <w:r w:rsidR="006107AB">
        <w:t xml:space="preserve"> Wie bestimmt man die Höhe eines Berges mit Hilfe einer Heizplatte, eines Kochtopfes mit Wasser und eines genauen Thermometers?</w:t>
      </w:r>
      <w:r w:rsidR="006107AB">
        <w:br/>
      </w:r>
      <w:r w:rsidR="006107AB">
        <w:rPr>
          <w:sz w:val="24"/>
        </w:rPr>
        <w:sym w:font="Symbol" w:char="F02A"/>
      </w:r>
      <w:r w:rsidR="006107AB">
        <w:rPr>
          <w:sz w:val="24"/>
        </w:rPr>
        <w:sym w:font="Symbol" w:char="F02A"/>
      </w:r>
    </w:p>
    <w:p w14:paraId="43DC3932" w14:textId="77777777" w:rsidR="006107AB" w:rsidRDefault="006B738E" w:rsidP="006107AB">
      <w:hyperlink r:id="rId147" w:anchor="t138" w:history="1">
        <w:r w:rsidR="006107AB">
          <w:rPr>
            <w:rStyle w:val="Hyperlink"/>
          </w:rPr>
          <w:t>138.</w:t>
        </w:r>
      </w:hyperlink>
      <w:r w:rsidR="006107AB">
        <w:t xml:space="preserve"> In einem geschlossenen Gefäß befinden sich einige Flüssigkeitstropfen unterschiedlicher Größe. Was passiert nach hinreichend langer Zeit?</w:t>
      </w:r>
      <w:r w:rsidR="006107AB">
        <w:br/>
      </w:r>
      <w:r w:rsidR="006107AB">
        <w:rPr>
          <w:sz w:val="24"/>
        </w:rPr>
        <w:sym w:font="Symbol" w:char="F02A"/>
      </w:r>
    </w:p>
    <w:p w14:paraId="728B1159" w14:textId="77777777" w:rsidR="006107AB" w:rsidRDefault="006B738E" w:rsidP="006107AB">
      <w:hyperlink r:id="rId148" w:anchor="t147" w:history="1">
        <w:r w:rsidR="006107AB">
          <w:rPr>
            <w:rStyle w:val="Hyperlink"/>
          </w:rPr>
          <w:t>147.</w:t>
        </w:r>
      </w:hyperlink>
      <w:r w:rsidR="006107AB">
        <w:t xml:space="preserve"> In einem Rundkolben wird Wasser zum Sieden gebracht und dann durch einen Stopfen verschlossen. Nun wird das Gefäß mit kaltem Wasser übergossen. </w:t>
      </w:r>
      <w:r w:rsidR="006107AB">
        <w:br/>
        <w:t xml:space="preserve">Man erkennt, dass sich im Wasser wieder Siedebläschen bilden. </w:t>
      </w:r>
      <w:r w:rsidR="006107AB">
        <w:br/>
        <w:t>Wie ist das zu erklären?</w:t>
      </w:r>
      <w:r w:rsidR="006107AB">
        <w:br/>
      </w:r>
      <w:r w:rsidR="006107AB">
        <w:rPr>
          <w:sz w:val="24"/>
        </w:rPr>
        <w:sym w:font="Symbol" w:char="F02A"/>
      </w:r>
      <w:r w:rsidR="006107AB">
        <w:rPr>
          <w:sz w:val="24"/>
        </w:rPr>
        <w:sym w:font="Symbol" w:char="F02A"/>
      </w:r>
      <w:r w:rsidR="006107AB">
        <w:rPr>
          <w:sz w:val="24"/>
        </w:rPr>
        <w:br/>
      </w:r>
      <w:bookmarkStart w:id="212" w:name="_Hlt25566926"/>
      <w:r w:rsidR="006107AB">
        <w:rPr>
          <w:sz w:val="24"/>
        </w:rPr>
        <w:fldChar w:fldCharType="begin"/>
      </w:r>
      <w:r w:rsidR="0003313D">
        <w:rPr>
          <w:sz w:val="24"/>
        </w:rPr>
        <w:instrText>HYPERLINK "lsgtherm</w:instrText>
      </w:r>
      <w:r w:rsidR="007D4928">
        <w:rPr>
          <w:sz w:val="24"/>
        </w:rPr>
        <w:instrText>.docx</w:instrText>
      </w:r>
      <w:r w:rsidR="0003313D">
        <w:rPr>
          <w:sz w:val="24"/>
        </w:rPr>
        <w:instrText>" \l "t178"</w:instrText>
      </w:r>
      <w:r w:rsidR="006107AB">
        <w:rPr>
          <w:sz w:val="24"/>
        </w:rPr>
        <w:fldChar w:fldCharType="separate"/>
      </w:r>
      <w:r w:rsidR="006107AB">
        <w:rPr>
          <w:rStyle w:val="Hyperlink"/>
        </w:rPr>
        <w:t>178.</w:t>
      </w:r>
      <w:r w:rsidR="006107AB">
        <w:rPr>
          <w:sz w:val="24"/>
        </w:rPr>
        <w:fldChar w:fldCharType="end"/>
      </w:r>
      <w:bookmarkEnd w:id="212"/>
      <w:r w:rsidR="006107AB">
        <w:t xml:space="preserve"> Warum heißt ein Schnellkochtopf „Schnellkochtopf“?</w:t>
      </w:r>
    </w:p>
    <w:p w14:paraId="5C256988" w14:textId="77777777" w:rsidR="006107AB" w:rsidRDefault="006107AB" w:rsidP="006107AB">
      <w:pPr>
        <w:pStyle w:val="Textkrper-Zeileneinzug"/>
        <w:ind w:left="0"/>
        <w:rPr>
          <w:rFonts w:ascii="Arial" w:hAnsi="Arial"/>
        </w:rPr>
      </w:pPr>
      <w:r>
        <w:rPr>
          <w:rFonts w:ascii="Arial" w:hAnsi="Arial"/>
        </w:rPr>
        <w:t>a) Die Siedetemperatur im Topf ist geringer als in herkömmlichen Töpfen. Deshalb kocht es eher, also schneller.</w:t>
      </w:r>
    </w:p>
    <w:p w14:paraId="224E7D52" w14:textId="77777777" w:rsidR="006107AB" w:rsidRDefault="006107AB" w:rsidP="006107AB">
      <w:r>
        <w:t>b) Die Bezeichnung ist die Idee pfiffiger Topfverkäufer und eigentlich irreführend, da das Kochen immer gleich schnell geht.</w:t>
      </w:r>
    </w:p>
    <w:p w14:paraId="382A7062" w14:textId="77777777" w:rsidR="006107AB" w:rsidRDefault="006107AB" w:rsidP="006107AB">
      <w:r>
        <w:t>c) Die Siedetemperatur im Topf ist höher und dadurch werden Speisen schneller gar.</w:t>
      </w:r>
    </w:p>
    <w:p w14:paraId="4F261EEA" w14:textId="77777777" w:rsidR="006107AB" w:rsidRDefault="006107AB" w:rsidP="006107AB">
      <w:r>
        <w:t>d) Der Schnellkochtopf hat mehrere Etagen. Damit können mehrere Dinge gleichzeitig gekocht werden (Gemüse, Kartoffeln, Fleisch)</w:t>
      </w:r>
    </w:p>
    <w:p w14:paraId="047CE382" w14:textId="77777777" w:rsidR="006107AB" w:rsidRDefault="006107AB" w:rsidP="006107AB">
      <w:pPr>
        <w:rPr>
          <w:sz w:val="24"/>
        </w:rPr>
      </w:pPr>
      <w:r>
        <w:rPr>
          <w:sz w:val="24"/>
        </w:rPr>
        <w:sym w:font="Symbol" w:char="F02A"/>
      </w:r>
      <w:r>
        <w:rPr>
          <w:sz w:val="24"/>
        </w:rPr>
        <w:sym w:font="Symbol" w:char="F02A"/>
      </w:r>
    </w:p>
    <w:p w14:paraId="4630A64D" w14:textId="77777777" w:rsidR="006107AB" w:rsidRDefault="006B738E" w:rsidP="006107AB">
      <w:hyperlink r:id="rId149" w:anchor="t179" w:history="1">
        <w:r w:rsidR="006107AB">
          <w:rPr>
            <w:rStyle w:val="Hyperlink"/>
          </w:rPr>
          <w:t>1</w:t>
        </w:r>
        <w:bookmarkStart w:id="213" w:name="_Hlt100993440"/>
        <w:r w:rsidR="006107AB">
          <w:rPr>
            <w:rStyle w:val="Hyperlink"/>
          </w:rPr>
          <w:t>7</w:t>
        </w:r>
        <w:bookmarkEnd w:id="213"/>
        <w:r w:rsidR="006107AB">
          <w:rPr>
            <w:rStyle w:val="Hyperlink"/>
          </w:rPr>
          <w:t>9.</w:t>
        </w:r>
      </w:hyperlink>
      <w:r w:rsidR="006107AB">
        <w:t xml:space="preserve"> Warum sind die Kufen der Schlittschuhe so schmal?</w:t>
      </w:r>
      <w:r w:rsidR="006107AB">
        <w:br/>
      </w:r>
      <w:r w:rsidR="006107AB">
        <w:rPr>
          <w:sz w:val="24"/>
        </w:rPr>
        <w:sym w:font="Symbol" w:char="F02A"/>
      </w:r>
      <w:r w:rsidR="006107AB">
        <w:rPr>
          <w:sz w:val="24"/>
        </w:rPr>
        <w:sym w:font="Symbol" w:char="F02A"/>
      </w:r>
    </w:p>
    <w:p w14:paraId="5368BB07" w14:textId="77777777" w:rsidR="006107AB" w:rsidRDefault="006107AB" w:rsidP="006107AB">
      <w:bookmarkStart w:id="214" w:name="_Hlt100993604"/>
      <w:r>
        <w:rPr>
          <w:color w:val="FF0000"/>
          <w:sz w:val="36"/>
        </w:rPr>
        <w:sym w:font="Symbol" w:char="F02A"/>
      </w:r>
      <w:hyperlink r:id="rId150" w:anchor="t193" w:history="1">
        <w:r>
          <w:rPr>
            <w:rStyle w:val="Hyperlink"/>
          </w:rPr>
          <w:t>1</w:t>
        </w:r>
        <w:bookmarkStart w:id="215" w:name="_Hlt100994630"/>
        <w:r>
          <w:rPr>
            <w:rStyle w:val="Hyperlink"/>
          </w:rPr>
          <w:t>9</w:t>
        </w:r>
        <w:bookmarkStart w:id="216" w:name="_Hlt100994640"/>
        <w:bookmarkEnd w:id="215"/>
        <w:r>
          <w:rPr>
            <w:rStyle w:val="Hyperlink"/>
          </w:rPr>
          <w:t>3</w:t>
        </w:r>
        <w:bookmarkEnd w:id="216"/>
        <w:r>
          <w:rPr>
            <w:rStyle w:val="Hyperlink"/>
          </w:rPr>
          <w:t>.</w:t>
        </w:r>
      </w:hyperlink>
      <w:bookmarkEnd w:id="214"/>
      <w:r>
        <w:t xml:space="preserve"> Um die spezifische Verdampfungswärme von Wasser experimentell zu bestimmen, wird eine Wassermenge der Anfangstemperatur 30°C unter gleichmäßiger Wärmezufuhr erhitzt. Dabei stellt man fest, dass sie nach 35 Sekunden zu sieden beginnt und nach weiteren 4,5 Minuten vollständig verdampft ist.</w:t>
      </w:r>
      <w:r>
        <w:br/>
        <w:t xml:space="preserve">Berechnen Sie die spezifische Verdampfungswärme von Wasser, wenn weiterhin bekannt ist, dass Wasser eine spezifische Wärmekapazität von 4,19 kJ/kg K hat. Die Verdunstung des Wassers wird vernachlässigt. </w:t>
      </w:r>
    </w:p>
    <w:p w14:paraId="73DBDA53" w14:textId="77777777" w:rsidR="006107AB" w:rsidRDefault="006107AB" w:rsidP="006107AB">
      <w:pPr>
        <w:rPr>
          <w:sz w:val="24"/>
        </w:rPr>
      </w:pPr>
      <w:r>
        <w:rPr>
          <w:sz w:val="24"/>
        </w:rPr>
        <w:sym w:font="Symbol" w:char="F02A"/>
      </w:r>
      <w:r>
        <w:rPr>
          <w:sz w:val="24"/>
        </w:rPr>
        <w:sym w:font="Symbol" w:char="F02A"/>
      </w:r>
    </w:p>
    <w:p w14:paraId="545399BD" w14:textId="77777777" w:rsidR="006107AB" w:rsidRDefault="006107AB" w:rsidP="006107AB">
      <w:r>
        <w:rPr>
          <w:color w:val="FF0000"/>
          <w:sz w:val="36"/>
        </w:rPr>
        <w:sym w:font="Symbol" w:char="F02A"/>
      </w:r>
      <w:bookmarkStart w:id="217" w:name="_Hlt103404495"/>
      <w:r>
        <w:fldChar w:fldCharType="begin"/>
      </w:r>
      <w:r w:rsidR="0003313D">
        <w:instrText>HYPERLINK "lsgtherm</w:instrText>
      </w:r>
      <w:r w:rsidR="007D4928">
        <w:instrText>.docx</w:instrText>
      </w:r>
      <w:r w:rsidR="0003313D">
        <w:instrText>" \l "t196"</w:instrText>
      </w:r>
      <w:r>
        <w:fldChar w:fldCharType="separate"/>
      </w:r>
      <w:r>
        <w:rPr>
          <w:rStyle w:val="Hyperlink"/>
        </w:rPr>
        <w:t>19</w:t>
      </w:r>
      <w:bookmarkStart w:id="218" w:name="_Hlt103405048"/>
      <w:r>
        <w:rPr>
          <w:rStyle w:val="Hyperlink"/>
        </w:rPr>
        <w:t>6</w:t>
      </w:r>
      <w:bookmarkEnd w:id="218"/>
      <w:r>
        <w:rPr>
          <w:rStyle w:val="Hyperlink"/>
        </w:rPr>
        <w:t xml:space="preserve">. </w:t>
      </w:r>
      <w:r>
        <w:fldChar w:fldCharType="end"/>
      </w:r>
      <w:bookmarkEnd w:id="217"/>
      <w:r>
        <w:t xml:space="preserve"> Berechne die Energiemengen, die notwendig sind, um 100 g Eis zu schmelzen, dann von 0°C auf 100°C zu erwärmen und schließlich vollständig in Dampf umzuwandeln.</w:t>
      </w:r>
      <w:r>
        <w:br/>
        <w:t>Vergleiche diese Energiemengen.</w:t>
      </w:r>
    </w:p>
    <w:p w14:paraId="263DBD9B" w14:textId="77777777" w:rsidR="006107AB" w:rsidRDefault="006107AB" w:rsidP="006107AB">
      <w:pPr>
        <w:rPr>
          <w:sz w:val="24"/>
        </w:rPr>
      </w:pPr>
      <w:r>
        <w:rPr>
          <w:sz w:val="24"/>
        </w:rPr>
        <w:sym w:font="Symbol" w:char="F02A"/>
      </w:r>
      <w:r>
        <w:rPr>
          <w:sz w:val="24"/>
        </w:rPr>
        <w:sym w:font="Symbol" w:char="F02A"/>
      </w:r>
    </w:p>
    <w:p w14:paraId="299FA3E6" w14:textId="77777777" w:rsidR="006107AB" w:rsidRDefault="006B738E" w:rsidP="006107AB">
      <w:hyperlink r:id="rId151" w:anchor="t197" w:history="1">
        <w:r w:rsidR="006107AB">
          <w:rPr>
            <w:rStyle w:val="Hyperlink"/>
          </w:rPr>
          <w:t>1</w:t>
        </w:r>
        <w:bookmarkStart w:id="219" w:name="_Hlt103405073"/>
        <w:bookmarkStart w:id="220" w:name="_Hlt103405070"/>
        <w:bookmarkEnd w:id="219"/>
        <w:r w:rsidR="006107AB">
          <w:rPr>
            <w:rStyle w:val="Hyperlink"/>
          </w:rPr>
          <w:t>9</w:t>
        </w:r>
        <w:bookmarkEnd w:id="220"/>
        <w:r w:rsidR="006107AB">
          <w:rPr>
            <w:rStyle w:val="Hyperlink"/>
          </w:rPr>
          <w:t>7.</w:t>
        </w:r>
      </w:hyperlink>
      <w:r w:rsidR="006107AB">
        <w:t xml:space="preserve"> Warum dauert es im Frühjahr zum Teil sehr lange, bis das Eis auf einem großen See vollständig geschmolzen ist?</w:t>
      </w:r>
    </w:p>
    <w:p w14:paraId="6C5F780F" w14:textId="77777777" w:rsidR="006107AB" w:rsidRDefault="006107AB" w:rsidP="006107AB"/>
    <w:bookmarkStart w:id="221" w:name="_Hlt125465331"/>
    <w:bookmarkStart w:id="222" w:name="_Hlt125458931"/>
    <w:bookmarkEnd w:id="221"/>
    <w:p w14:paraId="258DB88F" w14:textId="77777777" w:rsidR="006107AB" w:rsidRDefault="006107AB" w:rsidP="006107AB">
      <w:r>
        <w:fldChar w:fldCharType="begin"/>
      </w:r>
      <w:r w:rsidR="0003313D">
        <w:instrText>HYPERLINK "lsgtherm</w:instrText>
      </w:r>
      <w:r w:rsidR="007D4928">
        <w:instrText>.docx</w:instrText>
      </w:r>
      <w:r w:rsidR="0003313D">
        <w:instrText>" \l "t203"</w:instrText>
      </w:r>
      <w:r>
        <w:fldChar w:fldCharType="separate"/>
      </w:r>
      <w:r>
        <w:rPr>
          <w:rStyle w:val="Hyperlink"/>
        </w:rPr>
        <w:t>2</w:t>
      </w:r>
      <w:bookmarkStart w:id="223" w:name="_Hlt160495488"/>
      <w:r>
        <w:rPr>
          <w:rStyle w:val="Hyperlink"/>
        </w:rPr>
        <w:t>0</w:t>
      </w:r>
      <w:bookmarkStart w:id="224" w:name="_Hlt125458257"/>
      <w:bookmarkEnd w:id="223"/>
      <w:r>
        <w:rPr>
          <w:rStyle w:val="Hyperlink"/>
        </w:rPr>
        <w:t>3</w:t>
      </w:r>
      <w:bookmarkEnd w:id="224"/>
      <w:r>
        <w:rPr>
          <w:rStyle w:val="Hyperlink"/>
        </w:rPr>
        <w:t>.</w:t>
      </w:r>
      <w:r>
        <w:fldChar w:fldCharType="end"/>
      </w:r>
      <w:bookmarkEnd w:id="222"/>
      <w:r>
        <w:t xml:space="preserve"> Wenn im Winter Schnee liegt und so richtig klares Wetter ist, also kitschig blauer Himmel und furchtbar kalt, verschwindet trotzdem etwas von dem Schnee. Wieso ist das möglich, obwohl die Temperaturen nicht über 0°C ansteigen?</w:t>
      </w:r>
    </w:p>
    <w:p w14:paraId="48EE0903" w14:textId="77777777" w:rsidR="006107AB" w:rsidRDefault="006107AB" w:rsidP="006107AB"/>
    <w:p w14:paraId="6EDC815E" w14:textId="77777777" w:rsidR="006107AB" w:rsidRDefault="006B738E" w:rsidP="006107AB">
      <w:pPr>
        <w:rPr>
          <w:snapToGrid w:val="0"/>
        </w:rPr>
      </w:pPr>
      <w:hyperlink r:id="rId152" w:anchor="t208" w:history="1">
        <w:r w:rsidR="006107AB">
          <w:rPr>
            <w:rStyle w:val="Hyperlink"/>
          </w:rPr>
          <w:t>2</w:t>
        </w:r>
        <w:bookmarkStart w:id="225" w:name="_Hlt165530559"/>
        <w:r w:rsidR="006107AB">
          <w:rPr>
            <w:rStyle w:val="Hyperlink"/>
          </w:rPr>
          <w:t>0</w:t>
        </w:r>
        <w:bookmarkEnd w:id="225"/>
        <w:r w:rsidR="006107AB">
          <w:rPr>
            <w:rStyle w:val="Hyperlink"/>
          </w:rPr>
          <w:t>8.</w:t>
        </w:r>
      </w:hyperlink>
      <w:r w:rsidR="006107AB">
        <w:rPr>
          <w:snapToGrid w:val="0"/>
        </w:rPr>
        <w:t xml:space="preserve"> Gerade an den heißen Sommertagen ist bei der Schreibtischarbeit ein Ventilator ganz angenehm. Warum kühlt ein Ventilator?</w:t>
      </w:r>
      <w:r w:rsidR="006107AB">
        <w:rPr>
          <w:snapToGrid w:val="0"/>
        </w:rPr>
        <w:br/>
      </w:r>
      <w:r w:rsidR="006107AB">
        <w:rPr>
          <w:snapToGrid w:val="0"/>
        </w:rPr>
        <w:br/>
        <w:t>a) Bewegte Luftteilchen haben eine niedrigere Temperatur als ruhende Luftteilchen, da sie thermische Energie in Bewegungsenergie umgewandelt haben..</w:t>
      </w:r>
      <w:r w:rsidR="006107AB">
        <w:rPr>
          <w:snapToGrid w:val="0"/>
        </w:rPr>
        <w:br/>
      </w:r>
      <w:r w:rsidR="006107AB">
        <w:rPr>
          <w:snapToGrid w:val="0"/>
        </w:rPr>
        <w:lastRenderedPageBreak/>
        <w:t>b) Der Ventilator bläst die warme Luft, die sich um den Körper herum bildet, weg. Dadurch wird die Verdunstung von Wasser beschleunigt, die dem Körper Wärme entzieht.</w:t>
      </w:r>
    </w:p>
    <w:p w14:paraId="1C5BE5B7" w14:textId="77777777" w:rsidR="006107AB" w:rsidRDefault="006107AB" w:rsidP="006107AB">
      <w:pPr>
        <w:rPr>
          <w:snapToGrid w:val="0"/>
        </w:rPr>
      </w:pPr>
      <w:r>
        <w:rPr>
          <w:snapToGrid w:val="0"/>
        </w:rPr>
        <w:t xml:space="preserve">c) Durch den Sog der Luft entsteht um den Körper herum ein geringer Druck. Nach dem Gesetz von Amontons sinkt </w:t>
      </w:r>
      <w:r w:rsidR="00FC6040">
        <w:rPr>
          <w:snapToGrid w:val="0"/>
        </w:rPr>
        <w:t>bei kleiner werdendem</w:t>
      </w:r>
      <w:r>
        <w:rPr>
          <w:snapToGrid w:val="0"/>
        </w:rPr>
        <w:t xml:space="preserve"> Druck die Temperatur.</w:t>
      </w:r>
    </w:p>
    <w:p w14:paraId="0C886CFC" w14:textId="77777777" w:rsidR="006107AB" w:rsidRDefault="006107AB" w:rsidP="006107AB">
      <w:pPr>
        <w:rPr>
          <w:sz w:val="24"/>
        </w:rPr>
      </w:pPr>
      <w:r>
        <w:rPr>
          <w:sz w:val="24"/>
        </w:rPr>
        <w:sym w:font="Symbol" w:char="F02A"/>
      </w:r>
    </w:p>
    <w:p w14:paraId="68C9A84E" w14:textId="77777777" w:rsidR="006107AB" w:rsidRDefault="006B738E" w:rsidP="006107AB">
      <w:hyperlink r:id="rId153" w:anchor="t215" w:history="1">
        <w:r w:rsidR="006107AB">
          <w:rPr>
            <w:rStyle w:val="Hyperlink"/>
          </w:rPr>
          <w:t>2</w:t>
        </w:r>
        <w:bookmarkStart w:id="226" w:name="_Hlt213735529"/>
        <w:bookmarkStart w:id="227" w:name="_Hlt183055255"/>
        <w:bookmarkEnd w:id="226"/>
        <w:r w:rsidR="006107AB">
          <w:rPr>
            <w:rStyle w:val="Hyperlink"/>
          </w:rPr>
          <w:t>1</w:t>
        </w:r>
        <w:bookmarkStart w:id="228" w:name="_Hlt212679808"/>
        <w:bookmarkEnd w:id="227"/>
        <w:r w:rsidR="006107AB">
          <w:rPr>
            <w:rStyle w:val="Hyperlink"/>
          </w:rPr>
          <w:t>5</w:t>
        </w:r>
        <w:bookmarkEnd w:id="228"/>
        <w:r w:rsidR="006107AB">
          <w:rPr>
            <w:rStyle w:val="Hyperlink"/>
          </w:rPr>
          <w:t>.</w:t>
        </w:r>
      </w:hyperlink>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6107AB" w14:paraId="744B9DB8" w14:textId="77777777" w:rsidTr="006107AB">
        <w:tc>
          <w:tcPr>
            <w:tcW w:w="5030" w:type="dxa"/>
            <w:tcBorders>
              <w:top w:val="nil"/>
              <w:left w:val="nil"/>
              <w:bottom w:val="nil"/>
              <w:right w:val="nil"/>
            </w:tcBorders>
          </w:tcPr>
          <w:p w14:paraId="1B4AB159" w14:textId="77777777" w:rsidR="006107AB" w:rsidRDefault="006B738E" w:rsidP="006107AB">
            <w:r>
              <w:pict w14:anchorId="6E2E544E">
                <v:shape id="_x0000_i1045" type="#_x0000_t75" style="width:245.1pt;height:324pt" fillcolor="window">
                  <v:imagedata r:id="rId154" o:title="th215_1"/>
                </v:shape>
              </w:pict>
            </w:r>
          </w:p>
        </w:tc>
        <w:tc>
          <w:tcPr>
            <w:tcW w:w="5030" w:type="dxa"/>
            <w:tcBorders>
              <w:top w:val="nil"/>
              <w:left w:val="nil"/>
              <w:bottom w:val="nil"/>
              <w:right w:val="nil"/>
            </w:tcBorders>
          </w:tcPr>
          <w:p w14:paraId="1B826439" w14:textId="77777777" w:rsidR="006107AB" w:rsidRDefault="006B738E" w:rsidP="006107AB">
            <w:r>
              <w:pict w14:anchorId="0265240F">
                <v:shape id="_x0000_i1046" type="#_x0000_t75" style="width:245.1pt;height:331.65pt" fillcolor="window">
                  <v:imagedata r:id="rId155" o:title="th215_2"/>
                </v:shape>
              </w:pict>
            </w:r>
          </w:p>
        </w:tc>
      </w:tr>
      <w:tr w:rsidR="006107AB" w14:paraId="5F230E1B" w14:textId="77777777" w:rsidTr="006107AB">
        <w:trPr>
          <w:cantSplit/>
        </w:trPr>
        <w:tc>
          <w:tcPr>
            <w:tcW w:w="10060" w:type="dxa"/>
            <w:gridSpan w:val="2"/>
            <w:tcBorders>
              <w:top w:val="nil"/>
              <w:left w:val="nil"/>
              <w:bottom w:val="nil"/>
              <w:right w:val="nil"/>
            </w:tcBorders>
          </w:tcPr>
          <w:p w14:paraId="13EE92D5" w14:textId="77777777" w:rsidR="006107AB" w:rsidRDefault="006107AB" w:rsidP="006107AB">
            <w:r>
              <w:t>In einem Gefäß befindet sich tauender Schnee. Ein Thermometer, das nur ein wenig im Schnee steckt,  zeigt eine Temperatur von 0°C an. Nun werden auf den Schnee  zwei Teelöffel normales Kochsalz gestreut. Was zeigt das Thermometer kurze Zeit später an?</w:t>
            </w:r>
          </w:p>
          <w:p w14:paraId="4283B9F0" w14:textId="77777777" w:rsidR="006107AB" w:rsidRDefault="006107AB" w:rsidP="006107AB">
            <w:r>
              <w:t>a) Es zeigt weniger als 0°C an.</w:t>
            </w:r>
          </w:p>
          <w:p w14:paraId="52810DBE" w14:textId="77777777" w:rsidR="006107AB" w:rsidRDefault="006107AB" w:rsidP="006107AB">
            <w:r>
              <w:t>b) Es zeigt weiterhin 0°C an.</w:t>
            </w:r>
          </w:p>
          <w:p w14:paraId="3BF91EE5" w14:textId="77777777" w:rsidR="006107AB" w:rsidRDefault="006107AB" w:rsidP="006107AB">
            <w:r>
              <w:t>c) Es zeigt mehr als 0°C an.</w:t>
            </w:r>
          </w:p>
        </w:tc>
      </w:tr>
    </w:tbl>
    <w:p w14:paraId="5EE1169F" w14:textId="77777777" w:rsidR="006107AB" w:rsidRDefault="006107AB" w:rsidP="006107AB">
      <w:r>
        <w:t xml:space="preserve"> </w:t>
      </w:r>
    </w:p>
    <w:p w14:paraId="7C2DB26A" w14:textId="77777777" w:rsidR="006107AB" w:rsidRDefault="006B738E" w:rsidP="006107AB">
      <w:hyperlink r:id="rId156" w:anchor="t226" w:history="1">
        <w:r w:rsidR="006107AB">
          <w:rPr>
            <w:rStyle w:val="Hyperlink"/>
          </w:rPr>
          <w:t>2</w:t>
        </w:r>
        <w:bookmarkStart w:id="229" w:name="_Hlt212680034"/>
        <w:bookmarkStart w:id="230" w:name="_Hlt212679839"/>
        <w:bookmarkEnd w:id="229"/>
        <w:r w:rsidR="006107AB">
          <w:rPr>
            <w:rStyle w:val="Hyperlink"/>
          </w:rPr>
          <w:t>2</w:t>
        </w:r>
        <w:bookmarkEnd w:id="230"/>
        <w:r w:rsidR="006107AB">
          <w:rPr>
            <w:rStyle w:val="Hyperlink"/>
          </w:rPr>
          <w:t>6.</w:t>
        </w:r>
      </w:hyperlink>
      <w:r w:rsidR="006107AB">
        <w:t xml:space="preserve"> Wie kann es sein, dass man nach dem Baden im See friert, obwohl die Lufttemperatur deutlich höher als die Wassertemperatur ist?</w:t>
      </w:r>
    </w:p>
    <w:p w14:paraId="002298DA" w14:textId="77777777" w:rsidR="006107AB" w:rsidRDefault="006107AB" w:rsidP="006107AB"/>
    <w:p w14:paraId="4A4E9EEA" w14:textId="77777777" w:rsidR="006107AB" w:rsidRDefault="006B738E" w:rsidP="006107AB">
      <w:hyperlink r:id="rId157" w:anchor="t232" w:history="1">
        <w:r w:rsidR="006107AB">
          <w:rPr>
            <w:rStyle w:val="Hyperlink"/>
          </w:rPr>
          <w:t>2</w:t>
        </w:r>
        <w:bookmarkStart w:id="231" w:name="_Hlt215626987"/>
        <w:bookmarkStart w:id="232" w:name="_Hlt215626235"/>
        <w:bookmarkEnd w:id="231"/>
        <w:r w:rsidR="006107AB">
          <w:rPr>
            <w:rStyle w:val="Hyperlink"/>
          </w:rPr>
          <w:t>3</w:t>
        </w:r>
        <w:bookmarkEnd w:id="232"/>
        <w:r w:rsidR="006107AB">
          <w:rPr>
            <w:rStyle w:val="Hyperlink"/>
          </w:rPr>
          <w:t>2.</w:t>
        </w:r>
      </w:hyperlink>
      <w:r w:rsidR="006107AB">
        <w:t xml:space="preserve"> Auf der Raumstation ISS werden ab und zu Außenarbeiten notwendig. Die Kosmonauten ziehen einen Raumanzug an und steigen über eine Schleuse in den freien Weltraum aus.</w:t>
      </w:r>
    </w:p>
    <w:p w14:paraId="453347EF" w14:textId="77777777" w:rsidR="006107AB" w:rsidRDefault="006107AB" w:rsidP="006107AB">
      <w:r>
        <w:t>Was würde passieren, wenn sie ein Gefäß voll Wasser mit hinaus nehmen und dieses draußen öffnen?</w:t>
      </w:r>
    </w:p>
    <w:p w14:paraId="5B5B6447" w14:textId="77777777" w:rsidR="006107AB" w:rsidRDefault="006107AB" w:rsidP="006107AB">
      <w:r>
        <w:t>a) Das Wasser gefriert.</w:t>
      </w:r>
    </w:p>
    <w:p w14:paraId="5C22EA6F" w14:textId="77777777" w:rsidR="006107AB" w:rsidRDefault="006107AB" w:rsidP="006107AB">
      <w:r>
        <w:t>b) Das Wasser verdampft.</w:t>
      </w:r>
    </w:p>
    <w:p w14:paraId="42887AB7" w14:textId="77777777" w:rsidR="006107AB" w:rsidRDefault="006107AB" w:rsidP="006107AB">
      <w:r>
        <w:t>c) Der Wasser schwebt einfach weg.</w:t>
      </w:r>
    </w:p>
    <w:p w14:paraId="08D8A8E2" w14:textId="77777777" w:rsidR="006107AB" w:rsidRDefault="006107AB" w:rsidP="006107AB">
      <w:r>
        <w:t xml:space="preserve"> </w:t>
      </w:r>
      <w:bookmarkStart w:id="233" w:name="_Hlt215625990"/>
      <w:bookmarkEnd w:id="233"/>
    </w:p>
    <w:p w14:paraId="7AD396E0" w14:textId="77777777" w:rsidR="006107AB" w:rsidRDefault="006B738E" w:rsidP="006107AB">
      <w:hyperlink r:id="rId158" w:anchor="t252" w:history="1">
        <w:r w:rsidR="006107AB" w:rsidRPr="00273BEB">
          <w:rPr>
            <w:rStyle w:val="Hyperlink"/>
            <w:sz w:val="20"/>
          </w:rPr>
          <w:t>252.</w:t>
        </w:r>
      </w:hyperlink>
      <w:r w:rsidR="006107AB">
        <w:t xml:space="preserve"> Zwei gleiche Thermometer hängen nebeneinander und zeigen beide etwa die gleiche Temperatur an. Am rechten Thermometer wird das Thermometergefäß mit Zellstoff umwickelt, der </w:t>
      </w:r>
      <w:r w:rsidR="006107AB">
        <w:lastRenderedPageBreak/>
        <w:t xml:space="preserve">danach mit Spiritus getränkt wird. Der Spiritus stand lange genug neben der Versuchsanordnung und hat die Umgebungstemperatur. </w:t>
      </w:r>
    </w:p>
    <w:p w14:paraId="22501918" w14:textId="77777777" w:rsidR="006107AB" w:rsidRDefault="006107AB" w:rsidP="006107AB">
      <w:r>
        <w:t xml:space="preserve">Was zeigt das rechte Thermometer im Vergleich zum linken Thermometer einige Minuten nach dem Tränken des Zellstoffs an? </w:t>
      </w:r>
    </w:p>
    <w:p w14:paraId="75DF8229" w14:textId="77777777" w:rsidR="006107AB" w:rsidRDefault="006107AB" w:rsidP="006107AB">
      <w:r>
        <w:t>a) Es zeigt deutlich weniger an.</w:t>
      </w:r>
    </w:p>
    <w:p w14:paraId="1A9153EF" w14:textId="77777777" w:rsidR="006107AB" w:rsidRDefault="006107AB" w:rsidP="006107AB">
      <w:r>
        <w:t>b) Es zeigt die gleiche Temperatur an.</w:t>
      </w:r>
    </w:p>
    <w:p w14:paraId="544DC72C" w14:textId="77777777" w:rsidR="006107AB" w:rsidRDefault="006107AB" w:rsidP="004F1E16">
      <w:r>
        <w:t>c) Es zeigt deutlich mehr an.</w:t>
      </w:r>
    </w:p>
    <w:p w14:paraId="46DECA89" w14:textId="77777777" w:rsidR="005A56FA" w:rsidRDefault="005A56FA" w:rsidP="004F1E16"/>
    <w:p w14:paraId="6C0CC4A8" w14:textId="77777777" w:rsidR="005A56FA" w:rsidRDefault="00635F1F" w:rsidP="004F1E16">
      <w:r>
        <w:rPr>
          <w:color w:val="FF0000"/>
          <w:sz w:val="36"/>
        </w:rPr>
        <w:sym w:font="Symbol" w:char="F02A"/>
      </w:r>
      <w:hyperlink r:id="rId159" w:anchor="t257" w:history="1">
        <w:r w:rsidR="005A56FA" w:rsidRPr="00635F1F">
          <w:rPr>
            <w:rStyle w:val="Hyperlink"/>
            <w:sz w:val="22"/>
          </w:rPr>
          <w:t>257.</w:t>
        </w:r>
      </w:hyperlink>
      <w:r w:rsidR="005A56FA">
        <w:t xml:space="preserve"> Mit Hilfe eines Spirituskochers sollen 500 g Eis von -</w:t>
      </w:r>
      <w:r w:rsidR="00F05B2B">
        <w:t>2</w:t>
      </w:r>
      <w:r w:rsidR="005A56FA">
        <w:t xml:space="preserve">°C zu Wasser mit 90°C </w:t>
      </w:r>
      <w:r w:rsidR="004F1E16">
        <w:t>erhitzt</w:t>
      </w:r>
      <w:r w:rsidR="005A56FA">
        <w:t xml:space="preserve"> werden. Wie viel Gramm </w:t>
      </w:r>
      <w:r w:rsidR="000F1192">
        <w:t>Brennspiritus</w:t>
      </w:r>
      <w:r w:rsidR="005A56FA">
        <w:t xml:space="preserve"> sind dafür mindestens notwendig, wenn bei dem Vorgang nur 60% der eingesetzten Energie effektiv genutzt werden?</w:t>
      </w:r>
    </w:p>
    <w:p w14:paraId="40E14789" w14:textId="77777777" w:rsidR="005A56FA" w:rsidRDefault="005A56FA" w:rsidP="004F1E16">
      <w:r>
        <w:t xml:space="preserve">Fehlende Werte sind </w:t>
      </w:r>
      <w:r w:rsidR="004F1E16">
        <w:t>einem</w:t>
      </w:r>
      <w:r>
        <w:t xml:space="preserve"> Tafelwerk oder dem Internet zu entnehmen.</w:t>
      </w:r>
    </w:p>
    <w:p w14:paraId="1D8218D4" w14:textId="77777777" w:rsidR="00871C51" w:rsidRDefault="00871C51" w:rsidP="004F1E16"/>
    <w:p w14:paraId="22FF507D" w14:textId="77777777" w:rsidR="003F4A4C" w:rsidRPr="00CF44C1" w:rsidRDefault="00871C51" w:rsidP="003F4A4C">
      <w:pPr>
        <w:widowControl w:val="0"/>
        <w:rPr>
          <w:szCs w:val="22"/>
        </w:rPr>
      </w:pPr>
      <w:r>
        <w:rPr>
          <w:color w:val="FF0000"/>
          <w:sz w:val="36"/>
        </w:rPr>
        <w:sym w:font="Symbol" w:char="F02A"/>
      </w:r>
      <w:hyperlink r:id="rId160" w:anchor="t258" w:history="1">
        <w:r w:rsidRPr="00871C51">
          <w:rPr>
            <w:rStyle w:val="Hyperlink"/>
            <w:sz w:val="22"/>
          </w:rPr>
          <w:t>258.</w:t>
        </w:r>
      </w:hyperlink>
      <w:r>
        <w:t xml:space="preserve"> </w:t>
      </w:r>
      <w:bookmarkStart w:id="234" w:name="_Hlk361764698"/>
      <w:bookmarkStart w:id="235" w:name="_Hlk362708102"/>
      <w:r w:rsidR="00115F25">
        <w:t xml:space="preserve">Ein Schmied taucht zum Härten </w:t>
      </w:r>
      <w:r w:rsidR="00AF7B8F">
        <w:t>4</w:t>
      </w:r>
      <w:r w:rsidR="00115F25">
        <w:t xml:space="preserve">,0 kg glühenden Stahl mit einer Temperatur von 1150°C </w:t>
      </w:r>
      <w:r w:rsidR="003F4A4C" w:rsidRPr="00CF44C1">
        <w:rPr>
          <w:szCs w:val="22"/>
        </w:rPr>
        <w:t xml:space="preserve">in </w:t>
      </w:r>
      <w:r w:rsidR="00115F25">
        <w:rPr>
          <w:szCs w:val="22"/>
        </w:rPr>
        <w:t xml:space="preserve">einen Eimer mit </w:t>
      </w:r>
      <w:r w:rsidR="00AF7B8F">
        <w:rPr>
          <w:szCs w:val="22"/>
        </w:rPr>
        <w:t>4</w:t>
      </w:r>
      <w:r w:rsidR="00115F25">
        <w:rPr>
          <w:szCs w:val="22"/>
        </w:rPr>
        <w:t>,0</w:t>
      </w:r>
      <w:r w:rsidR="003F4A4C" w:rsidRPr="00CF44C1">
        <w:rPr>
          <w:szCs w:val="22"/>
        </w:rPr>
        <w:t xml:space="preserve"> Liter Wasser von 20°C. Wie viel Wasser </w:t>
      </w:r>
      <w:r w:rsidR="00AF7B8F">
        <w:rPr>
          <w:szCs w:val="22"/>
        </w:rPr>
        <w:t>kann maximal verdampfen</w:t>
      </w:r>
      <w:r w:rsidR="003F4A4C" w:rsidRPr="00CF44C1">
        <w:rPr>
          <w:szCs w:val="22"/>
        </w:rPr>
        <w:t>?</w:t>
      </w:r>
      <w:bookmarkEnd w:id="234"/>
    </w:p>
    <w:bookmarkEnd w:id="235"/>
    <w:p w14:paraId="37BF8C39" w14:textId="77777777" w:rsidR="00871C51" w:rsidRDefault="00871C51" w:rsidP="004F1E16"/>
    <w:p w14:paraId="4A73451E" w14:textId="77777777" w:rsidR="00856F33" w:rsidRPr="0004026A" w:rsidRDefault="006B738E" w:rsidP="00856F33">
      <w:pPr>
        <w:rPr>
          <w:sz w:val="24"/>
          <w:szCs w:val="24"/>
        </w:rPr>
      </w:pPr>
      <w:hyperlink r:id="rId161" w:anchor="t267" w:history="1">
        <w:r w:rsidR="00325308" w:rsidRPr="00FA5E6E">
          <w:rPr>
            <w:rStyle w:val="Hyperlink"/>
            <w:sz w:val="22"/>
            <w:szCs w:val="22"/>
          </w:rPr>
          <w:t>267.</w:t>
        </w:r>
      </w:hyperlink>
      <w:r w:rsidR="00325308" w:rsidRPr="00325308">
        <w:rPr>
          <w:szCs w:val="22"/>
        </w:rPr>
        <w:t xml:space="preserve"> </w:t>
      </w:r>
      <w:r w:rsidR="00856F33" w:rsidRPr="0004026A">
        <w:rPr>
          <w:sz w:val="24"/>
          <w:szCs w:val="24"/>
        </w:rPr>
        <w:t xml:space="preserve">Ein Babyschnuller sollte in den ersten sechs Lebensmonaten täglich durch </w:t>
      </w:r>
      <w:r w:rsidR="00856F33">
        <w:rPr>
          <w:sz w:val="24"/>
          <w:szCs w:val="24"/>
        </w:rPr>
        <w:t>A</w:t>
      </w:r>
      <w:r w:rsidR="00856F33" w:rsidRPr="0004026A">
        <w:rPr>
          <w:sz w:val="24"/>
          <w:szCs w:val="24"/>
        </w:rPr>
        <w:t>bkochen sterilisiert werden (</w:t>
      </w:r>
      <w:hyperlink r:id="rId162" w:history="1">
        <w:r w:rsidR="00856F33" w:rsidRPr="0004026A">
          <w:rPr>
            <w:rStyle w:val="Hyperlink"/>
            <w:szCs w:val="24"/>
          </w:rPr>
          <w:t>www.windeln.de</w:t>
        </w:r>
      </w:hyperlink>
      <w:r w:rsidR="00856F33" w:rsidRPr="0004026A">
        <w:rPr>
          <w:sz w:val="24"/>
          <w:szCs w:val="24"/>
        </w:rPr>
        <w:t>).</w:t>
      </w:r>
    </w:p>
    <w:p w14:paraId="432F64A4" w14:textId="77777777" w:rsidR="00856F33" w:rsidRPr="0004026A" w:rsidRDefault="00856F33" w:rsidP="00856F33">
      <w:pPr>
        <w:rPr>
          <w:rFonts w:cs="Arial"/>
          <w:sz w:val="24"/>
          <w:szCs w:val="24"/>
        </w:rPr>
      </w:pPr>
      <w:r w:rsidRPr="0004026A">
        <w:rPr>
          <w:sz w:val="24"/>
          <w:szCs w:val="24"/>
        </w:rPr>
        <w:t xml:space="preserve">Dazu </w:t>
      </w:r>
      <w:r w:rsidRPr="0004026A">
        <w:rPr>
          <w:rFonts w:cs="Arial"/>
          <w:sz w:val="24"/>
          <w:szCs w:val="24"/>
        </w:rPr>
        <w:t xml:space="preserve"> stellt man auf eine eingeschaltete Herdplatte (Heizleistung 1500 W) einen Topf mit 0,5 Liter</w:t>
      </w:r>
      <w:r>
        <w:rPr>
          <w:rFonts w:cs="Arial"/>
          <w:sz w:val="24"/>
          <w:szCs w:val="24"/>
        </w:rPr>
        <w:t xml:space="preserve"> </w:t>
      </w:r>
      <w:r w:rsidRPr="0004026A">
        <w:rPr>
          <w:rFonts w:cs="Arial"/>
          <w:sz w:val="24"/>
          <w:szCs w:val="24"/>
        </w:rPr>
        <w:t>Wasser der Temperatur 16°C. Der Wirkungsgrad der Herdplatte beträgt 70%.</w:t>
      </w:r>
    </w:p>
    <w:p w14:paraId="0C34D221" w14:textId="77777777" w:rsidR="00856F33" w:rsidRPr="0004026A" w:rsidRDefault="00856F33" w:rsidP="00856F33">
      <w:pPr>
        <w:rPr>
          <w:rFonts w:cs="Arial"/>
          <w:sz w:val="24"/>
          <w:szCs w:val="24"/>
        </w:rPr>
      </w:pPr>
      <w:r w:rsidRPr="0004026A">
        <w:rPr>
          <w:rFonts w:cs="Arial"/>
          <w:b/>
          <w:sz w:val="24"/>
          <w:szCs w:val="24"/>
        </w:rPr>
        <w:t>a)</w:t>
      </w:r>
      <w:r w:rsidRPr="0004026A">
        <w:rPr>
          <w:rFonts w:cs="Arial"/>
          <w:sz w:val="24"/>
          <w:szCs w:val="24"/>
        </w:rPr>
        <w:t xml:space="preserve"> Wie lange dauert es, bis das Wasser zu kochen beginnt? Gib die Zeit in Minuten und Sekunden an </w:t>
      </w:r>
      <w:r>
        <w:rPr>
          <w:rFonts w:cs="Arial"/>
          <w:sz w:val="24"/>
          <w:szCs w:val="24"/>
        </w:rPr>
        <w:t xml:space="preserve">(z.B. 3 min 10s). </w:t>
      </w:r>
      <w:r w:rsidRPr="0004026A">
        <w:rPr>
          <w:rFonts w:cs="Arial"/>
          <w:sz w:val="24"/>
          <w:szCs w:val="24"/>
        </w:rPr>
        <w:t>(5)</w:t>
      </w:r>
    </w:p>
    <w:p w14:paraId="616DFAB4" w14:textId="77777777" w:rsidR="00856F33" w:rsidRPr="0004026A" w:rsidRDefault="00856F33" w:rsidP="00856F33">
      <w:pPr>
        <w:rPr>
          <w:rFonts w:cs="Arial"/>
          <w:sz w:val="24"/>
          <w:szCs w:val="24"/>
        </w:rPr>
      </w:pPr>
      <w:r w:rsidRPr="0004026A">
        <w:rPr>
          <w:rFonts w:cs="Arial"/>
          <w:b/>
          <w:sz w:val="24"/>
          <w:szCs w:val="24"/>
        </w:rPr>
        <w:t>b)</w:t>
      </w:r>
      <w:r w:rsidRPr="0004026A">
        <w:rPr>
          <w:rFonts w:cs="Arial"/>
          <w:sz w:val="24"/>
          <w:szCs w:val="24"/>
        </w:rPr>
        <w:t xml:space="preserve"> Die Erfahrung sagt, dass man das Wasser auf der Herdplatte gern mal vergisst. Wie lange dauert es, bis die Hälfte des Wassers verdampft ist?  (2)</w:t>
      </w:r>
    </w:p>
    <w:p w14:paraId="5337A681" w14:textId="77777777" w:rsidR="00856F33" w:rsidRDefault="00856F33" w:rsidP="00856F33">
      <w:pPr>
        <w:rPr>
          <w:rFonts w:cs="Arial"/>
          <w:sz w:val="24"/>
          <w:szCs w:val="24"/>
        </w:rPr>
      </w:pPr>
      <w:r w:rsidRPr="0004026A">
        <w:rPr>
          <w:rFonts w:cs="Arial"/>
          <w:sz w:val="24"/>
          <w:szCs w:val="24"/>
        </w:rPr>
        <w:t>Hinweis</w:t>
      </w:r>
      <w:r>
        <w:rPr>
          <w:rFonts w:cs="Arial"/>
          <w:sz w:val="24"/>
          <w:szCs w:val="24"/>
        </w:rPr>
        <w:t>e</w:t>
      </w:r>
      <w:r w:rsidRPr="0004026A">
        <w:rPr>
          <w:rFonts w:cs="Arial"/>
          <w:sz w:val="24"/>
          <w:szCs w:val="24"/>
        </w:rPr>
        <w:t xml:space="preserve">: </w:t>
      </w:r>
    </w:p>
    <w:p w14:paraId="18FB77E9" w14:textId="77777777" w:rsidR="00856F33" w:rsidRDefault="00856F33" w:rsidP="00856F33">
      <w:pPr>
        <w:rPr>
          <w:rFonts w:cs="Arial"/>
          <w:sz w:val="24"/>
          <w:szCs w:val="24"/>
        </w:rPr>
      </w:pPr>
      <w:r>
        <w:rPr>
          <w:rFonts w:cs="Arial"/>
          <w:sz w:val="24"/>
          <w:szCs w:val="24"/>
        </w:rPr>
        <w:t>Der Einfluss der Schnuller im Wasser kann komplett vernachlässigt werden.</w:t>
      </w:r>
    </w:p>
    <w:p w14:paraId="0233DF58" w14:textId="77777777" w:rsidR="005A56FA" w:rsidRDefault="00856F33" w:rsidP="00856F33">
      <w:pPr>
        <w:rPr>
          <w:sz w:val="24"/>
          <w:szCs w:val="24"/>
        </w:rPr>
      </w:pPr>
      <w:r w:rsidRPr="0004026A">
        <w:rPr>
          <w:rFonts w:cs="Arial"/>
          <w:position w:val="-24"/>
          <w:sz w:val="24"/>
          <w:szCs w:val="24"/>
        </w:rPr>
        <w:object w:dxaOrig="940" w:dyaOrig="620" w14:anchorId="7D250054">
          <v:shape id="_x0000_i1047" type="#_x0000_t75" style="width:50.55pt;height:28.35pt" o:ole="">
            <v:imagedata r:id="rId163" o:title=""/>
          </v:shape>
          <o:OLEObject Type="Embed" ProgID="Equation.DSMT4" ShapeID="_x0000_i1047" DrawAspect="Content" ObjectID="_1735307476" r:id="rId164"/>
        </w:object>
      </w:r>
      <w:r w:rsidRPr="0004026A">
        <w:rPr>
          <w:rFonts w:cs="Arial"/>
          <w:sz w:val="24"/>
          <w:szCs w:val="24"/>
        </w:rPr>
        <w:t xml:space="preserve"> </w:t>
      </w:r>
      <w:r w:rsidRPr="0004026A">
        <w:rPr>
          <w:sz w:val="24"/>
          <w:szCs w:val="24"/>
        </w:rPr>
        <w:t xml:space="preserve"> </w:t>
      </w:r>
    </w:p>
    <w:p w14:paraId="2951298C" w14:textId="77777777" w:rsidR="00BB3199" w:rsidRPr="00933650" w:rsidRDefault="00BB3199" w:rsidP="00933650">
      <w:pPr>
        <w:rPr>
          <w:rFonts w:cs="Arial"/>
          <w:szCs w:val="22"/>
        </w:rPr>
      </w:pPr>
    </w:p>
    <w:p w14:paraId="7D46B999" w14:textId="3A1DE1AB" w:rsidR="00BB3199" w:rsidRPr="00933650" w:rsidRDefault="006B738E" w:rsidP="00933650">
      <w:pPr>
        <w:pStyle w:val="StandardWeb"/>
        <w:spacing w:before="0" w:beforeAutospacing="0" w:after="0" w:afterAutospacing="0"/>
        <w:rPr>
          <w:rFonts w:ascii="Arial" w:hAnsi="Arial" w:cs="Arial"/>
          <w:sz w:val="22"/>
          <w:szCs w:val="22"/>
        </w:rPr>
      </w:pPr>
      <w:hyperlink r:id="rId165" w:anchor="t277" w:history="1">
        <w:r w:rsidR="00BB3199" w:rsidRPr="00933650">
          <w:rPr>
            <w:rStyle w:val="Hyperlink"/>
            <w:rFonts w:cs="Arial"/>
            <w:sz w:val="22"/>
            <w:szCs w:val="22"/>
          </w:rPr>
          <w:t>27</w:t>
        </w:r>
        <w:r w:rsidR="00933650" w:rsidRPr="00933650">
          <w:rPr>
            <w:rStyle w:val="Hyperlink"/>
            <w:rFonts w:cs="Arial"/>
            <w:sz w:val="22"/>
            <w:szCs w:val="22"/>
          </w:rPr>
          <w:t>7</w:t>
        </w:r>
        <w:r w:rsidR="00BB3199" w:rsidRPr="00933650">
          <w:rPr>
            <w:rStyle w:val="Hyperlink"/>
            <w:rFonts w:cs="Arial"/>
            <w:sz w:val="22"/>
            <w:szCs w:val="22"/>
          </w:rPr>
          <w:t>.</w:t>
        </w:r>
      </w:hyperlink>
      <w:r w:rsidR="00BB3199" w:rsidRPr="00933650">
        <w:rPr>
          <w:rFonts w:ascii="Arial" w:hAnsi="Arial" w:cs="Arial"/>
          <w:sz w:val="22"/>
          <w:szCs w:val="22"/>
        </w:rPr>
        <w:t xml:space="preserve"> Wie viel Gramm</w:t>
      </w:r>
      <w:r w:rsidR="007D2281">
        <w:rPr>
          <w:rFonts w:ascii="Arial" w:hAnsi="Arial" w:cs="Arial"/>
          <w:sz w:val="22"/>
          <w:szCs w:val="22"/>
        </w:rPr>
        <w:t xml:space="preserve"> </w:t>
      </w:r>
      <w:r w:rsidR="00BB3199" w:rsidRPr="00933650">
        <w:rPr>
          <w:rFonts w:ascii="Arial" w:hAnsi="Arial" w:cs="Arial"/>
          <w:sz w:val="22"/>
          <w:szCs w:val="22"/>
        </w:rPr>
        <w:t xml:space="preserve">Eis von –12°C benötigen Sie, um 300 ml </w:t>
      </w:r>
      <w:r w:rsidR="007D2281">
        <w:rPr>
          <w:rFonts w:ascii="Arial" w:hAnsi="Arial" w:cs="Arial"/>
          <w:sz w:val="22"/>
          <w:szCs w:val="22"/>
        </w:rPr>
        <w:t>Tee</w:t>
      </w:r>
      <w:r w:rsidR="00BB3199" w:rsidRPr="00933650">
        <w:rPr>
          <w:rFonts w:ascii="Arial" w:hAnsi="Arial" w:cs="Arial"/>
          <w:sz w:val="22"/>
          <w:szCs w:val="22"/>
        </w:rPr>
        <w:t xml:space="preserve"> von 25°C</w:t>
      </w:r>
      <w:r w:rsidR="007D2281">
        <w:rPr>
          <w:rFonts w:ascii="Arial" w:hAnsi="Arial" w:cs="Arial"/>
          <w:sz w:val="22"/>
          <w:szCs w:val="22"/>
        </w:rPr>
        <w:t xml:space="preserve"> </w:t>
      </w:r>
      <w:r w:rsidR="00BB3199" w:rsidRPr="00933650">
        <w:rPr>
          <w:rFonts w:ascii="Arial" w:hAnsi="Arial" w:cs="Arial"/>
          <w:sz w:val="22"/>
          <w:szCs w:val="22"/>
        </w:rPr>
        <w:t>auf 4°C abzukühlen?</w:t>
      </w:r>
    </w:p>
    <w:p w14:paraId="29B3B308" w14:textId="05BB0F13" w:rsidR="00BB3199" w:rsidRPr="00933650" w:rsidRDefault="00BB3199" w:rsidP="00933650">
      <w:pPr>
        <w:rPr>
          <w:rFonts w:cs="Arial"/>
          <w:szCs w:val="22"/>
        </w:rPr>
      </w:pPr>
      <w:r w:rsidRPr="00933650">
        <w:rPr>
          <w:rFonts w:cs="Arial"/>
          <w:szCs w:val="22"/>
        </w:rPr>
        <w:t xml:space="preserve"> </w:t>
      </w:r>
    </w:p>
    <w:p w14:paraId="1B0BE134" w14:textId="77777777" w:rsidR="006107AB" w:rsidRPr="00933650" w:rsidRDefault="006107AB" w:rsidP="00933650">
      <w:pPr>
        <w:rPr>
          <w:szCs w:val="22"/>
        </w:rPr>
      </w:pPr>
    </w:p>
    <w:p w14:paraId="31CB3E24" w14:textId="77777777" w:rsidR="006107AB" w:rsidRPr="00933650" w:rsidRDefault="006107AB" w:rsidP="00933650">
      <w:pPr>
        <w:rPr>
          <w:szCs w:val="22"/>
        </w:rPr>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24796860" w14:textId="77777777" w:rsidTr="006107AB">
        <w:trPr>
          <w:trHeight w:val="397"/>
        </w:trPr>
        <w:tc>
          <w:tcPr>
            <w:tcW w:w="5030" w:type="dxa"/>
            <w:vAlign w:val="center"/>
          </w:tcPr>
          <w:p w14:paraId="5D1BC909" w14:textId="77777777" w:rsidR="006107AB" w:rsidRDefault="006107AB" w:rsidP="00FC6040">
            <w:pPr>
              <w:pStyle w:val="berschrift4"/>
            </w:pPr>
            <w:bookmarkStart w:id="236" w:name="t5"/>
            <w:bookmarkEnd w:id="236"/>
            <w:r>
              <w:t>Wärmemenge</w:t>
            </w:r>
          </w:p>
        </w:tc>
        <w:tc>
          <w:tcPr>
            <w:tcW w:w="5030" w:type="dxa"/>
            <w:vAlign w:val="center"/>
          </w:tcPr>
          <w:p w14:paraId="0DFC55EF" w14:textId="77777777" w:rsidR="006107AB" w:rsidRDefault="006B738E" w:rsidP="006107AB">
            <w:pPr>
              <w:jc w:val="center"/>
              <w:rPr>
                <w:rStyle w:val="Hyperlink"/>
              </w:rPr>
            </w:pPr>
            <w:hyperlink w:anchor="t0" w:history="1">
              <w:r w:rsidR="006107AB">
                <w:rPr>
                  <w:rStyle w:val="Hyperlink"/>
                </w:rPr>
                <w:t>zum</w:t>
              </w:r>
              <w:bookmarkStart w:id="237" w:name="_Hlt513299295"/>
              <w:r w:rsidR="006107AB">
                <w:rPr>
                  <w:rStyle w:val="Hyperlink"/>
                </w:rPr>
                <w:t xml:space="preserve"> </w:t>
              </w:r>
              <w:bookmarkStart w:id="238" w:name="_Hlt100993503"/>
              <w:bookmarkEnd w:id="237"/>
              <w:r w:rsidR="006107AB">
                <w:rPr>
                  <w:rStyle w:val="Hyperlink"/>
                </w:rPr>
                <w:t>I</w:t>
              </w:r>
              <w:bookmarkEnd w:id="238"/>
              <w:r w:rsidR="006107AB">
                <w:rPr>
                  <w:rStyle w:val="Hyperlink"/>
                </w:rPr>
                <w:t>n</w:t>
              </w:r>
              <w:bookmarkStart w:id="239" w:name="_Hlt513299312"/>
              <w:r w:rsidR="006107AB">
                <w:rPr>
                  <w:rStyle w:val="Hyperlink"/>
                </w:rPr>
                <w:t>h</w:t>
              </w:r>
              <w:bookmarkEnd w:id="239"/>
              <w:r w:rsidR="006107AB">
                <w:rPr>
                  <w:rStyle w:val="Hyperlink"/>
                </w:rPr>
                <w:t>alt</w:t>
              </w:r>
              <w:bookmarkStart w:id="240" w:name="_Hlt514543957"/>
              <w:r w:rsidR="006107AB">
                <w:rPr>
                  <w:rStyle w:val="Hyperlink"/>
                </w:rPr>
                <w:t>s</w:t>
              </w:r>
              <w:bookmarkEnd w:id="240"/>
              <w:r w:rsidR="006107AB">
                <w:rPr>
                  <w:rStyle w:val="Hyperlink"/>
                </w:rPr>
                <w:t>v</w:t>
              </w:r>
              <w:bookmarkStart w:id="241" w:name="_Hlt212680037"/>
              <w:bookmarkStart w:id="242" w:name="_Hlt103405755"/>
              <w:bookmarkEnd w:id="241"/>
              <w:r w:rsidR="006107AB">
                <w:rPr>
                  <w:rStyle w:val="Hyperlink"/>
                </w:rPr>
                <w:t>e</w:t>
              </w:r>
              <w:bookmarkEnd w:id="242"/>
              <w:r w:rsidR="006107AB">
                <w:rPr>
                  <w:rStyle w:val="Hyperlink"/>
                </w:rPr>
                <w:t>rz</w:t>
              </w:r>
              <w:bookmarkStart w:id="243" w:name="_Hlt161138983"/>
              <w:r w:rsidR="006107AB">
                <w:rPr>
                  <w:rStyle w:val="Hyperlink"/>
                </w:rPr>
                <w:t>e</w:t>
              </w:r>
              <w:bookmarkEnd w:id="243"/>
              <w:r w:rsidR="006107AB">
                <w:rPr>
                  <w:rStyle w:val="Hyperlink"/>
                </w:rPr>
                <w:t>ichnis</w:t>
              </w:r>
            </w:hyperlink>
          </w:p>
        </w:tc>
      </w:tr>
      <w:tr w:rsidR="006107AB" w14:paraId="57A8E4D9" w14:textId="77777777" w:rsidTr="006107AB">
        <w:trPr>
          <w:trHeight w:val="397"/>
        </w:trPr>
        <w:tc>
          <w:tcPr>
            <w:tcW w:w="10060" w:type="dxa"/>
            <w:gridSpan w:val="2"/>
            <w:vAlign w:val="center"/>
          </w:tcPr>
          <w:p w14:paraId="60A5E757" w14:textId="77777777" w:rsidR="006107AB" w:rsidRDefault="006B738E" w:rsidP="006107AB">
            <w:pPr>
              <w:jc w:val="center"/>
              <w:rPr>
                <w:rStyle w:val="Hyperlink"/>
              </w:rPr>
            </w:pPr>
            <w:hyperlink r:id="rId166" w:anchor="wärme" w:history="1">
              <w:r w:rsidR="006107AB" w:rsidRPr="00C92D6F">
                <w:rPr>
                  <w:rStyle w:val="Hyperlink"/>
                </w:rPr>
                <w:t>Formeln zum Thema</w:t>
              </w:r>
            </w:hyperlink>
          </w:p>
        </w:tc>
      </w:tr>
    </w:tbl>
    <w:p w14:paraId="0560366C" w14:textId="77777777" w:rsidR="006107AB" w:rsidRDefault="006107AB" w:rsidP="006107AB">
      <w:r>
        <w:rPr>
          <w:color w:val="FF0000"/>
          <w:sz w:val="36"/>
        </w:rPr>
        <w:sym w:font="Symbol" w:char="F02A"/>
      </w:r>
      <w:hyperlink r:id="rId167" w:anchor="t11" w:history="1">
        <w:r>
          <w:rPr>
            <w:rStyle w:val="Hyperlink"/>
          </w:rPr>
          <w:t>11.</w:t>
        </w:r>
      </w:hyperlink>
      <w:r>
        <w:t xml:space="preserve"> Eine 10 cm dicke Eisschicht auf einem See wird durch Sonneneinstrahlung geschmolzen. Die an einem sonnigen Frühlingstag einfallende Sonnenenergie beträgt 4 kWh/m². Davon werden 20% von der Eisschicht absorbiert, der Rest wird zurückgestrahlt. Wie viele Sonnentage sind erforderlich, um das Eis zu schmelzen? (Dichte von Eis 900 kg/m³)</w:t>
      </w:r>
      <w:r>
        <w:br/>
      </w:r>
      <w:r>
        <w:rPr>
          <w:sz w:val="24"/>
        </w:rPr>
        <w:sym w:font="Symbol" w:char="F02A"/>
      </w:r>
      <w:r>
        <w:rPr>
          <w:sz w:val="24"/>
        </w:rPr>
        <w:sym w:font="Symbol" w:char="F02A"/>
      </w:r>
      <w:r>
        <w:rPr>
          <w:sz w:val="24"/>
        </w:rPr>
        <w:sym w:font="Symbol" w:char="F02A"/>
      </w:r>
    </w:p>
    <w:p w14:paraId="57147BB0" w14:textId="77777777" w:rsidR="006107AB" w:rsidRDefault="006107AB" w:rsidP="006107AB">
      <w:bookmarkStart w:id="244" w:name="_Hlt28261555"/>
      <w:r>
        <w:rPr>
          <w:color w:val="FF0000"/>
          <w:sz w:val="36"/>
        </w:rPr>
        <w:sym w:font="Symbol" w:char="F02A"/>
      </w:r>
      <w:bookmarkStart w:id="245" w:name="_Hlt28263025"/>
      <w:bookmarkStart w:id="246" w:name="_Hlt28262648"/>
      <w:bookmarkEnd w:id="245"/>
      <w:r>
        <w:fldChar w:fldCharType="begin"/>
      </w:r>
      <w:r w:rsidR="0003313D">
        <w:instrText>HYPERLINK "lsgtherm</w:instrText>
      </w:r>
      <w:r w:rsidR="007D4928">
        <w:instrText>.docx</w:instrText>
      </w:r>
      <w:r w:rsidR="0003313D">
        <w:instrText>" \l "t13"</w:instrText>
      </w:r>
      <w:r>
        <w:fldChar w:fldCharType="separate"/>
      </w:r>
      <w:r>
        <w:rPr>
          <w:rStyle w:val="Hyperlink"/>
        </w:rPr>
        <w:t>1</w:t>
      </w:r>
      <w:bookmarkStart w:id="247" w:name="_Hlt28261628"/>
      <w:r>
        <w:rPr>
          <w:rStyle w:val="Hyperlink"/>
        </w:rPr>
        <w:t>3</w:t>
      </w:r>
      <w:bookmarkEnd w:id="247"/>
      <w:r>
        <w:rPr>
          <w:rStyle w:val="Hyperlink"/>
        </w:rPr>
        <w:t>.</w:t>
      </w:r>
      <w:r>
        <w:fldChar w:fldCharType="end"/>
      </w:r>
      <w:bookmarkEnd w:id="244"/>
      <w:bookmarkEnd w:id="246"/>
      <w:r>
        <w:t xml:space="preserve"> Mit einem Tauchsieder wird 1 Liter Wasser bei konstantem Druck erwärmt. Dabei werden aber nur 80% der dem Netz entnommenen Energie zur Energiezufuhr an das Wasser genutzt.</w:t>
      </w:r>
      <w:r>
        <w:br/>
        <w:t xml:space="preserve"> Welche elektrische Leistung muss der Tauchsieder haben, wenn innerhalb von 15 Minuten das Wasser von 10°C auf die Siedetemperatur 99,63°C gebracht werden soll?</w:t>
      </w:r>
      <w:r>
        <w:br/>
      </w:r>
      <w:r>
        <w:rPr>
          <w:sz w:val="24"/>
        </w:rPr>
        <w:sym w:font="Symbol" w:char="F02A"/>
      </w:r>
      <w:r>
        <w:rPr>
          <w:sz w:val="24"/>
        </w:rPr>
        <w:sym w:font="Symbol" w:char="F02A"/>
      </w:r>
    </w:p>
    <w:p w14:paraId="47DA0074" w14:textId="77777777" w:rsidR="006107AB" w:rsidRDefault="006107AB" w:rsidP="006107AB">
      <w:r>
        <w:rPr>
          <w:color w:val="FF0000"/>
          <w:sz w:val="36"/>
        </w:rPr>
        <w:lastRenderedPageBreak/>
        <w:sym w:font="Symbol" w:char="F02A"/>
      </w:r>
      <w:hyperlink r:id="rId168" w:anchor="t15" w:history="1">
        <w:r>
          <w:rPr>
            <w:rStyle w:val="Hyperlink"/>
          </w:rPr>
          <w:t>15.</w:t>
        </w:r>
      </w:hyperlink>
      <w:r>
        <w:t xml:space="preserve"> Der Kessel einer Heißwasseranlage enthält 100 l Wasser. Berechnen Sie die Wärme, die erforderlich ist, um diese Wassermenge von 20°C auf 82°C zu erwärmen!</w:t>
      </w:r>
      <w:r>
        <w:br/>
      </w:r>
      <w:r>
        <w:rPr>
          <w:sz w:val="24"/>
        </w:rPr>
        <w:sym w:font="Symbol" w:char="F02A"/>
      </w:r>
      <w:r>
        <w:rPr>
          <w:sz w:val="24"/>
        </w:rPr>
        <w:sym w:font="Symbol" w:char="F02A"/>
      </w:r>
    </w:p>
    <w:p w14:paraId="1150431A" w14:textId="77777777" w:rsidR="006107AB" w:rsidRDefault="006107AB" w:rsidP="006107AB">
      <w:bookmarkStart w:id="248" w:name="_Hlt28264409"/>
      <w:r>
        <w:rPr>
          <w:color w:val="FF0000"/>
          <w:sz w:val="36"/>
        </w:rPr>
        <w:sym w:font="Symbol" w:char="F02A"/>
      </w:r>
      <w:hyperlink r:id="rId169" w:anchor="t16" w:history="1">
        <w:r>
          <w:rPr>
            <w:rStyle w:val="Hyperlink"/>
          </w:rPr>
          <w:t>1</w:t>
        </w:r>
        <w:bookmarkStart w:id="249" w:name="_Hlt28264184"/>
        <w:r>
          <w:rPr>
            <w:rStyle w:val="Hyperlink"/>
          </w:rPr>
          <w:t>6</w:t>
        </w:r>
        <w:bookmarkEnd w:id="249"/>
        <w:r>
          <w:rPr>
            <w:rStyle w:val="Hyperlink"/>
          </w:rPr>
          <w:t>.</w:t>
        </w:r>
      </w:hyperlink>
      <w:bookmarkEnd w:id="248"/>
      <w:r>
        <w:t xml:space="preserve"> Ein Eisenbahnzug aus 40 Waggons hat die Masse 2 500t. Er wird von der Geschwindigkeit 72 kmh</w:t>
      </w:r>
      <w:r>
        <w:rPr>
          <w:position w:val="6"/>
          <w:vertAlign w:val="superscript"/>
        </w:rPr>
        <w:t>-1</w:t>
      </w:r>
      <w:r>
        <w:t xml:space="preserve"> bis zum Stillstand abgebremst. Jeder Waggon hat vier Räder und der Bremsmechanismus aus Stahl an jedem Rad hat eine Masse von 20 kg. </w:t>
      </w:r>
      <w:r>
        <w:br/>
        <w:t>Berechnen Sie die Temperaturerhöhung der Bremsteile, wenn angenommen wird, das beim Vorgang des Bremsens keine Wärme an die Umgebung übertragen wird.</w:t>
      </w:r>
      <w:r>
        <w:br/>
      </w:r>
      <w:r>
        <w:rPr>
          <w:sz w:val="24"/>
        </w:rPr>
        <w:sym w:font="Symbol" w:char="F02A"/>
      </w:r>
      <w:r>
        <w:rPr>
          <w:sz w:val="24"/>
        </w:rPr>
        <w:sym w:font="Symbol" w:char="F02A"/>
      </w:r>
      <w:r>
        <w:rPr>
          <w:sz w:val="24"/>
        </w:rPr>
        <w:sym w:font="Symbol" w:char="F02A"/>
      </w:r>
    </w:p>
    <w:p w14:paraId="4F2AF192" w14:textId="77777777" w:rsidR="006107AB" w:rsidRDefault="006107AB" w:rsidP="006107AB">
      <w:bookmarkStart w:id="250" w:name="_Hlt61331911"/>
      <w:r>
        <w:rPr>
          <w:color w:val="FF0000"/>
          <w:sz w:val="36"/>
        </w:rPr>
        <w:sym w:font="Symbol" w:char="F02A"/>
      </w:r>
      <w:hyperlink r:id="rId170" w:anchor="t17" w:history="1">
        <w:r>
          <w:rPr>
            <w:rStyle w:val="Hyperlink"/>
          </w:rPr>
          <w:t>1</w:t>
        </w:r>
        <w:bookmarkStart w:id="251" w:name="_Hlt61331831"/>
        <w:r>
          <w:rPr>
            <w:rStyle w:val="Hyperlink"/>
          </w:rPr>
          <w:t>7</w:t>
        </w:r>
        <w:bookmarkEnd w:id="251"/>
        <w:r>
          <w:rPr>
            <w:rStyle w:val="Hyperlink"/>
          </w:rPr>
          <w:t>.</w:t>
        </w:r>
      </w:hyperlink>
      <w:bookmarkEnd w:id="250"/>
      <w:r>
        <w:t xml:space="preserve"> Ein Mauerstein mit der Masse 2,4 kg fällt aus einer Höhe von 26 m herab und trifft mit einer Geschwindigkeit von 18 ms</w:t>
      </w:r>
      <w:r>
        <w:rPr>
          <w:position w:val="6"/>
          <w:vertAlign w:val="superscript"/>
        </w:rPr>
        <w:t>-1</w:t>
      </w:r>
      <w:r>
        <w:t xml:space="preserve"> auf der Erdoberfläche auf. Berechnen Sie die Temperaturerhöhung, die durch die Umwandlung von mechanischer Energie während des Fallens durch Reibung in Wärme hervorgerufen wird. (Die Energieabgabe an die Umgebung wird vernachlässigt.)</w:t>
      </w:r>
      <w:r>
        <w:br/>
      </w:r>
      <w:r>
        <w:rPr>
          <w:sz w:val="24"/>
        </w:rPr>
        <w:sym w:font="Symbol" w:char="F02A"/>
      </w:r>
      <w:r>
        <w:rPr>
          <w:sz w:val="24"/>
        </w:rPr>
        <w:sym w:font="Symbol" w:char="F02A"/>
      </w:r>
    </w:p>
    <w:p w14:paraId="3D823F90" w14:textId="77777777" w:rsidR="006107AB" w:rsidRDefault="006107AB" w:rsidP="006107AB">
      <w:r>
        <w:rPr>
          <w:color w:val="FF0000"/>
          <w:sz w:val="36"/>
        </w:rPr>
        <w:sym w:font="Symbol" w:char="F02A"/>
      </w:r>
      <w:bookmarkStart w:id="252" w:name="_Hlt61335344"/>
      <w:bookmarkStart w:id="253" w:name="_Hlt61333766"/>
      <w:bookmarkEnd w:id="252"/>
      <w:r>
        <w:fldChar w:fldCharType="begin"/>
      </w:r>
      <w:r w:rsidR="0003313D">
        <w:instrText>HYPERLINK "lsgtherm</w:instrText>
      </w:r>
      <w:r w:rsidR="007D4928">
        <w:instrText>.docx</w:instrText>
      </w:r>
      <w:r w:rsidR="0003313D">
        <w:instrText>" \l "t22"</w:instrText>
      </w:r>
      <w:r>
        <w:fldChar w:fldCharType="separate"/>
      </w:r>
      <w:r>
        <w:rPr>
          <w:rStyle w:val="Hyperlink"/>
        </w:rPr>
        <w:t>22.</w:t>
      </w:r>
      <w:r>
        <w:fldChar w:fldCharType="end"/>
      </w:r>
      <w:bookmarkEnd w:id="253"/>
      <w:r>
        <w:t xml:space="preserve"> In einem Gefäß befindet sich eine Mischung aus 50g Eis und 1,00 kg Wasser mit der Temperatur 0,0 °C. Mittels eines Tauchsieders, dessen Leistung 500 W beträgt, wird Wärme so zugeführt, dass Wasser mit der Temperatur 20 °C entsteht. </w:t>
      </w:r>
      <w:r>
        <w:br/>
        <w:t xml:space="preserve">Wie lange dauert dieser Vorgang, wenn 80 % der elektrischen Energie in Wärme umgesetzt werden und der </w:t>
      </w:r>
      <w:r w:rsidR="005A1C46">
        <w:t>Einfluss</w:t>
      </w:r>
      <w:r>
        <w:t xml:space="preserve"> des Gefäßes vernachlässigt werden kann?</w:t>
      </w:r>
      <w:r>
        <w:br/>
      </w:r>
      <w:r>
        <w:rPr>
          <w:sz w:val="24"/>
        </w:rPr>
        <w:sym w:font="Symbol" w:char="F02A"/>
      </w:r>
      <w:r>
        <w:rPr>
          <w:sz w:val="24"/>
        </w:rPr>
        <w:sym w:font="Symbol" w:char="F02A"/>
      </w:r>
      <w:r>
        <w:rPr>
          <w:sz w:val="24"/>
        </w:rPr>
        <w:sym w:font="Symbol" w:char="F02A"/>
      </w:r>
    </w:p>
    <w:p w14:paraId="48CD42C4" w14:textId="77777777" w:rsidR="006107AB" w:rsidRDefault="006B738E" w:rsidP="006107AB">
      <w:pPr>
        <w:rPr>
          <w:sz w:val="24"/>
        </w:rPr>
      </w:pPr>
      <w:hyperlink r:id="rId171" w:anchor="t23" w:history="1">
        <w:r w:rsidR="006107AB">
          <w:rPr>
            <w:rStyle w:val="Hyperlink"/>
          </w:rPr>
          <w:t>23.</w:t>
        </w:r>
      </w:hyperlink>
      <w:r w:rsidR="006107AB">
        <w:t xml:space="preserve"> Ein Werkstück aus Stahl wird auf einer Drehmaschine bearbeitet. Die Schnittgeschwindigkeit beträgt 24 m min</w:t>
      </w:r>
      <w:r w:rsidR="006107AB">
        <w:rPr>
          <w:position w:val="6"/>
          <w:vertAlign w:val="superscript"/>
        </w:rPr>
        <w:t>-1</w:t>
      </w:r>
      <w:r w:rsidR="006107AB">
        <w:t>. Der Drehmeißel erfährt tangential zur Oberfläche des Werkstücks eine Kraft von 2,5 kN. Der Span hat einen kreisrunden Querschnitt.</w:t>
      </w:r>
      <w:r w:rsidR="006107AB">
        <w:br/>
        <w:t>a) Welche Leistung muss für das Zerspanen aufgebracht werden?</w:t>
      </w:r>
      <w:r w:rsidR="006107AB">
        <w:br/>
        <w:t>b)  Wie groß ist die in einer Minute verrichtete Arbeit?</w:t>
      </w:r>
      <w:r w:rsidR="006107AB">
        <w:br/>
        <w:t>c) Die Hälfte der verrichteten Arbeit soll sich als Erhöhung der inneren Energie des Drehspans auswirken. Welche Temperaturerhöhung erfährt der Span? (Spanquerschnitt 1 mm</w:t>
      </w:r>
      <w:r w:rsidR="006107AB">
        <w:rPr>
          <w:position w:val="6"/>
          <w:vertAlign w:val="superscript"/>
        </w:rPr>
        <w:t>2</w:t>
      </w:r>
      <w:r w:rsidR="006107AB">
        <w:t>)?</w:t>
      </w:r>
      <w:r w:rsidR="006107AB">
        <w:br/>
      </w:r>
      <w:r w:rsidR="006107AB">
        <w:rPr>
          <w:sz w:val="24"/>
        </w:rPr>
        <w:sym w:font="Symbol" w:char="F02A"/>
      </w:r>
      <w:r w:rsidR="006107AB">
        <w:rPr>
          <w:sz w:val="24"/>
        </w:rPr>
        <w:sym w:font="Symbol" w:char="F02A"/>
      </w:r>
      <w:r w:rsidR="006107AB">
        <w:rPr>
          <w:sz w:val="24"/>
        </w:rPr>
        <w:sym w:font="Symbol" w:char="F02A"/>
      </w:r>
    </w:p>
    <w:p w14:paraId="05872FAD" w14:textId="77777777" w:rsidR="006107AB" w:rsidRDefault="006107AB" w:rsidP="006107AB">
      <w:r>
        <w:rPr>
          <w:color w:val="FF0000"/>
          <w:sz w:val="36"/>
        </w:rPr>
        <w:sym w:font="Symbol" w:char="F02A"/>
      </w:r>
      <w:bookmarkStart w:id="254" w:name="_Hlt61399690"/>
      <w:r>
        <w:fldChar w:fldCharType="begin"/>
      </w:r>
      <w:r w:rsidR="0003313D">
        <w:instrText>HYPERLINK "lsgtherm</w:instrText>
      </w:r>
      <w:r w:rsidR="007D4928">
        <w:instrText>.docx</w:instrText>
      </w:r>
      <w:r w:rsidR="0003313D">
        <w:instrText>" \l "t27"</w:instrText>
      </w:r>
      <w:r>
        <w:fldChar w:fldCharType="separate"/>
      </w:r>
      <w:r>
        <w:rPr>
          <w:rStyle w:val="Hyperlink"/>
        </w:rPr>
        <w:t>2</w:t>
      </w:r>
      <w:bookmarkStart w:id="255" w:name="_Hlt61399850"/>
      <w:r>
        <w:rPr>
          <w:rStyle w:val="Hyperlink"/>
        </w:rPr>
        <w:t>7</w:t>
      </w:r>
      <w:bookmarkEnd w:id="255"/>
      <w:r>
        <w:rPr>
          <w:rStyle w:val="Hyperlink"/>
        </w:rPr>
        <w:t>.</w:t>
      </w:r>
      <w:r>
        <w:fldChar w:fldCharType="end"/>
      </w:r>
      <w:bookmarkEnd w:id="254"/>
      <w:r>
        <w:t xml:space="preserve"> Ein Gefäß mit einer Wärmekapazität 200 J K</w:t>
      </w:r>
      <w:r>
        <w:rPr>
          <w:vertAlign w:val="superscript"/>
        </w:rPr>
        <w:t>-1</w:t>
      </w:r>
      <w:r>
        <w:t xml:space="preserve"> ist mit 2,0 kg Wasser der Temperatur 20 °C gefüllt. </w:t>
      </w:r>
      <w:r>
        <w:br/>
        <w:t>Kann dieses Wasser zum Sieden gebracht werden, wenn unter dem wassergefüllten Gefäß in einem Kocher 50 g Benzin vollständig verbrannt werden und man annimmt, dass die Hälfte der bei der Verbrennung auftretenden Wärme dazu genutzt werden kann?</w:t>
      </w:r>
      <w:r>
        <w:br/>
        <w:t>(Der Heizwert des Benzins ist 4,4 * 10</w:t>
      </w:r>
      <w:r>
        <w:rPr>
          <w:position w:val="6"/>
          <w:vertAlign w:val="superscript"/>
        </w:rPr>
        <w:t>4</w:t>
      </w:r>
      <w:r>
        <w:t xml:space="preserve"> kJ kg</w:t>
      </w:r>
      <w:r>
        <w:rPr>
          <w:position w:val="6"/>
          <w:vertAlign w:val="superscript"/>
        </w:rPr>
        <w:t>-1</w:t>
      </w:r>
      <w:r>
        <w:t>.)</w:t>
      </w:r>
      <w:r>
        <w:br/>
      </w:r>
      <w:r>
        <w:rPr>
          <w:sz w:val="24"/>
        </w:rPr>
        <w:sym w:font="Symbol" w:char="F02A"/>
      </w:r>
      <w:r>
        <w:rPr>
          <w:sz w:val="24"/>
        </w:rPr>
        <w:sym w:font="Symbol" w:char="F02A"/>
      </w:r>
      <w:r>
        <w:rPr>
          <w:sz w:val="24"/>
        </w:rPr>
        <w:sym w:font="Symbol" w:char="F02A"/>
      </w:r>
    </w:p>
    <w:p w14:paraId="2E3CA47D" w14:textId="77777777" w:rsidR="006107AB" w:rsidRDefault="006107AB" w:rsidP="006107AB">
      <w:r>
        <w:rPr>
          <w:color w:val="FF0000"/>
          <w:sz w:val="36"/>
        </w:rPr>
        <w:sym w:font="Symbol" w:char="F02A"/>
      </w:r>
      <w:hyperlink r:id="rId172" w:anchor="t70" w:history="1">
        <w:r>
          <w:rPr>
            <w:rStyle w:val="Hyperlink"/>
          </w:rPr>
          <w:t>7</w:t>
        </w:r>
        <w:bookmarkStart w:id="256" w:name="_Hlt61405816"/>
        <w:r>
          <w:rPr>
            <w:rStyle w:val="Hyperlink"/>
          </w:rPr>
          <w:t>0</w:t>
        </w:r>
        <w:bookmarkEnd w:id="256"/>
        <w:r>
          <w:rPr>
            <w:rStyle w:val="Hyperlink"/>
          </w:rPr>
          <w:t>.</w:t>
        </w:r>
      </w:hyperlink>
      <w:r>
        <w:t xml:space="preserve"> In einem Becherglas befinden sich 500 ml Wasser der Temperatur 20 °C. Mit einem Tauchsieder (Leistung 100 W) wird das Wasser 10 min lang erwärmt. Dabei werden 80% der elektrischen Arbeit als Wärme an das Wasser abgegeben. </w:t>
      </w:r>
      <w:r>
        <w:br/>
        <w:t>Berechnen Sie die auftretende Temperaturerhöhung sowie die Volumenänderung des Wassers.</w:t>
      </w:r>
      <w:r>
        <w:br/>
      </w:r>
      <w:r>
        <w:rPr>
          <w:sz w:val="24"/>
        </w:rPr>
        <w:sym w:font="Symbol" w:char="F02A"/>
      </w:r>
      <w:r>
        <w:rPr>
          <w:sz w:val="24"/>
        </w:rPr>
        <w:sym w:font="Symbol" w:char="F02A"/>
      </w:r>
    </w:p>
    <w:p w14:paraId="677F226E" w14:textId="77777777" w:rsidR="006107AB" w:rsidRDefault="006107AB" w:rsidP="006107AB">
      <w:r>
        <w:rPr>
          <w:color w:val="FF0000"/>
          <w:sz w:val="36"/>
        </w:rPr>
        <w:sym w:font="Symbol" w:char="F02A"/>
      </w:r>
      <w:hyperlink r:id="rId173" w:anchor="t74" w:history="1">
        <w:r>
          <w:rPr>
            <w:rStyle w:val="Hyperlink"/>
          </w:rPr>
          <w:t>7</w:t>
        </w:r>
        <w:bookmarkStart w:id="257" w:name="_Hlt61510223"/>
        <w:r>
          <w:rPr>
            <w:rStyle w:val="Hyperlink"/>
          </w:rPr>
          <w:t>4</w:t>
        </w:r>
        <w:bookmarkEnd w:id="257"/>
        <w:r>
          <w:rPr>
            <w:rStyle w:val="Hyperlink"/>
          </w:rPr>
          <w:t>.</w:t>
        </w:r>
      </w:hyperlink>
      <w:r>
        <w:t xml:space="preserve"> Wie viel Liter Wasser von 96°C können je Minute einem elektrischen Heißwasserbereiter entnommen werden, wenn dieser 1,6 kW aufnimmt, einen Wirkungsgrad von 85% hat und das Wasser die Anfangstemperatur 14°C hat?</w:t>
      </w:r>
      <w:r>
        <w:br/>
      </w:r>
      <w:r>
        <w:rPr>
          <w:sz w:val="24"/>
        </w:rPr>
        <w:sym w:font="Symbol" w:char="F02A"/>
      </w:r>
      <w:r>
        <w:rPr>
          <w:sz w:val="24"/>
        </w:rPr>
        <w:sym w:font="Symbol" w:char="F02A"/>
      </w:r>
    </w:p>
    <w:p w14:paraId="1358B9B2" w14:textId="77777777" w:rsidR="006107AB" w:rsidRDefault="006B738E" w:rsidP="006107AB">
      <w:hyperlink r:id="rId174" w:anchor="t77" w:history="1">
        <w:r w:rsidR="006107AB">
          <w:rPr>
            <w:rStyle w:val="Hyperlink"/>
          </w:rPr>
          <w:t>7</w:t>
        </w:r>
        <w:bookmarkStart w:id="258" w:name="_Hlt514844206"/>
        <w:r w:rsidR="006107AB">
          <w:rPr>
            <w:rStyle w:val="Hyperlink"/>
          </w:rPr>
          <w:t>7</w:t>
        </w:r>
        <w:bookmarkEnd w:id="258"/>
        <w:r w:rsidR="006107AB">
          <w:rPr>
            <w:rStyle w:val="Hyperlink"/>
          </w:rPr>
          <w:t>.</w:t>
        </w:r>
      </w:hyperlink>
      <w:r w:rsidR="006107AB">
        <w:t xml:space="preserve"> Bei normalem Luftdruck und einer Temperatur von 0°C befinden sich in einem Gefäß 250g Wasser und 150g Eis. Eis und Wasser sollen solange erwärmt werden, bis das Wasser vollständig verdampft ist. Dazu wird eine Kochplatte mit einem elektrischen Widerstand von 150 Ohm genutzt, die an eine Netzspannung von 230 V angeschlossen ist. Der Wirkungsgrad beträgt 0,40.</w:t>
      </w:r>
      <w:r w:rsidR="006107AB">
        <w:br/>
        <w:t xml:space="preserve">Wie lange dauert der </w:t>
      </w:r>
      <w:r w:rsidR="005A1C46">
        <w:t>Prozess</w:t>
      </w:r>
      <w:r w:rsidR="006107AB">
        <w:t>?</w:t>
      </w:r>
      <w:r w:rsidR="006107AB">
        <w:br/>
      </w:r>
      <w:r w:rsidR="006107AB">
        <w:rPr>
          <w:sz w:val="24"/>
        </w:rPr>
        <w:sym w:font="Symbol" w:char="F02A"/>
      </w:r>
      <w:r w:rsidR="006107AB">
        <w:rPr>
          <w:sz w:val="24"/>
        </w:rPr>
        <w:sym w:font="Symbol" w:char="F02A"/>
      </w:r>
      <w:r w:rsidR="006107AB">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6107AB" w14:paraId="35912D5F" w14:textId="77777777" w:rsidTr="006107AB">
        <w:tc>
          <w:tcPr>
            <w:tcW w:w="4886" w:type="dxa"/>
          </w:tcPr>
          <w:bookmarkStart w:id="259" w:name="_Hlt514844734"/>
          <w:p w14:paraId="4DD88C13" w14:textId="77777777" w:rsidR="006107AB" w:rsidRDefault="006107AB" w:rsidP="006107AB">
            <w:r>
              <w:fldChar w:fldCharType="begin"/>
            </w:r>
            <w:r w:rsidR="0003313D">
              <w:instrText>HYPERLINK "lsgtherm</w:instrText>
            </w:r>
            <w:r w:rsidR="007D4928">
              <w:instrText>.docx</w:instrText>
            </w:r>
            <w:r w:rsidR="0003313D">
              <w:instrText>" \l "t86"</w:instrText>
            </w:r>
            <w:r>
              <w:fldChar w:fldCharType="separate"/>
            </w:r>
            <w:r>
              <w:rPr>
                <w:rStyle w:val="Hyperlink"/>
              </w:rPr>
              <w:t>8</w:t>
            </w:r>
            <w:bookmarkStart w:id="260" w:name="_Hlt514844442"/>
            <w:r>
              <w:rPr>
                <w:rStyle w:val="Hyperlink"/>
              </w:rPr>
              <w:t>6</w:t>
            </w:r>
            <w:bookmarkEnd w:id="260"/>
            <w:r>
              <w:rPr>
                <w:rStyle w:val="Hyperlink"/>
              </w:rPr>
              <w:t>.</w:t>
            </w:r>
            <w:r>
              <w:fldChar w:fldCharType="end"/>
            </w:r>
            <w:bookmarkEnd w:id="259"/>
            <w:r>
              <w:t xml:space="preserve">  Nach einer arbeitsreichen Woche gibt es nichts, was mehr entspannt als ein schönes heißes Bad. Was kostet eigentlich eine volle Badewanne?</w:t>
            </w:r>
            <w:r>
              <w:br/>
              <w:t xml:space="preserve">Die Badewanne hat folgende Maße: Tiefe 60 cm, Höhe 40 cm, Breite unten 100 cm, Breite oben 160 cm. Die Wanne ist symmetrisch, also von der Seite betrachtet ein gleichschenkliges Trapez. </w:t>
            </w:r>
            <w:r>
              <w:br/>
              <w:t>Das Wasser wird 30 cm hoch in die Wanne eingefüllt und hat eine Temperatur von 40 °C. Es wird in einer Gasheizung erwärmt und strömt mit 12 °C in die Heizanlage. Eine kWh Heizgas kostet 3,5 Cent, ein Kubikmeter Wasser (incl. Abwasser) kostet 4,50 €. Der Wirkungsgrad der Anlage wird mit 80 % angenommen.</w:t>
            </w:r>
            <w:r>
              <w:br/>
            </w:r>
            <w:r>
              <w:rPr>
                <w:sz w:val="24"/>
              </w:rPr>
              <w:sym w:font="Symbol" w:char="F02A"/>
            </w:r>
            <w:r>
              <w:rPr>
                <w:sz w:val="24"/>
              </w:rPr>
              <w:sym w:font="Symbol" w:char="F02A"/>
            </w:r>
            <w:r>
              <w:rPr>
                <w:sz w:val="24"/>
              </w:rPr>
              <w:sym w:font="Symbol" w:char="F02A"/>
            </w:r>
          </w:p>
        </w:tc>
        <w:bookmarkStart w:id="261" w:name="_MON_1051715572"/>
        <w:bookmarkEnd w:id="261"/>
        <w:tc>
          <w:tcPr>
            <w:tcW w:w="4886" w:type="dxa"/>
          </w:tcPr>
          <w:p w14:paraId="07828767" w14:textId="77777777" w:rsidR="006107AB" w:rsidRDefault="006107AB" w:rsidP="006107AB">
            <w:r>
              <w:object w:dxaOrig="4726" w:dyaOrig="1621" w14:anchorId="0F8A8F28">
                <v:shape id="_x0000_i1048" type="#_x0000_t75" style="width:237.45pt;height:79.65pt" o:ole="" fillcolor="window">
                  <v:imagedata r:id="rId175" o:title=""/>
                </v:shape>
                <o:OLEObject Type="Embed" ProgID="Word.Picture.8" ShapeID="_x0000_i1048" DrawAspect="Content" ObjectID="_1735307477" r:id="rId176"/>
              </w:object>
            </w:r>
          </w:p>
        </w:tc>
      </w:tr>
    </w:tbl>
    <w:p w14:paraId="1D865CC5" w14:textId="77777777" w:rsidR="006107AB" w:rsidRDefault="006B738E" w:rsidP="006107AB">
      <w:hyperlink r:id="rId177" w:anchor="t87" w:history="1">
        <w:r w:rsidR="006107AB">
          <w:rPr>
            <w:rStyle w:val="Hyperlink"/>
          </w:rPr>
          <w:t>87.</w:t>
        </w:r>
      </w:hyperlink>
      <w:r w:rsidR="006107AB">
        <w:t xml:space="preserve"> Erkläre die Begriffe thermische Energie und Wärme. Warum kann man in der Physik auf den Begriff Kälte verzichten?</w:t>
      </w:r>
      <w:r w:rsidR="006107AB">
        <w:br/>
      </w:r>
      <w:r w:rsidR="006107AB">
        <w:rPr>
          <w:sz w:val="24"/>
        </w:rPr>
        <w:sym w:font="Symbol" w:char="F02A"/>
      </w:r>
      <w:r w:rsidR="006107AB">
        <w:rPr>
          <w:sz w:val="24"/>
        </w:rPr>
        <w:sym w:font="Symbol" w:char="F02A"/>
      </w:r>
    </w:p>
    <w:p w14:paraId="46A1C171" w14:textId="77777777" w:rsidR="006107AB" w:rsidRDefault="006B738E" w:rsidP="006107AB">
      <w:hyperlink r:id="rId178" w:anchor="t88" w:history="1">
        <w:r w:rsidR="006107AB">
          <w:rPr>
            <w:rStyle w:val="Hyperlink"/>
          </w:rPr>
          <w:t>88.</w:t>
        </w:r>
      </w:hyperlink>
      <w:r w:rsidR="006107AB">
        <w:t xml:space="preserve"> Beschreibe ein Beispiel aus Natur oder Technik, bei dem die große spezifische Wärmekapazität von Wasser eine wichtige Rolle spielt.</w:t>
      </w:r>
      <w:r w:rsidR="006107AB">
        <w:br/>
      </w:r>
      <w:r w:rsidR="006107AB">
        <w:rPr>
          <w:sz w:val="24"/>
        </w:rPr>
        <w:sym w:font="Symbol" w:char="F02A"/>
      </w:r>
    </w:p>
    <w:p w14:paraId="4686D7A7" w14:textId="77777777" w:rsidR="006107AB" w:rsidRDefault="006107AB" w:rsidP="006107AB">
      <w:r>
        <w:rPr>
          <w:color w:val="FF0000"/>
          <w:sz w:val="36"/>
        </w:rPr>
        <w:sym w:font="Symbol" w:char="F02A"/>
      </w:r>
      <w:hyperlink r:id="rId179" w:anchor="t89" w:history="1">
        <w:r>
          <w:rPr>
            <w:rStyle w:val="Hyperlink"/>
          </w:rPr>
          <w:t xml:space="preserve">89. </w:t>
        </w:r>
      </w:hyperlink>
      <w:r>
        <w:t xml:space="preserve"> Welche Wärme ist notwendig, um 400 ml Wasser auf einem Spirituskocher von 20°C auf 95°C zu erwärmen? </w:t>
      </w:r>
      <w:r>
        <w:br/>
        <w:t>In dem Kocher befinden sich noch 10 ml Spiritus. Reicht diese Menge zum Erwärmen des Wassers aus?</w:t>
      </w:r>
      <w:r>
        <w:br/>
        <w:t>(Heizwert Spiritus 32 MJ/l)</w:t>
      </w:r>
      <w:r>
        <w:br/>
      </w:r>
      <w:r>
        <w:rPr>
          <w:sz w:val="24"/>
        </w:rPr>
        <w:sym w:font="Symbol" w:char="F02A"/>
      </w:r>
      <w:r>
        <w:rPr>
          <w:sz w:val="24"/>
        </w:rPr>
        <w:sym w:font="Symbol" w:char="F02A"/>
      </w:r>
    </w:p>
    <w:p w14:paraId="3E0C0613" w14:textId="77777777" w:rsidR="006107AB" w:rsidRDefault="006B738E" w:rsidP="006107AB">
      <w:hyperlink r:id="rId180" w:anchor="t98" w:history="1">
        <w:r w:rsidR="006107AB">
          <w:rPr>
            <w:rStyle w:val="Hyperlink"/>
          </w:rPr>
          <w:t>98.</w:t>
        </w:r>
      </w:hyperlink>
      <w:r w:rsidR="006107AB">
        <w:t xml:space="preserve"> Drei Metallzylinder aus Aluminium, Eisen und Kupfer haben gleichen Durchmesser und gleiche Masse. Sie werden im Wasserbad auf etwa 100°C erhitzt und dann auf einen Block Stearin gesetzt, der unter ihnen schmilzt. Welcher Metallzylinder sinkt am tiefsten ein?</w:t>
      </w:r>
      <w:r w:rsidR="006107AB">
        <w:br/>
      </w:r>
      <w:r w:rsidR="006107AB">
        <w:rPr>
          <w:sz w:val="24"/>
        </w:rPr>
        <w:sym w:font="Symbol" w:char="F02A"/>
      </w:r>
    </w:p>
    <w:p w14:paraId="6E51C9A9" w14:textId="77777777" w:rsidR="006107AB" w:rsidRDefault="006B738E" w:rsidP="006107AB">
      <w:hyperlink r:id="rId181" w:anchor="t100" w:history="1">
        <w:r w:rsidR="006107AB">
          <w:rPr>
            <w:rStyle w:val="Hyperlink"/>
          </w:rPr>
          <w:t>100.</w:t>
        </w:r>
      </w:hyperlink>
      <w:r w:rsidR="006107AB">
        <w:t xml:space="preserve"> Welchen </w:t>
      </w:r>
      <w:r w:rsidR="004B0020">
        <w:t>Einfluss</w:t>
      </w:r>
      <w:r w:rsidR="006107AB">
        <w:t xml:space="preserve"> hat es auf die Temperatur in der Küche, wenn der Kühlschrank mit offener Tür betrieben wird?</w:t>
      </w:r>
      <w:r w:rsidR="006107AB">
        <w:br/>
      </w:r>
      <w:r w:rsidR="006107AB">
        <w:rPr>
          <w:sz w:val="24"/>
        </w:rPr>
        <w:sym w:font="Symbol" w:char="F02A"/>
      </w:r>
      <w:r w:rsidR="006107AB">
        <w:rPr>
          <w:sz w:val="24"/>
        </w:rPr>
        <w:sym w:font="Symbol" w:char="F02A"/>
      </w:r>
    </w:p>
    <w:p w14:paraId="52B25287" w14:textId="77777777" w:rsidR="006107AB" w:rsidRDefault="006B738E" w:rsidP="006107AB">
      <w:pPr>
        <w:rPr>
          <w:snapToGrid w:val="0"/>
        </w:rPr>
      </w:pPr>
      <w:hyperlink r:id="rId182" w:anchor="t104" w:history="1">
        <w:r w:rsidR="006107AB">
          <w:rPr>
            <w:rStyle w:val="Hyperlink"/>
            <w:snapToGrid w:val="0"/>
          </w:rPr>
          <w:t>10</w:t>
        </w:r>
        <w:bookmarkStart w:id="262" w:name="_Hlt61511553"/>
        <w:r w:rsidR="006107AB">
          <w:rPr>
            <w:rStyle w:val="Hyperlink"/>
            <w:snapToGrid w:val="0"/>
          </w:rPr>
          <w:t>4</w:t>
        </w:r>
        <w:bookmarkEnd w:id="262"/>
        <w:r w:rsidR="006107AB">
          <w:rPr>
            <w:rStyle w:val="Hyperlink"/>
            <w:snapToGrid w:val="0"/>
          </w:rPr>
          <w:t>.</w:t>
        </w:r>
      </w:hyperlink>
      <w:r w:rsidR="006107AB">
        <w:rPr>
          <w:snapToGrid w:val="0"/>
        </w:rPr>
        <w:t xml:space="preserve"> Der Golfstrom transportiert in jeder Sekunde rund 10</w:t>
      </w:r>
      <w:r w:rsidR="006107AB">
        <w:rPr>
          <w:snapToGrid w:val="0"/>
          <w:position w:val="8"/>
          <w:vertAlign w:val="superscript"/>
        </w:rPr>
        <w:t>8</w:t>
      </w:r>
      <w:r w:rsidR="006107AB">
        <w:rPr>
          <w:snapToGrid w:val="0"/>
        </w:rPr>
        <w:t xml:space="preserve"> m³ Wasser an die Küsten Europas. Seine Temperatur ist im Winter um ungefähr 10°C höher als die Temperatur des übrigen Meerwassers.</w:t>
      </w:r>
      <w:r w:rsidR="006107AB">
        <w:rPr>
          <w:snapToGrid w:val="0"/>
        </w:rPr>
        <w:br/>
        <w:t>a) Wie viel zusätzliche Energie transportiert der Golfstrom sekündlich nach Europa?</w:t>
      </w:r>
      <w:r w:rsidR="006107AB">
        <w:rPr>
          <w:snapToGrid w:val="0"/>
        </w:rPr>
        <w:br/>
        <w:t>b) Wie viel Großkraftwerke mit jeweils 1 GW wären erforderlich, um die gleiche Leistung zu erbringen?</w:t>
      </w:r>
      <w:r w:rsidR="006107AB">
        <w:rPr>
          <w:snapToGrid w:val="0"/>
        </w:rPr>
        <w:br/>
      </w:r>
      <w:r w:rsidR="006107AB">
        <w:rPr>
          <w:sz w:val="24"/>
        </w:rPr>
        <w:sym w:font="Symbol" w:char="F02A"/>
      </w:r>
      <w:r w:rsidR="006107AB">
        <w:rPr>
          <w:sz w:val="24"/>
        </w:rPr>
        <w:sym w:font="Symbol" w:char="F02A"/>
      </w:r>
    </w:p>
    <w:p w14:paraId="1E14E1E2" w14:textId="77777777" w:rsidR="006107AB" w:rsidRDefault="006B738E" w:rsidP="006107AB">
      <w:hyperlink r:id="rId183" w:anchor="t105" w:history="1">
        <w:r w:rsidR="006107AB">
          <w:rPr>
            <w:rStyle w:val="Hyperlink"/>
            <w:snapToGrid w:val="0"/>
          </w:rPr>
          <w:t>1</w:t>
        </w:r>
        <w:bookmarkStart w:id="263" w:name="_Hlt61511563"/>
        <w:r w:rsidR="006107AB">
          <w:rPr>
            <w:rStyle w:val="Hyperlink"/>
            <w:snapToGrid w:val="0"/>
          </w:rPr>
          <w:t>0</w:t>
        </w:r>
        <w:bookmarkEnd w:id="263"/>
        <w:r w:rsidR="006107AB">
          <w:rPr>
            <w:rStyle w:val="Hyperlink"/>
            <w:snapToGrid w:val="0"/>
          </w:rPr>
          <w:t>5.</w:t>
        </w:r>
      </w:hyperlink>
      <w:r w:rsidR="006107AB">
        <w:rPr>
          <w:snapToGrid w:val="0"/>
        </w:rPr>
        <w:t xml:space="preserve"> Ein Schwimmbad mit der Grundfläche 4m x 8m und der Tiefe 2m kühlt in jeder Nacht um 1°C ab und wird täglich wieder aufgeheizt.</w:t>
      </w:r>
      <w:r w:rsidR="006107AB">
        <w:rPr>
          <w:snapToGrid w:val="0"/>
        </w:rPr>
        <w:br/>
        <w:t>a) Wie viel Kilowattstunden elektrische Energie sind dazu erforderlich?</w:t>
      </w:r>
      <w:r w:rsidR="006107AB">
        <w:rPr>
          <w:snapToGrid w:val="0"/>
        </w:rPr>
        <w:br/>
        <w:t>b) Wie viel Wasser muss in einem Wasserkraftwerk eine Höhe von 100m durchfallen, um die täglich für die Schwimmbadheizung benötigte Energie bereitzustellen?</w:t>
      </w:r>
      <w:r w:rsidR="006107AB">
        <w:rPr>
          <w:snapToGrid w:val="0"/>
        </w:rPr>
        <w:br/>
      </w:r>
      <w:r w:rsidR="006107AB">
        <w:rPr>
          <w:sz w:val="24"/>
        </w:rPr>
        <w:sym w:font="Symbol" w:char="F02A"/>
      </w:r>
      <w:r w:rsidR="006107AB">
        <w:rPr>
          <w:sz w:val="24"/>
        </w:rPr>
        <w:sym w:font="Symbol" w:char="F02A"/>
      </w:r>
    </w:p>
    <w:p w14:paraId="222A509A" w14:textId="77777777" w:rsidR="006107AB" w:rsidRDefault="006B738E" w:rsidP="006107AB">
      <w:hyperlink r:id="rId184" w:anchor="t111" w:history="1">
        <w:r w:rsidR="006107AB">
          <w:rPr>
            <w:rStyle w:val="Hyperlink"/>
          </w:rPr>
          <w:t>1</w:t>
        </w:r>
        <w:bookmarkStart w:id="264" w:name="_Hlt61511572"/>
        <w:r w:rsidR="006107AB">
          <w:rPr>
            <w:rStyle w:val="Hyperlink"/>
          </w:rPr>
          <w:t>1</w:t>
        </w:r>
        <w:bookmarkEnd w:id="264"/>
        <w:r w:rsidR="006107AB">
          <w:rPr>
            <w:rStyle w:val="Hyperlink"/>
          </w:rPr>
          <w:t>1.</w:t>
        </w:r>
      </w:hyperlink>
      <w:r w:rsidR="006107AB">
        <w:t xml:space="preserve"> Ein Gefäß ist randvoll  mit Speiseöl gefüllt. Wie ändert sich Masse und Volumen des Gefäßinhalts wenn</w:t>
      </w:r>
      <w:r w:rsidR="006107AB">
        <w:br/>
        <w:t>a) dem Öl Wärme entzogen</w:t>
      </w:r>
      <w:r w:rsidR="006107AB">
        <w:br/>
        <w:t>b) dem Öl Wärme zugeführt wird.</w:t>
      </w:r>
      <w:r w:rsidR="006107AB">
        <w:br/>
      </w:r>
      <w:r w:rsidR="006107AB">
        <w:rPr>
          <w:sz w:val="24"/>
        </w:rPr>
        <w:sym w:font="Symbol" w:char="F02A"/>
      </w:r>
    </w:p>
    <w:p w14:paraId="4C62F1F2" w14:textId="77777777" w:rsidR="006107AB" w:rsidRDefault="006B738E" w:rsidP="006107AB">
      <w:hyperlink r:id="rId185" w:anchor="t112" w:history="1">
        <w:r w:rsidR="006107AB">
          <w:rPr>
            <w:rStyle w:val="Hyperlink"/>
          </w:rPr>
          <w:t>112.</w:t>
        </w:r>
      </w:hyperlink>
      <w:r w:rsidR="006107AB">
        <w:t xml:space="preserve"> Trockenes Holz hat einen Heizwert von 15 MJ je kg. Wie viel Wasser (Anfangstemperatur 15°C) kann man beim Verbrennen von 5 kg Holz zum Sieden bringen, wenn die Wärme des Holzes vollständig an das Wasser abgegeben wird.</w:t>
      </w:r>
      <w:r w:rsidR="006107AB">
        <w:br/>
        <w:t>Wie viel Wasser kann man zum Sieden bringen, wenn der Wirkungsgrad der Wärmeübertragung 25 % beträgt?</w:t>
      </w:r>
      <w:r w:rsidR="006107AB">
        <w:br/>
      </w:r>
      <w:r w:rsidR="006107AB">
        <w:rPr>
          <w:sz w:val="24"/>
        </w:rPr>
        <w:sym w:font="Symbol" w:char="F02A"/>
      </w:r>
      <w:r w:rsidR="006107AB">
        <w:rPr>
          <w:sz w:val="24"/>
        </w:rPr>
        <w:sym w:font="Symbol" w:char="F02A"/>
      </w:r>
    </w:p>
    <w:p w14:paraId="0AE8AE21" w14:textId="77777777" w:rsidR="006107AB" w:rsidRDefault="006B738E" w:rsidP="006107AB">
      <w:hyperlink r:id="rId186" w:anchor="t123" w:history="1">
        <w:r w:rsidR="006107AB">
          <w:rPr>
            <w:rStyle w:val="Hyperlink"/>
          </w:rPr>
          <w:t>123.</w:t>
        </w:r>
      </w:hyperlink>
      <w:r w:rsidR="006107AB">
        <w:t xml:space="preserve"> Ich bin sehr in Eile, möchte aber vor dem Weggehen noch eine Tasse Kaffee mit Sahne trinken. Wie muss ich verfahren, damit sich der Kaffee möglichst schnell abkühlt: sofort die kalte Sahne zugießen und dann fünf Minuten warten oder zuerst fünf Minuten warten und dann die Sahne zugeben?</w:t>
      </w:r>
      <w:r w:rsidR="006107AB">
        <w:br/>
      </w:r>
      <w:r w:rsidR="006107AB">
        <w:rPr>
          <w:sz w:val="24"/>
        </w:rPr>
        <w:sym w:font="Symbol" w:char="F02A"/>
      </w:r>
      <w:r w:rsidR="006107AB">
        <w:rPr>
          <w:sz w:val="24"/>
        </w:rPr>
        <w:sym w:font="Symbol" w:char="F02A"/>
      </w:r>
    </w:p>
    <w:p w14:paraId="1B6CD9F8" w14:textId="77777777" w:rsidR="006107AB" w:rsidRDefault="006B738E" w:rsidP="006107AB">
      <w:pPr>
        <w:rPr>
          <w:shadow/>
        </w:rPr>
      </w:pPr>
      <w:hyperlink r:id="rId187" w:anchor="t127" w:history="1">
        <w:r w:rsidR="006107AB">
          <w:rPr>
            <w:rStyle w:val="Hyperlink"/>
          </w:rPr>
          <w:t>127.</w:t>
        </w:r>
      </w:hyperlink>
      <w:r w:rsidR="006107AB">
        <w:t xml:space="preserve"> Jemand erfuhr von drei Erfindungen: Die Anwendung der ersten Erfindung versprach eine Brennstoffeinsparung von 30%, die zweite Erfindung ließ eine Einsparung von 25% hoffen, während die praktische Nutzung der dritten Erfindung sogar eine Brennstoffeinsparung von 45% erwarten ließ. </w:t>
      </w:r>
      <w:r w:rsidR="006107AB">
        <w:br/>
        <w:t xml:space="preserve">Der Erfinder </w:t>
      </w:r>
      <w:r w:rsidR="00FC6040">
        <w:t>entschloss</w:t>
      </w:r>
      <w:r w:rsidR="006107AB">
        <w:t xml:space="preserve"> sich, eine solche Maschine zu bauen, in der alle drei Erfindungen genutzt werden und rechnete dabei mit einer Brennstoffeinsparung von 30%+25%+45%=100%. </w:t>
      </w:r>
      <w:r w:rsidR="006107AB">
        <w:br/>
        <w:t>Sind diese Überlegungen richtig?</w:t>
      </w:r>
      <w:r w:rsidR="006107AB">
        <w:br/>
      </w:r>
      <w:r w:rsidR="006107AB">
        <w:rPr>
          <w:sz w:val="24"/>
        </w:rPr>
        <w:sym w:font="Symbol" w:char="F02A"/>
      </w:r>
      <w:r w:rsidR="006107AB">
        <w:rPr>
          <w:sz w:val="24"/>
        </w:rPr>
        <w:sym w:font="Symbol" w:char="F02A"/>
      </w:r>
    </w:p>
    <w:p w14:paraId="39F2B87D" w14:textId="77777777" w:rsidR="006107AB" w:rsidRDefault="006107AB" w:rsidP="006107AB">
      <w:r>
        <w:rPr>
          <w:color w:val="FF0000"/>
          <w:sz w:val="36"/>
        </w:rPr>
        <w:sym w:font="Symbol" w:char="F02A"/>
      </w:r>
      <w:hyperlink r:id="rId188" w:anchor="t136" w:history="1">
        <w:r>
          <w:rPr>
            <w:rStyle w:val="Hyperlink"/>
          </w:rPr>
          <w:t>1</w:t>
        </w:r>
        <w:bookmarkStart w:id="265" w:name="_Hlt61511591"/>
        <w:r>
          <w:rPr>
            <w:rStyle w:val="Hyperlink"/>
          </w:rPr>
          <w:t>3</w:t>
        </w:r>
        <w:bookmarkStart w:id="266" w:name="_Hlt61511794"/>
        <w:bookmarkEnd w:id="265"/>
        <w:r>
          <w:rPr>
            <w:rStyle w:val="Hyperlink"/>
          </w:rPr>
          <w:t>6</w:t>
        </w:r>
        <w:bookmarkEnd w:id="266"/>
        <w:r>
          <w:rPr>
            <w:rStyle w:val="Hyperlink"/>
          </w:rPr>
          <w:t>.</w:t>
        </w:r>
      </w:hyperlink>
      <w:r>
        <w:t xml:space="preserve"> Ein PKW verbraucht bei einer Autobahnfahrt in einer Stunde 8,5 l Benzin. Der Motor entwickelt dabei eine Leistung von 18 kW. (Das ist nicht die in den Papieren angegebene Leistung, die wird nur benötigt, wenn der Motor maximal arbeitet)</w:t>
      </w:r>
      <w:r>
        <w:br/>
        <w:t>Wie groß ist der Wirkungsgrad? (Heizwert 35 MJ/l)</w:t>
      </w:r>
      <w:r>
        <w:br/>
      </w:r>
      <w:r>
        <w:rPr>
          <w:sz w:val="24"/>
        </w:rPr>
        <w:sym w:font="Symbol" w:char="F02A"/>
      </w:r>
      <w:r>
        <w:rPr>
          <w:sz w:val="24"/>
        </w:rPr>
        <w:sym w:font="Symbol" w:char="F02A"/>
      </w:r>
    </w:p>
    <w:p w14:paraId="2F9C727F" w14:textId="77777777" w:rsidR="006107AB" w:rsidRDefault="006107AB" w:rsidP="006107AB">
      <w:r>
        <w:rPr>
          <w:color w:val="FF0000"/>
          <w:sz w:val="36"/>
        </w:rPr>
        <w:sym w:font="Symbol" w:char="F02A"/>
      </w:r>
      <w:hyperlink r:id="rId189" w:anchor="t140" w:history="1">
        <w:r>
          <w:rPr>
            <w:rStyle w:val="Hyperlink"/>
          </w:rPr>
          <w:t>140.</w:t>
        </w:r>
      </w:hyperlink>
      <w:r>
        <w:t xml:space="preserve"> Die Sonne strahlt auf 1 m² Fläche pro Tag im Mittel die Energie von 10 MJ. Wie viel Liter Heizöl (Heizwert 42 * 10 </w:t>
      </w:r>
      <w:r>
        <w:rPr>
          <w:vertAlign w:val="superscript"/>
        </w:rPr>
        <w:t>3</w:t>
      </w:r>
      <w:r>
        <w:t xml:space="preserve"> kJ / kg, Dichte 0,85 g/cm³), </w:t>
      </w:r>
      <w:r w:rsidR="00FC6040">
        <w:t>müsste</w:t>
      </w:r>
      <w:r>
        <w:t xml:space="preserve"> man verbrennen, damit die Energie frei wird, die die Sonne im Jahr auf eine Fläche von 20 m² strahlt?</w:t>
      </w:r>
      <w:r>
        <w:br/>
      </w:r>
      <w:r>
        <w:rPr>
          <w:sz w:val="24"/>
        </w:rPr>
        <w:sym w:font="Symbol" w:char="F02A"/>
      </w:r>
      <w:r>
        <w:rPr>
          <w:sz w:val="24"/>
        </w:rPr>
        <w:sym w:font="Symbol" w:char="F02A"/>
      </w:r>
    </w:p>
    <w:p w14:paraId="1FE138DF" w14:textId="77777777" w:rsidR="006107AB" w:rsidRDefault="00487CD1" w:rsidP="006107AB">
      <w:r>
        <w:rPr>
          <w:color w:val="FF0000"/>
          <w:sz w:val="36"/>
        </w:rPr>
        <w:sym w:font="Symbol" w:char="F02A"/>
      </w:r>
      <w:hyperlink r:id="rId190" w:anchor="t141" w:history="1">
        <w:r w:rsidR="006107AB">
          <w:rPr>
            <w:rStyle w:val="Hyperlink"/>
          </w:rPr>
          <w:t>141.</w:t>
        </w:r>
      </w:hyperlink>
      <w:r w:rsidR="006107AB">
        <w:t xml:space="preserve"> In einem Kernkraftwerk muss pro Sekunde die Energie von 1500 MJ als „Abwärme“ abtransportiert werden. Wie viel Kubikmeter Wasser sind dazu erforderlich, wenn die Temperatur des Wassers nur um 5 K steigen darf?</w:t>
      </w:r>
      <w:r w:rsidR="006107AB">
        <w:br/>
        <w:t>Wie viel Wasser muss in einer Stunde fließen?</w:t>
      </w:r>
      <w:r w:rsidR="006107AB">
        <w:br/>
      </w:r>
      <w:r w:rsidR="006107AB">
        <w:rPr>
          <w:sz w:val="24"/>
        </w:rPr>
        <w:sym w:font="Symbol" w:char="F02A"/>
      </w:r>
      <w:r w:rsidR="006107AB">
        <w:rPr>
          <w:sz w:val="24"/>
        </w:rPr>
        <w:sym w:font="Symbol" w:char="F02A"/>
      </w:r>
    </w:p>
    <w:p w14:paraId="1E4F8879" w14:textId="77777777" w:rsidR="006107AB" w:rsidRDefault="006B738E" w:rsidP="006107AB">
      <w:hyperlink r:id="rId191" w:anchor="t142" w:history="1">
        <w:r w:rsidR="006107AB">
          <w:rPr>
            <w:rStyle w:val="Hyperlink"/>
          </w:rPr>
          <w:t>142.</w:t>
        </w:r>
      </w:hyperlink>
      <w:r w:rsidR="006107AB">
        <w:t xml:space="preserve"> Weshalb ist bei der Kolbendampfmaschine und auch bei der Dampfturbine der austretende Dampf grundsätzlich wesentlich kälter als der eintretende?</w:t>
      </w:r>
      <w:r w:rsidR="006107AB">
        <w:br/>
      </w:r>
      <w:r w:rsidR="006107AB">
        <w:rPr>
          <w:sz w:val="24"/>
        </w:rPr>
        <w:sym w:font="Symbol" w:char="F02A"/>
      </w:r>
    </w:p>
    <w:p w14:paraId="6C334C0B" w14:textId="77777777" w:rsidR="006107AB" w:rsidRDefault="006B738E" w:rsidP="006107AB">
      <w:pPr>
        <w:rPr>
          <w:sz w:val="24"/>
        </w:rPr>
      </w:pPr>
      <w:hyperlink r:id="rId192" w:anchor="t143" w:history="1">
        <w:r w:rsidR="006107AB">
          <w:rPr>
            <w:rStyle w:val="Hyperlink"/>
          </w:rPr>
          <w:t>1</w:t>
        </w:r>
        <w:bookmarkStart w:id="267" w:name="_Hlt516478845"/>
        <w:r w:rsidR="006107AB">
          <w:rPr>
            <w:rStyle w:val="Hyperlink"/>
          </w:rPr>
          <w:t>4</w:t>
        </w:r>
        <w:bookmarkEnd w:id="267"/>
        <w:r w:rsidR="006107AB">
          <w:rPr>
            <w:rStyle w:val="Hyperlink"/>
          </w:rPr>
          <w:t>3.</w:t>
        </w:r>
      </w:hyperlink>
      <w:r w:rsidR="006107AB">
        <w:t xml:space="preserve"> Ein Automotor leistet 40 kW und bewegt damit ein Fahrzeug mit der Geschwindigkeit 120 km/h. Welche Wärmeleistung muss man ihm zuführen, wenn sein Wirkungsgrad 35% beträgt? Wie viel Liter </w:t>
      </w:r>
      <w:r w:rsidR="006107AB">
        <w:lastRenderedPageBreak/>
        <w:t>Benzin benötigt der Motor je Stunde, wie viel je 100 km? (Heizwert von Benzin: 46 MJ/l)</w:t>
      </w:r>
      <w:r w:rsidR="006107AB">
        <w:br/>
      </w:r>
      <w:r w:rsidR="006107AB">
        <w:rPr>
          <w:sz w:val="24"/>
        </w:rPr>
        <w:sym w:font="Symbol" w:char="F02A"/>
      </w:r>
      <w:r w:rsidR="006107AB">
        <w:rPr>
          <w:sz w:val="24"/>
        </w:rPr>
        <w:sym w:font="Symbol" w:char="F02A"/>
      </w:r>
    </w:p>
    <w:p w14:paraId="06F923C8" w14:textId="77777777" w:rsidR="006107AB" w:rsidRDefault="006B738E" w:rsidP="006107AB">
      <w:hyperlink r:id="rId193" w:anchor="t155" w:history="1">
        <w:r w:rsidR="006107AB">
          <w:rPr>
            <w:rStyle w:val="Hyperlink"/>
          </w:rPr>
          <w:t>1</w:t>
        </w:r>
        <w:bookmarkStart w:id="268" w:name="_Hlt516479171"/>
        <w:r w:rsidR="006107AB">
          <w:rPr>
            <w:rStyle w:val="Hyperlink"/>
          </w:rPr>
          <w:t>5</w:t>
        </w:r>
        <w:bookmarkEnd w:id="268"/>
        <w:r w:rsidR="006107AB">
          <w:rPr>
            <w:rStyle w:val="Hyperlink"/>
          </w:rPr>
          <w:t>5.</w:t>
        </w:r>
      </w:hyperlink>
      <w:r w:rsidR="006107AB">
        <w:t xml:space="preserve"> Eine Aluminium- und eine Kupferkugel besitzen die gleiche Masse und die gleiche Temperatur (90 </w:t>
      </w:r>
      <w:r w:rsidR="006107AB">
        <w:rPr>
          <w:position w:val="6"/>
        </w:rPr>
        <w:t>o</w:t>
      </w:r>
      <w:r w:rsidR="006107AB">
        <w:t>C). Beide werden auf eine Eisplatte mit einer Temperatur von 0</w:t>
      </w:r>
      <w:r w:rsidR="006107AB">
        <w:rPr>
          <w:position w:val="6"/>
        </w:rPr>
        <w:t>o</w:t>
      </w:r>
      <w:r w:rsidR="006107AB">
        <w:t xml:space="preserve">C gelegt. Unter welcher der beiden Kugeln schmilzt mehr Eis? </w:t>
      </w:r>
      <w:r w:rsidR="006107AB">
        <w:br/>
      </w:r>
      <w:r w:rsidR="006107AB">
        <w:rPr>
          <w:b/>
        </w:rPr>
        <w:t xml:space="preserve">Begründe </w:t>
      </w:r>
      <w:r w:rsidR="006107AB">
        <w:t>die Antwort anhand einer Formel!</w:t>
      </w:r>
      <w:r w:rsidR="006107AB">
        <w:br/>
      </w:r>
      <w:r w:rsidR="006107AB">
        <w:rPr>
          <w:sz w:val="24"/>
        </w:rPr>
        <w:sym w:font="Symbol" w:char="F02A"/>
      </w:r>
    </w:p>
    <w:p w14:paraId="1EDE64C8" w14:textId="77777777" w:rsidR="006107AB" w:rsidRDefault="006B738E" w:rsidP="006107AB">
      <w:pPr>
        <w:rPr>
          <w:snapToGrid w:val="0"/>
        </w:rPr>
      </w:pPr>
      <w:hyperlink r:id="rId194" w:anchor="t157" w:history="1">
        <w:r w:rsidR="006107AB">
          <w:rPr>
            <w:rStyle w:val="Hyperlink"/>
          </w:rPr>
          <w:t>157.</w:t>
        </w:r>
      </w:hyperlink>
      <w:r w:rsidR="006107AB">
        <w:t xml:space="preserve"> Ein Zimmer hat ein Volumen von 60 m³ und soll um von 15°C auf 20 °C erwärmt werden. Welche Wärme ist dazu notwendig, wenn 20% der zugeführten Wärme an die Wände und die Umwelt abgegeben werden?</w:t>
      </w:r>
      <w:r w:rsidR="006107AB">
        <w:br/>
        <w:t xml:space="preserve">(1 m³ Luft hat eine Masse von 1,3 kg, die spezifische Wärme von Luft </w:t>
      </w:r>
      <w:proofErr w:type="gramStart"/>
      <w:r w:rsidR="006107AB">
        <w:t xml:space="preserve">beträgt </w:t>
      </w:r>
      <w:proofErr w:type="gramEnd"/>
      <w:r w:rsidR="006107AB">
        <w:rPr>
          <w:position w:val="-28"/>
        </w:rPr>
        <w:object w:dxaOrig="740" w:dyaOrig="639" w14:anchorId="51A2A6A8">
          <v:shape id="_x0000_i1049" type="#_x0000_t75" style="width:36pt;height:28.35pt" o:ole="" fillcolor="window">
            <v:imagedata r:id="rId195" o:title=""/>
          </v:shape>
          <o:OLEObject Type="Embed" ProgID="Equation.3" ShapeID="_x0000_i1049" DrawAspect="Content" ObjectID="_1735307478" r:id="rId196"/>
        </w:object>
      </w:r>
      <w:r w:rsidR="006107AB">
        <w:t>)</w:t>
      </w:r>
      <w:r w:rsidR="006107AB">
        <w:br/>
      </w:r>
      <w:r w:rsidR="006107AB">
        <w:rPr>
          <w:sz w:val="24"/>
        </w:rPr>
        <w:sym w:font="Symbol" w:char="F02A"/>
      </w:r>
      <w:r w:rsidR="006107AB">
        <w:rPr>
          <w:sz w:val="24"/>
        </w:rPr>
        <w:sym w:font="Symbol" w:char="F02A"/>
      </w:r>
      <w:r w:rsidR="006107AB">
        <w:rPr>
          <w:sz w:val="24"/>
        </w:rPr>
        <w:br/>
      </w:r>
      <w:r w:rsidR="006107AB">
        <w:rPr>
          <w:color w:val="FF0000"/>
          <w:sz w:val="36"/>
        </w:rPr>
        <w:sym w:font="Symbol" w:char="F02A"/>
      </w:r>
      <w:hyperlink r:id="rId197" w:anchor="t175" w:history="1">
        <w:r w:rsidR="006107AB">
          <w:rPr>
            <w:rStyle w:val="Hyperlink"/>
          </w:rPr>
          <w:t>1</w:t>
        </w:r>
        <w:bookmarkStart w:id="269" w:name="_Hlt97099692"/>
        <w:r w:rsidR="006107AB">
          <w:rPr>
            <w:rStyle w:val="Hyperlink"/>
          </w:rPr>
          <w:t>7</w:t>
        </w:r>
        <w:bookmarkStart w:id="270" w:name="_Hlt97099529"/>
        <w:bookmarkEnd w:id="269"/>
        <w:r w:rsidR="006107AB">
          <w:rPr>
            <w:rStyle w:val="Hyperlink"/>
          </w:rPr>
          <w:t>5</w:t>
        </w:r>
        <w:bookmarkEnd w:id="270"/>
        <w:r w:rsidR="006107AB">
          <w:rPr>
            <w:rStyle w:val="Hyperlink"/>
          </w:rPr>
          <w:t>.</w:t>
        </w:r>
      </w:hyperlink>
      <w:r w:rsidR="006107AB">
        <w:t xml:space="preserve"> In einem Glas befinden sich 200 ml Mineralwasser (oder ein anderes Getränk) mit einer Temperatur von 20°C. Wie viele Eiswürfel sind mindestens notwendig, um das Getränk auf eine Temperatur unter 8°C abzukühlen? Jeder Eiswürfel besteht aus 10g Eis mit einer Temperatur von -15°C. Der Wärmeaustausch mit der Umgebung wird vernachlässigt.</w:t>
      </w:r>
      <w:r w:rsidR="006107AB">
        <w:rPr>
          <w:sz w:val="24"/>
        </w:rPr>
        <w:br/>
      </w:r>
      <w:r w:rsidR="006107AB">
        <w:t>(spezifische Wärmekapazität von Wasser: 4,19 KJ kg</w:t>
      </w:r>
      <w:r w:rsidR="006107AB">
        <w:rPr>
          <w:vertAlign w:val="superscript"/>
        </w:rPr>
        <w:t>-1</w:t>
      </w:r>
      <w:r w:rsidR="006107AB">
        <w:t xml:space="preserve"> K</w:t>
      </w:r>
      <w:r w:rsidR="006107AB">
        <w:rPr>
          <w:vertAlign w:val="superscript"/>
        </w:rPr>
        <w:t>-1</w:t>
      </w:r>
      <w:r w:rsidR="006107AB">
        <w:t xml:space="preserve">, </w:t>
      </w:r>
      <w:r w:rsidR="006107AB">
        <w:br/>
        <w:t>spezifische Wärmekapazität von Eis: 2,09 KJ kg</w:t>
      </w:r>
      <w:r w:rsidR="006107AB">
        <w:rPr>
          <w:vertAlign w:val="superscript"/>
        </w:rPr>
        <w:t>-1</w:t>
      </w:r>
      <w:r w:rsidR="006107AB">
        <w:t xml:space="preserve"> K</w:t>
      </w:r>
      <w:r w:rsidR="006107AB">
        <w:rPr>
          <w:vertAlign w:val="superscript"/>
        </w:rPr>
        <w:t>-1</w:t>
      </w:r>
      <w:r w:rsidR="006107AB">
        <w:t xml:space="preserve">, </w:t>
      </w:r>
      <w:r w:rsidR="006107AB">
        <w:br/>
        <w:t>spezifische Schmelzwärme von Eis: 334 KJ kg</w:t>
      </w:r>
      <w:r w:rsidR="006107AB">
        <w:rPr>
          <w:vertAlign w:val="superscript"/>
        </w:rPr>
        <w:t>-1</w:t>
      </w:r>
      <w:r w:rsidR="006107AB">
        <w:t xml:space="preserve">) </w:t>
      </w:r>
      <w:r w:rsidR="006107AB">
        <w:br/>
      </w:r>
      <w:r w:rsidR="006107AB">
        <w:rPr>
          <w:sz w:val="24"/>
        </w:rPr>
        <w:sym w:font="Symbol" w:char="F02A"/>
      </w:r>
      <w:r w:rsidR="006107AB">
        <w:rPr>
          <w:sz w:val="24"/>
        </w:rPr>
        <w:sym w:font="Symbol" w:char="F02A"/>
      </w:r>
      <w:r w:rsidR="006107AB">
        <w:rPr>
          <w:sz w:val="24"/>
        </w:rPr>
        <w:br/>
      </w:r>
      <w:bookmarkStart w:id="271" w:name="_Hlt20897166"/>
      <w:r w:rsidR="006107AB">
        <w:rPr>
          <w:color w:val="FF0000"/>
          <w:sz w:val="36"/>
        </w:rPr>
        <w:sym w:font="Symbol" w:char="F02A"/>
      </w:r>
      <w:hyperlink r:id="rId198" w:anchor="t176" w:history="1">
        <w:r w:rsidR="006107AB">
          <w:rPr>
            <w:rStyle w:val="Hyperlink"/>
          </w:rPr>
          <w:t>1</w:t>
        </w:r>
        <w:bookmarkStart w:id="272" w:name="_Hlt65136061"/>
        <w:r w:rsidR="006107AB">
          <w:rPr>
            <w:rStyle w:val="Hyperlink"/>
          </w:rPr>
          <w:t>7</w:t>
        </w:r>
        <w:bookmarkEnd w:id="272"/>
        <w:r w:rsidR="006107AB">
          <w:rPr>
            <w:rStyle w:val="Hyperlink"/>
          </w:rPr>
          <w:t>6.</w:t>
        </w:r>
      </w:hyperlink>
      <w:bookmarkEnd w:id="271"/>
      <w:r w:rsidR="006107AB">
        <w:t xml:space="preserve"> In einem Klassenraum der Größe 7m x 4m x 4m herrscht eine Temperatur von 15°C. Eine halbe Stunde vor Unterrichtsbeginn wird in die Klasse ein elektrischer Heizer gestellt. Durch diesen Heizer fließen bei eingeschalteter Heizung 8A, bei ausgeschalteter Heizung (nur Lüfter) 0,1A. Die anliegende Spannung beträgt 218V. Wie groß ist der Wirkungsgrad dieser Heizung, wenn zu Beginn der Unterrichtsstunde die Temperatur 17°C beträgt.</w:t>
      </w:r>
      <w:r w:rsidR="006107AB">
        <w:br/>
      </w:r>
      <w:r w:rsidR="006107AB">
        <w:rPr>
          <w:sz w:val="24"/>
        </w:rPr>
        <w:sym w:font="Symbol" w:char="F02A"/>
      </w:r>
      <w:r w:rsidR="006107AB">
        <w:rPr>
          <w:sz w:val="24"/>
        </w:rPr>
        <w:sym w:font="Symbol" w:char="F02A"/>
      </w:r>
      <w:r w:rsidR="006107AB">
        <w:rPr>
          <w:sz w:val="24"/>
        </w:rPr>
        <w:br/>
      </w:r>
      <w:r w:rsidR="006107AB">
        <w:rPr>
          <w:color w:val="FF0000"/>
          <w:sz w:val="36"/>
        </w:rPr>
        <w:sym w:font="Symbol" w:char="F02A"/>
      </w:r>
      <w:hyperlink r:id="rId199" w:anchor="t186" w:history="1">
        <w:r w:rsidR="006107AB">
          <w:rPr>
            <w:rStyle w:val="Hyperlink"/>
          </w:rPr>
          <w:t>18</w:t>
        </w:r>
        <w:bookmarkStart w:id="273" w:name="_Hlt96929524"/>
        <w:r w:rsidR="006107AB">
          <w:rPr>
            <w:rStyle w:val="Hyperlink"/>
          </w:rPr>
          <w:t>6</w:t>
        </w:r>
        <w:bookmarkEnd w:id="273"/>
        <w:r w:rsidR="006107AB">
          <w:rPr>
            <w:rStyle w:val="Hyperlink"/>
          </w:rPr>
          <w:t>.</w:t>
        </w:r>
      </w:hyperlink>
      <w:r w:rsidR="006107AB">
        <w:t xml:space="preserve"> </w:t>
      </w:r>
      <w:r w:rsidR="006107AB">
        <w:rPr>
          <w:snapToGrid w:val="0"/>
        </w:rPr>
        <w:t>Eine zylindrischer Bierwärmer (öster.: Bierstagel) hat eine Höhe von 16 cm, einen Durchmesser von 3 cm und wird mit Wasser von 80°C gefüllt. Stellt man ihn in ein Glas Bier, in dem sich ein halber Liter Bier von 8°C befinden, steigt die Temperatur in dem Bier bis auf 17°C an, Wie groß ist der Wirkungsgrad des Bierwärmers?</w:t>
      </w:r>
      <w:r w:rsidR="006107AB">
        <w:rPr>
          <w:snapToGrid w:val="0"/>
        </w:rPr>
        <w:br/>
      </w:r>
      <w:r w:rsidR="006107AB">
        <w:rPr>
          <w:sz w:val="24"/>
        </w:rPr>
        <w:sym w:font="Symbol" w:char="F02A"/>
      </w:r>
      <w:r w:rsidR="006107AB">
        <w:rPr>
          <w:sz w:val="24"/>
        </w:rPr>
        <w:sym w:font="Symbol" w:char="F02A"/>
      </w:r>
    </w:p>
    <w:p w14:paraId="54CD1E2D" w14:textId="77777777" w:rsidR="006107AB" w:rsidRDefault="006107AB" w:rsidP="006107AB">
      <w:pPr>
        <w:ind w:firstLine="4"/>
        <w:jc w:val="both"/>
      </w:pPr>
      <w:r>
        <w:rPr>
          <w:color w:val="FF0000"/>
          <w:sz w:val="36"/>
        </w:rPr>
        <w:sym w:font="Symbol" w:char="F02A"/>
      </w:r>
      <w:hyperlink r:id="rId200" w:anchor="t191" w:history="1">
        <w:r>
          <w:rPr>
            <w:rStyle w:val="Hyperlink"/>
          </w:rPr>
          <w:t>1</w:t>
        </w:r>
        <w:bookmarkStart w:id="274" w:name="_Hlt96997273"/>
        <w:r>
          <w:rPr>
            <w:rStyle w:val="Hyperlink"/>
          </w:rPr>
          <w:t>9</w:t>
        </w:r>
        <w:bookmarkStart w:id="275" w:name="_Hlt96933458"/>
        <w:bookmarkEnd w:id="274"/>
        <w:r>
          <w:rPr>
            <w:rStyle w:val="Hyperlink"/>
          </w:rPr>
          <w:t>1</w:t>
        </w:r>
        <w:bookmarkEnd w:id="275"/>
        <w:r>
          <w:rPr>
            <w:rStyle w:val="Hyperlink"/>
          </w:rPr>
          <w:t>.</w:t>
        </w:r>
      </w:hyperlink>
      <w:r>
        <w:t xml:space="preserve"> Der tägliche Energiebedarf eines Schülers beträgt rund 10 MJ. Wie viel Liter Wasser könnte man damit  von 20°C auf 100°C erwärmen (Verluste ausgeschlossen)? </w:t>
      </w:r>
    </w:p>
    <w:p w14:paraId="5C0B962A" w14:textId="77777777" w:rsidR="006107AB" w:rsidRDefault="006107AB" w:rsidP="006107AB">
      <w:pPr>
        <w:rPr>
          <w:sz w:val="24"/>
        </w:rPr>
      </w:pPr>
      <w:r>
        <w:rPr>
          <w:sz w:val="24"/>
        </w:rPr>
        <w:sym w:font="Symbol" w:char="F02A"/>
      </w:r>
      <w:r>
        <w:rPr>
          <w:sz w:val="24"/>
        </w:rPr>
        <w:sym w:font="Symbol" w:char="F02A"/>
      </w:r>
    </w:p>
    <w:p w14:paraId="438C9FBA" w14:textId="77777777" w:rsidR="006107AB" w:rsidRDefault="006107AB" w:rsidP="006107AB">
      <w:pPr>
        <w:rPr>
          <w:sz w:val="24"/>
        </w:rPr>
      </w:pPr>
    </w:p>
    <w:p w14:paraId="04D86D94" w14:textId="77777777" w:rsidR="006107AB" w:rsidRDefault="006107AB" w:rsidP="006107AB">
      <w:r>
        <w:rPr>
          <w:color w:val="FF0000"/>
          <w:sz w:val="36"/>
        </w:rPr>
        <w:sym w:font="Symbol" w:char="F02A"/>
      </w:r>
      <w:hyperlink r:id="rId201" w:anchor="t192" w:history="1">
        <w:r>
          <w:rPr>
            <w:rStyle w:val="Hyperlink"/>
          </w:rPr>
          <w:t>1</w:t>
        </w:r>
        <w:bookmarkStart w:id="276" w:name="_Hlt97098942"/>
        <w:r>
          <w:rPr>
            <w:rStyle w:val="Hyperlink"/>
          </w:rPr>
          <w:t>9</w:t>
        </w:r>
        <w:bookmarkStart w:id="277" w:name="_Hlt97099361"/>
        <w:bookmarkEnd w:id="276"/>
        <w:r>
          <w:rPr>
            <w:rStyle w:val="Hyperlink"/>
          </w:rPr>
          <w:t>2</w:t>
        </w:r>
        <w:bookmarkEnd w:id="277"/>
      </w:hyperlink>
      <w:r>
        <w:t>.</w:t>
      </w:r>
    </w:p>
    <w:p w14:paraId="7DF0736B" w14:textId="77777777" w:rsidR="006107AB" w:rsidRDefault="006107AB" w:rsidP="006107AB">
      <w:pPr>
        <w:ind w:firstLine="4"/>
      </w:pPr>
      <w:r>
        <w:t xml:space="preserve">Durch eine elektrische Kochplatte werden 500 ml Wasser von 18°C in 5,0 min zum Sieden gebracht. Durch Erwärmung der Kochplatte und durch Wärmeabgabe an die Umgebung gehen 2/3 der Leistung „verloren“, d.h. der Wirkungsgrad </w:t>
      </w:r>
      <w:r>
        <w:rPr>
          <w:rFonts w:ascii="Symbol" w:hAnsi="Symbol"/>
        </w:rPr>
        <w:sym w:font="Symbol" w:char="F068"/>
      </w:r>
      <w:r>
        <w:t xml:space="preserve"> beträgt also 33,3%. Welche Leistung muss die Kochplatte haben?</w:t>
      </w:r>
    </w:p>
    <w:p w14:paraId="0C88D9F8" w14:textId="77777777" w:rsidR="006107AB" w:rsidRDefault="006107AB" w:rsidP="006107AB">
      <w:pPr>
        <w:rPr>
          <w:sz w:val="24"/>
        </w:rPr>
      </w:pPr>
      <w:r>
        <w:rPr>
          <w:sz w:val="24"/>
        </w:rPr>
        <w:sym w:font="Symbol" w:char="F02A"/>
      </w:r>
      <w:r>
        <w:rPr>
          <w:sz w:val="24"/>
        </w:rPr>
        <w:sym w:font="Symbol" w:char="F02A"/>
      </w:r>
    </w:p>
    <w:p w14:paraId="791EA993" w14:textId="77777777" w:rsidR="006107AB" w:rsidRDefault="006107AB" w:rsidP="006107AB"/>
    <w:p w14:paraId="285C6C3B" w14:textId="77777777" w:rsidR="006107AB" w:rsidRDefault="006107AB" w:rsidP="006107AB">
      <w:r>
        <w:rPr>
          <w:color w:val="FF0000"/>
          <w:sz w:val="36"/>
        </w:rPr>
        <w:sym w:font="Symbol" w:char="F02A"/>
      </w:r>
      <w:hyperlink r:id="rId202" w:anchor="t198" w:history="1">
        <w:r>
          <w:rPr>
            <w:rStyle w:val="Hyperlink"/>
          </w:rPr>
          <w:t>19</w:t>
        </w:r>
        <w:bookmarkStart w:id="278" w:name="_Hlt103411789"/>
        <w:r>
          <w:rPr>
            <w:rStyle w:val="Hyperlink"/>
          </w:rPr>
          <w:t>8</w:t>
        </w:r>
        <w:bookmarkEnd w:id="278"/>
        <w:r>
          <w:rPr>
            <w:rStyle w:val="Hyperlink"/>
          </w:rPr>
          <w:t>.</w:t>
        </w:r>
      </w:hyperlink>
      <w:r>
        <w:t xml:space="preserve">  Wenn an wolkenlosen Sommertagen die Sonne zehn Stunden lang scheint, dann ist insgesamt eine Energie von 18 MJ pro m² eingestrahlt worden. Um </w:t>
      </w:r>
      <w:r w:rsidR="004B0020">
        <w:t>wie viel</w:t>
      </w:r>
      <w:r>
        <w:t xml:space="preserve"> erhöht sich dadurch die Temperatur im Schwimmbecken mit einer Tiefe von 2,5 m und im Planschbecken mit einer Wassertiefe von 40 cm?</w:t>
      </w:r>
    </w:p>
    <w:p w14:paraId="7CB0E8C6" w14:textId="77777777" w:rsidR="006107AB" w:rsidRDefault="006107AB" w:rsidP="006107AB">
      <w:r>
        <w:rPr>
          <w:sz w:val="24"/>
        </w:rPr>
        <w:lastRenderedPageBreak/>
        <w:sym w:font="Symbol" w:char="F02A"/>
      </w:r>
      <w:r>
        <w:rPr>
          <w:sz w:val="24"/>
        </w:rPr>
        <w:sym w:font="Symbol" w:char="F02A"/>
      </w:r>
    </w:p>
    <w:p w14:paraId="29DEEFDD" w14:textId="77777777" w:rsidR="006107AB" w:rsidRDefault="006107AB" w:rsidP="006107AB">
      <w:r>
        <w:rPr>
          <w:color w:val="FF0000"/>
          <w:sz w:val="36"/>
        </w:rPr>
        <w:sym w:font="Symbol" w:char="F02A"/>
      </w:r>
      <w:bookmarkStart w:id="279" w:name="_Hlt160500070"/>
      <w:r>
        <w:fldChar w:fldCharType="begin"/>
      </w:r>
      <w:r w:rsidR="0003313D">
        <w:instrText>HYPERLINK "lsgtherm</w:instrText>
      </w:r>
      <w:r w:rsidR="007D4928">
        <w:instrText>.docx</w:instrText>
      </w:r>
      <w:r w:rsidR="0003313D">
        <w:instrText>" \l "t204"</w:instrText>
      </w:r>
      <w:r>
        <w:fldChar w:fldCharType="separate"/>
      </w:r>
      <w:r>
        <w:rPr>
          <w:rStyle w:val="Hyperlink"/>
        </w:rPr>
        <w:t>2</w:t>
      </w:r>
      <w:bookmarkStart w:id="280" w:name="_Hlt126901912"/>
      <w:r>
        <w:rPr>
          <w:rStyle w:val="Hyperlink"/>
        </w:rPr>
        <w:t>0</w:t>
      </w:r>
      <w:bookmarkStart w:id="281" w:name="_Hlt126901797"/>
      <w:bookmarkEnd w:id="280"/>
      <w:r>
        <w:rPr>
          <w:rStyle w:val="Hyperlink"/>
        </w:rPr>
        <w:t>4</w:t>
      </w:r>
      <w:bookmarkEnd w:id="281"/>
      <w:r>
        <w:rPr>
          <w:rStyle w:val="Hyperlink"/>
        </w:rPr>
        <w:t>.</w:t>
      </w:r>
      <w:r>
        <w:fldChar w:fldCharType="end"/>
      </w:r>
      <w:bookmarkEnd w:id="279"/>
      <w:r>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5BA5B98D" w14:textId="77777777" w:rsidTr="006107AB">
        <w:tc>
          <w:tcPr>
            <w:tcW w:w="5030" w:type="dxa"/>
          </w:tcPr>
          <w:p w14:paraId="68A4B58B" w14:textId="77777777" w:rsidR="006107AB" w:rsidRDefault="006107AB" w:rsidP="006107AB">
            <w:r>
              <w:t>Dieser Wasserkocher hat eine elektrische Leistung von 2300 W. Wenn man einen halben Liter Wasser mit 16°C zum Kochen bringen will, benötigt man 1 Minute und 50 Sekunden.</w:t>
            </w:r>
          </w:p>
          <w:p w14:paraId="11D5818C" w14:textId="77777777" w:rsidR="006107AB" w:rsidRDefault="006107AB" w:rsidP="006107AB">
            <w:r>
              <w:t>Welchen Wirkungsgrad hat der Kocher?</w:t>
            </w:r>
          </w:p>
          <w:p w14:paraId="46D7887D" w14:textId="77777777" w:rsidR="006107AB" w:rsidRDefault="006107AB" w:rsidP="006107AB">
            <w:r>
              <w:t xml:space="preserve"> </w:t>
            </w:r>
          </w:p>
        </w:tc>
        <w:tc>
          <w:tcPr>
            <w:tcW w:w="5030" w:type="dxa"/>
          </w:tcPr>
          <w:p w14:paraId="559BF8D4" w14:textId="77777777" w:rsidR="006107AB" w:rsidRDefault="006B738E" w:rsidP="006107AB">
            <w:r>
              <w:pict w14:anchorId="67E04C8D">
                <v:shape id="_x0000_i1050" type="#_x0000_t75" style="width:245.1pt;height:324pt" fillcolor="window">
                  <v:imagedata r:id="rId203" o:title="th204"/>
                </v:shape>
              </w:pict>
            </w:r>
          </w:p>
        </w:tc>
      </w:tr>
    </w:tbl>
    <w:p w14:paraId="7FCC3C92" w14:textId="77777777" w:rsidR="006107AB" w:rsidRDefault="006107AB" w:rsidP="006107AB"/>
    <w:p w14:paraId="593CB1E3" w14:textId="77777777" w:rsidR="006107AB" w:rsidRDefault="006107AB" w:rsidP="006107AB">
      <w:r>
        <w:rPr>
          <w:color w:val="FF0000"/>
          <w:sz w:val="36"/>
        </w:rPr>
        <w:sym w:font="Symbol" w:char="F02A"/>
      </w:r>
      <w:hyperlink r:id="rId204" w:anchor="t209" w:history="1">
        <w:r>
          <w:rPr>
            <w:rStyle w:val="Hyperlink"/>
          </w:rPr>
          <w:t>2</w:t>
        </w:r>
        <w:bookmarkStart w:id="282" w:name="_Hlt193088822"/>
        <w:r>
          <w:rPr>
            <w:rStyle w:val="Hyperlink"/>
          </w:rPr>
          <w:t>0</w:t>
        </w:r>
        <w:bookmarkEnd w:id="282"/>
        <w:r>
          <w:rPr>
            <w:rStyle w:val="Hyperlink"/>
          </w:rPr>
          <w:t>9.</w:t>
        </w:r>
      </w:hyperlink>
      <w:r>
        <w:t xml:space="preserve"> In einem Dampfkraftwerk werden in jeder Minute 1,5 t Dampf von 100°C aus Wasser von 75°C erzeugt. Berechnen sie die Wärmeenergie und die Wärmeleistung der Dampferzeugungsanlage. Berechnen Sie, wie viel Erdgas stündlich bei einem Wirkungsgrad von 65% eingesetzt werden müsste.</w:t>
      </w:r>
    </w:p>
    <w:p w14:paraId="08812D41" w14:textId="77777777" w:rsidR="006107AB" w:rsidRDefault="006107AB" w:rsidP="006107AB">
      <w:r>
        <w:t xml:space="preserve">Der Heizwert von Erdgas liegt </w:t>
      </w:r>
      <w:proofErr w:type="gramStart"/>
      <w:r>
        <w:t xml:space="preserve">bei </w:t>
      </w:r>
      <w:proofErr w:type="gramEnd"/>
      <w:r>
        <w:rPr>
          <w:position w:val="-22"/>
        </w:rPr>
        <w:object w:dxaOrig="660" w:dyaOrig="580" w14:anchorId="22E5AF0A">
          <v:shape id="_x0000_i1051" type="#_x0000_t75" style="width:36pt;height:29.1pt" o:ole="" fillcolor="window">
            <v:imagedata r:id="rId205" o:title=""/>
          </v:shape>
          <o:OLEObject Type="Embed" ProgID="Equation.DSMT4" ShapeID="_x0000_i1051" DrawAspect="Content" ObjectID="_1735307479" r:id="rId206"/>
        </w:object>
      </w:r>
      <w:r>
        <w:t>.</w:t>
      </w:r>
    </w:p>
    <w:p w14:paraId="5EB1DDA5" w14:textId="77777777" w:rsidR="006107AB" w:rsidRDefault="006107AB" w:rsidP="006107AB">
      <w:r>
        <w:rPr>
          <w:sz w:val="24"/>
        </w:rPr>
        <w:sym w:font="Symbol" w:char="F02A"/>
      </w:r>
      <w:r>
        <w:rPr>
          <w:sz w:val="24"/>
        </w:rPr>
        <w:sym w:font="Symbol" w:char="F02A"/>
      </w:r>
    </w:p>
    <w:p w14:paraId="6890E445" w14:textId="77777777" w:rsidR="006107AB" w:rsidRDefault="006107AB" w:rsidP="006107AB"/>
    <w:p w14:paraId="19922966" w14:textId="77777777" w:rsidR="006107AB" w:rsidRDefault="006107AB" w:rsidP="006107AB">
      <w:r>
        <w:rPr>
          <w:color w:val="FF0000"/>
          <w:sz w:val="36"/>
        </w:rPr>
        <w:sym w:font="Symbol" w:char="F02A"/>
      </w:r>
      <w:hyperlink r:id="rId207" w:anchor="t221" w:history="1">
        <w:r>
          <w:rPr>
            <w:rStyle w:val="Hyperlink"/>
          </w:rPr>
          <w:t>22</w:t>
        </w:r>
        <w:bookmarkStart w:id="283" w:name="_Hlt210807690"/>
        <w:bookmarkStart w:id="284" w:name="_Hlt210807625"/>
        <w:bookmarkEnd w:id="283"/>
        <w:r>
          <w:rPr>
            <w:rStyle w:val="Hyperlink"/>
          </w:rPr>
          <w:t>1</w:t>
        </w:r>
        <w:bookmarkEnd w:id="284"/>
        <w:r>
          <w:rPr>
            <w:rStyle w:val="Hyperlink"/>
          </w:rPr>
          <w:t>.</w:t>
        </w:r>
      </w:hyperlink>
      <w:r>
        <w:t xml:space="preserve"> In einem Wasserwerk müssen pro Stunde 1000 m³ Wasser um 50 m in die Höhe gepumpt werden. Die Pumpe wird von einem Dieselmotor angetrieben, der dafür 40 l Dieselkraftstoff benötigt. Wie groß ist der Wirkungsgrad der Anlage?</w:t>
      </w:r>
      <w:r>
        <w:br/>
        <w:t xml:space="preserve">Der Heizwert von Diesel beträgt </w:t>
      </w:r>
      <w:r>
        <w:rPr>
          <w:position w:val="-28"/>
        </w:rPr>
        <w:object w:dxaOrig="1100" w:dyaOrig="660" w14:anchorId="6078E919">
          <v:shape id="_x0000_i1052" type="#_x0000_t75" style="width:57.45pt;height:36pt" o:ole="" fillcolor="window">
            <v:imagedata r:id="rId208" o:title=""/>
          </v:shape>
          <o:OLEObject Type="Embed" ProgID="Equation.DSMT4" ShapeID="_x0000_i1052" DrawAspect="Content" ObjectID="_1735307480" r:id="rId209"/>
        </w:object>
      </w:r>
      <w:r>
        <w:t xml:space="preserve"> und die </w:t>
      </w:r>
      <w:proofErr w:type="gramStart"/>
      <w:r>
        <w:t xml:space="preserve">Dichte </w:t>
      </w:r>
      <w:proofErr w:type="gramEnd"/>
      <w:r>
        <w:rPr>
          <w:position w:val="-24"/>
        </w:rPr>
        <w:object w:dxaOrig="1040" w:dyaOrig="620" w14:anchorId="19935574">
          <v:shape id="_x0000_i1053" type="#_x0000_t75" style="width:50.55pt;height:28.35pt" o:ole="" fillcolor="window">
            <v:imagedata r:id="rId210" o:title=""/>
          </v:shape>
          <o:OLEObject Type="Embed" ProgID="Equation.DSMT4" ShapeID="_x0000_i1053" DrawAspect="Content" ObjectID="_1735307481" r:id="rId211"/>
        </w:object>
      </w:r>
      <w:r>
        <w:t>.</w:t>
      </w:r>
    </w:p>
    <w:p w14:paraId="174AEAF9" w14:textId="77777777" w:rsidR="006107AB" w:rsidRDefault="006107AB" w:rsidP="006107AB">
      <w:r>
        <w:sym w:font="Symbol" w:char="F02A"/>
      </w:r>
      <w:r>
        <w:sym w:font="Symbol" w:char="F02A"/>
      </w:r>
    </w:p>
    <w:p w14:paraId="30251FC9" w14:textId="77777777" w:rsidR="006107AB" w:rsidRDefault="006107AB" w:rsidP="006107AB"/>
    <w:p w14:paraId="1B4126E2" w14:textId="77777777" w:rsidR="006107AB" w:rsidRDefault="006107AB" w:rsidP="006107AB">
      <w:r>
        <w:rPr>
          <w:color w:val="FF0000"/>
        </w:rPr>
        <w:sym w:font="Symbol" w:char="F02A"/>
      </w:r>
      <w:hyperlink r:id="rId212" w:anchor="t222" w:history="1">
        <w:r>
          <w:rPr>
            <w:rStyle w:val="Hyperlink"/>
            <w:sz w:val="20"/>
          </w:rPr>
          <w:t>2</w:t>
        </w:r>
        <w:bookmarkStart w:id="285" w:name="_Hlt211040701"/>
        <w:bookmarkStart w:id="286" w:name="_Hlt211040475"/>
        <w:bookmarkEnd w:id="285"/>
        <w:r>
          <w:rPr>
            <w:rStyle w:val="Hyperlink"/>
            <w:sz w:val="20"/>
          </w:rPr>
          <w:t>2</w:t>
        </w:r>
        <w:bookmarkStart w:id="287" w:name="_Hlt210807733"/>
        <w:bookmarkEnd w:id="286"/>
        <w:r>
          <w:rPr>
            <w:rStyle w:val="Hyperlink"/>
            <w:sz w:val="20"/>
          </w:rPr>
          <w:t>2</w:t>
        </w:r>
        <w:bookmarkEnd w:id="287"/>
        <w:r>
          <w:rPr>
            <w:rStyle w:val="Hyperlink"/>
            <w:sz w:val="20"/>
          </w:rPr>
          <w:t>.</w:t>
        </w:r>
      </w:hyperlink>
      <w:r>
        <w:t xml:space="preserve"> Die Brennstoffausnutzung im Schmiedefeuer ist sehr schlecht, da ein großer Teil der erzeugten Wärmemenge in den Rauchgasen oder als Strahlungswärme verloren geht. </w:t>
      </w:r>
    </w:p>
    <w:p w14:paraId="2D7D5CCE" w14:textId="77777777" w:rsidR="006107AB" w:rsidRDefault="006107AB" w:rsidP="006107AB">
      <w:r>
        <w:t>Wie viel Kohle (Anthrazit, Körnung Nuss 3, Heizwert 32 500 kJ/kg) ist erforderlich, um 1 kg Stahl  von 20°C auf Hellrotglut  bei 1000°C zu erhitzen. Die Wärmeausnutzung beträgt 4%. Stahl hat eine Wärmekapazität von 0,47 kJ/(kg*K).</w:t>
      </w:r>
    </w:p>
    <w:p w14:paraId="3D5E2739" w14:textId="77777777" w:rsidR="006107AB" w:rsidRDefault="006107AB" w:rsidP="006107AB">
      <w:r>
        <w:lastRenderedPageBreak/>
        <w:sym w:font="Symbol" w:char="F02A"/>
      </w:r>
      <w:r>
        <w:sym w:font="Symbol" w:char="F02A"/>
      </w:r>
    </w:p>
    <w:p w14:paraId="60138E1F" w14:textId="77777777" w:rsidR="006107AB" w:rsidRDefault="006107AB" w:rsidP="006107AB"/>
    <w:bookmarkStart w:id="288" w:name="_Hlt215102413"/>
    <w:p w14:paraId="694021FC" w14:textId="77777777" w:rsidR="006107AB" w:rsidRDefault="006107AB" w:rsidP="006107AB">
      <w:r>
        <w:fldChar w:fldCharType="begin"/>
      </w:r>
      <w:r w:rsidR="0003313D">
        <w:instrText>HYPERLINK "lsgtherm</w:instrText>
      </w:r>
      <w:r w:rsidR="007D4928">
        <w:instrText>.docx</w:instrText>
      </w:r>
      <w:r w:rsidR="0003313D">
        <w:instrText>" \l "t227"</w:instrText>
      </w:r>
      <w:r>
        <w:fldChar w:fldCharType="separate"/>
      </w:r>
      <w:r>
        <w:rPr>
          <w:rStyle w:val="Hyperlink"/>
          <w:sz w:val="20"/>
        </w:rPr>
        <w:t>2</w:t>
      </w:r>
      <w:bookmarkStart w:id="289" w:name="_Hlt213735473"/>
      <w:bookmarkStart w:id="290" w:name="_Hlt213735106"/>
      <w:bookmarkEnd w:id="289"/>
      <w:r>
        <w:rPr>
          <w:rStyle w:val="Hyperlink"/>
          <w:sz w:val="20"/>
        </w:rPr>
        <w:t>2</w:t>
      </w:r>
      <w:bookmarkStart w:id="291" w:name="_Hlt213735034"/>
      <w:bookmarkEnd w:id="290"/>
      <w:r>
        <w:rPr>
          <w:rStyle w:val="Hyperlink"/>
          <w:sz w:val="20"/>
        </w:rPr>
        <w:t>7</w:t>
      </w:r>
      <w:bookmarkEnd w:id="291"/>
      <w:r>
        <w:fldChar w:fldCharType="end"/>
      </w:r>
      <w:bookmarkEnd w:id="288"/>
      <w:r>
        <w:t>. Die spezifische Wärmekapazität von trockenem Sand beträgt 0,84 kJ/(kg*K).</w:t>
      </w:r>
    </w:p>
    <w:p w14:paraId="5C64C1DF" w14:textId="77777777" w:rsidR="006107AB" w:rsidRPr="003D5850" w:rsidRDefault="006107AB" w:rsidP="006107AB">
      <w:pPr>
        <w:rPr>
          <w:szCs w:val="22"/>
        </w:rPr>
      </w:pPr>
      <w:r w:rsidRPr="003D5850">
        <w:rPr>
          <w:szCs w:val="22"/>
        </w:rPr>
        <w:t>a) Vergleiche diese Größe mit der Wärmekapazität von Wasser.</w:t>
      </w:r>
    </w:p>
    <w:p w14:paraId="206E757C" w14:textId="77777777" w:rsidR="006107AB" w:rsidRPr="003D5850" w:rsidRDefault="006107AB" w:rsidP="006107AB">
      <w:pPr>
        <w:pStyle w:val="Textkrper2"/>
        <w:rPr>
          <w:szCs w:val="22"/>
        </w:rPr>
      </w:pPr>
      <w:r w:rsidRPr="003D5850">
        <w:rPr>
          <w:szCs w:val="22"/>
        </w:rPr>
        <w:t>b) Begründe damit die hohen Temperaturschwankungen in Wüstengebieten im Unterschied zu Gebieten am Meer.</w:t>
      </w:r>
    </w:p>
    <w:p w14:paraId="489DD7FC" w14:textId="77777777" w:rsidR="006107AB" w:rsidRDefault="006107AB" w:rsidP="006107AB">
      <w:pPr>
        <w:pStyle w:val="Textkrper2"/>
        <w:rPr>
          <w:sz w:val="20"/>
        </w:rPr>
      </w:pPr>
    </w:p>
    <w:p w14:paraId="6A73B264" w14:textId="77777777" w:rsidR="006107AB" w:rsidRDefault="006B738E" w:rsidP="006107AB">
      <w:hyperlink r:id="rId213" w:anchor="t231" w:history="1">
        <w:r w:rsidR="006107AB">
          <w:rPr>
            <w:rStyle w:val="Hyperlink"/>
            <w:sz w:val="20"/>
          </w:rPr>
          <w:t>2</w:t>
        </w:r>
        <w:bookmarkStart w:id="292" w:name="_Hlt215102466"/>
        <w:r w:rsidR="006107AB">
          <w:rPr>
            <w:rStyle w:val="Hyperlink"/>
            <w:sz w:val="20"/>
          </w:rPr>
          <w:t>3</w:t>
        </w:r>
        <w:bookmarkEnd w:id="292"/>
        <w:r w:rsidR="006107AB">
          <w:rPr>
            <w:rStyle w:val="Hyperlink"/>
            <w:sz w:val="20"/>
          </w:rPr>
          <w:t>1.</w:t>
        </w:r>
      </w:hyperlink>
      <w:r w:rsidR="006107AB">
        <w:t xml:space="preserve"> Der ICE hat eine Masse von 304 t, er fährt mit einer Geschwindigkeit von 300 km/h. Beim Abbremsen ist eine Energierückgewinnung in den Fahrdraht möglich. Dies erfolgt mit einem Wirkungsgrad von 50%. Wie viele Hausfrauen können mit der zurück</w:t>
      </w:r>
      <w:r w:rsidR="005A1C46">
        <w:t xml:space="preserve"> </w:t>
      </w:r>
      <w:r w:rsidR="006107AB">
        <w:t>gewonnenen Energie einen Topf mit 2 Liter Wasser von 20°C zum Kochen bringen, wenn der Zug bis zum Stillstand abgebremst wird? (c = 4200 J/(kg*K))</w:t>
      </w:r>
    </w:p>
    <w:p w14:paraId="738F89FB" w14:textId="77777777" w:rsidR="006107AB" w:rsidRDefault="006107AB" w:rsidP="006107AB">
      <w:pPr>
        <w:pStyle w:val="Textkrper2"/>
      </w:pPr>
    </w:p>
    <w:bookmarkStart w:id="293" w:name="_Hlt220324702"/>
    <w:p w14:paraId="64AD5259" w14:textId="77777777" w:rsidR="006107AB" w:rsidRDefault="006107AB" w:rsidP="006107AB">
      <w:r>
        <w:fldChar w:fldCharType="begin"/>
      </w:r>
      <w:r w:rsidR="0003313D">
        <w:instrText>HYPERLINK "lsgtherm</w:instrText>
      </w:r>
      <w:r w:rsidR="007D4928">
        <w:instrText>.docx</w:instrText>
      </w:r>
      <w:r w:rsidR="0003313D">
        <w:instrText>" \l "t235"</w:instrText>
      </w:r>
      <w:r>
        <w:fldChar w:fldCharType="separate"/>
      </w:r>
      <w:r>
        <w:rPr>
          <w:rStyle w:val="Hyperlink"/>
        </w:rPr>
        <w:t>235</w:t>
      </w:r>
      <w:r>
        <w:fldChar w:fldCharType="end"/>
      </w:r>
      <w:bookmarkEnd w:id="293"/>
      <w:r>
        <w:t>. Als Tom im Sommer nach zwei sehr kühlen Tagen wieder ins Schwimmbad kommt, wundert er sich, dass das Wasser noch fast genau so warm ist wie vor den beiden Tagen. Welche physikalische Begründung gibt es dafür?</w:t>
      </w:r>
    </w:p>
    <w:p w14:paraId="683D1D63" w14:textId="77777777" w:rsidR="006107AB" w:rsidRDefault="006107AB" w:rsidP="006107AB"/>
    <w:p w14:paraId="0B9D3EE0" w14:textId="77777777" w:rsidR="006107AB" w:rsidRDefault="006107AB" w:rsidP="006107AB">
      <w:r>
        <w:rPr>
          <w:color w:val="FF0000"/>
        </w:rPr>
        <w:sym w:font="Symbol" w:char="F02A"/>
      </w:r>
      <w:bookmarkStart w:id="294" w:name="_Hlt220324888"/>
      <w:r>
        <w:rPr>
          <w:color w:val="FF0000"/>
        </w:rPr>
        <w:fldChar w:fldCharType="begin"/>
      </w:r>
      <w:r w:rsidR="0003313D">
        <w:rPr>
          <w:color w:val="FF0000"/>
        </w:rPr>
        <w:instrText>HYPERLINK "lsgtherm</w:instrText>
      </w:r>
      <w:r w:rsidR="007D4928">
        <w:rPr>
          <w:color w:val="FF0000"/>
        </w:rPr>
        <w:instrText>.docx</w:instrText>
      </w:r>
      <w:r w:rsidR="0003313D">
        <w:rPr>
          <w:color w:val="FF0000"/>
        </w:rPr>
        <w:instrText>" \l "t236"</w:instrText>
      </w:r>
      <w:r>
        <w:rPr>
          <w:color w:val="FF0000"/>
        </w:rPr>
        <w:fldChar w:fldCharType="separate"/>
      </w:r>
      <w:r>
        <w:rPr>
          <w:rStyle w:val="Hyperlink"/>
        </w:rPr>
        <w:t>2</w:t>
      </w:r>
      <w:bookmarkStart w:id="295" w:name="_Hlt220374852"/>
      <w:r>
        <w:rPr>
          <w:rStyle w:val="Hyperlink"/>
        </w:rPr>
        <w:t>3</w:t>
      </w:r>
      <w:bookmarkEnd w:id="295"/>
      <w:r>
        <w:rPr>
          <w:rStyle w:val="Hyperlink"/>
        </w:rPr>
        <w:t>6.</w:t>
      </w:r>
      <w:r>
        <w:rPr>
          <w:color w:val="FF0000"/>
        </w:rPr>
        <w:fldChar w:fldCharType="end"/>
      </w:r>
      <w:bookmarkEnd w:id="294"/>
      <w:r>
        <w:t xml:space="preserve"> Ein elektrischer Wasserkocher hat eine Leistung von 2000 W. 70% der Energie, die der Kocher abgibt, werden an der Wasser abgegeben, der Rest geht verloren.</w:t>
      </w:r>
    </w:p>
    <w:p w14:paraId="2A81DE09" w14:textId="77777777" w:rsidR="006107AB" w:rsidRDefault="006107AB" w:rsidP="006107AB">
      <w:r>
        <w:t>Wie lange dauert es, bis ein halber Liter Wasser von 20°C auf 95°C erhitzt wird?</w:t>
      </w:r>
    </w:p>
    <w:p w14:paraId="532FBDC2" w14:textId="77777777" w:rsidR="006107AB" w:rsidRDefault="006107AB" w:rsidP="006107AB">
      <w:r>
        <w:sym w:font="Symbol" w:char="F02A"/>
      </w:r>
      <w:r>
        <w:sym w:font="Symbol" w:char="F02A"/>
      </w:r>
    </w:p>
    <w:p w14:paraId="698FA80C" w14:textId="77777777" w:rsidR="006107AB" w:rsidRDefault="006107AB" w:rsidP="006107AB"/>
    <w:p w14:paraId="472EB5C4" w14:textId="77777777" w:rsidR="006107AB" w:rsidRDefault="006B738E" w:rsidP="006107AB">
      <w:hyperlink r:id="rId214" w:anchor="t237" w:history="1">
        <w:r w:rsidR="006107AB">
          <w:rPr>
            <w:rStyle w:val="Hyperlink"/>
          </w:rPr>
          <w:t>2</w:t>
        </w:r>
        <w:bookmarkStart w:id="296" w:name="_Hlt220375051"/>
        <w:bookmarkStart w:id="297" w:name="_Hlt220374882"/>
        <w:bookmarkEnd w:id="296"/>
        <w:r w:rsidR="006107AB">
          <w:rPr>
            <w:rStyle w:val="Hyperlink"/>
          </w:rPr>
          <w:t>3</w:t>
        </w:r>
        <w:bookmarkStart w:id="298" w:name="_Hlt220375563"/>
        <w:bookmarkEnd w:id="297"/>
        <w:r w:rsidR="006107AB">
          <w:rPr>
            <w:rStyle w:val="Hyperlink"/>
          </w:rPr>
          <w:t>7</w:t>
        </w:r>
        <w:bookmarkEnd w:id="298"/>
        <w:r w:rsidR="006107AB">
          <w:rPr>
            <w:rStyle w:val="Hyperlink"/>
          </w:rPr>
          <w:t>.</w:t>
        </w:r>
      </w:hyperlink>
      <w:r w:rsidR="006107AB">
        <w:t xml:space="preserve"> Die Grundgleichung der Wärmelehre lautet:</w:t>
      </w:r>
    </w:p>
    <w:p w14:paraId="65FFFF23" w14:textId="77777777" w:rsidR="006107AB" w:rsidRDefault="006107AB" w:rsidP="006107AB">
      <w:r>
        <w:rPr>
          <w:position w:val="-10"/>
        </w:rPr>
        <w:object w:dxaOrig="1260" w:dyaOrig="320" w14:anchorId="4441EFCC">
          <v:shape id="_x0000_i1054" type="#_x0000_t75" style="width:65.1pt;height:14.55pt" o:ole="" fillcolor="window">
            <v:imagedata r:id="rId215" o:title=""/>
          </v:shape>
          <o:OLEObject Type="Embed" ProgID="Equation.DSMT4" ShapeID="_x0000_i1054" DrawAspect="Content" ObjectID="_1735307482" r:id="rId216"/>
        </w:object>
      </w:r>
    </w:p>
    <w:p w14:paraId="28EBC0E0" w14:textId="77777777" w:rsidR="006107AB" w:rsidRDefault="006107AB" w:rsidP="006107AB">
      <w:r>
        <w:t xml:space="preserve">Beschreibe ein Experiment, mit dem der Zusammenhang zwischen der zugeführten Wärme und der Temperaturänderung nachgewiesen werden kann. </w:t>
      </w:r>
    </w:p>
    <w:p w14:paraId="77531F13" w14:textId="77777777" w:rsidR="006107AB" w:rsidRDefault="006107AB" w:rsidP="006107AB">
      <w:r>
        <w:t>(konst. Größen, Messgrößen, Messung, Auswertung)</w:t>
      </w:r>
    </w:p>
    <w:p w14:paraId="4ADC039A" w14:textId="77777777" w:rsidR="006107AB" w:rsidRDefault="006107AB" w:rsidP="006107AB"/>
    <w:p w14:paraId="758313C4" w14:textId="77777777" w:rsidR="006107AB" w:rsidRDefault="006B738E" w:rsidP="006107AB">
      <w:hyperlink r:id="rId217" w:anchor="t238" w:history="1">
        <w:r w:rsidR="006107AB">
          <w:rPr>
            <w:rStyle w:val="Hyperlink"/>
          </w:rPr>
          <w:t>2</w:t>
        </w:r>
        <w:bookmarkStart w:id="299" w:name="_Hlt220376428"/>
        <w:bookmarkStart w:id="300" w:name="_Hlt220375596"/>
        <w:bookmarkEnd w:id="299"/>
        <w:r w:rsidR="006107AB">
          <w:rPr>
            <w:rStyle w:val="Hyperlink"/>
          </w:rPr>
          <w:t>3</w:t>
        </w:r>
        <w:bookmarkEnd w:id="300"/>
        <w:r w:rsidR="006107AB">
          <w:rPr>
            <w:rStyle w:val="Hyperlink"/>
          </w:rPr>
          <w:t>8.</w:t>
        </w:r>
      </w:hyperlink>
      <w:r w:rsidR="006107AB">
        <w:t xml:space="preserve"> Welche Wärme ist notwendig, um die 150 Liter Wasser für eine Badewanne von 14°C auf 38°C zu erwärmen?</w:t>
      </w:r>
    </w:p>
    <w:p w14:paraId="409A4AD4" w14:textId="77777777" w:rsidR="006107AB" w:rsidRDefault="006107AB" w:rsidP="006107AB">
      <w:r>
        <w:t>Was kostet der Spaß, wenn man für 1000 kJ Energie etwa 5 Cent an das Gaswerk zu zahlen hat?</w:t>
      </w:r>
    </w:p>
    <w:p w14:paraId="7A356DF8" w14:textId="77777777" w:rsidR="006107AB" w:rsidRDefault="006107AB" w:rsidP="006107AB"/>
    <w:bookmarkStart w:id="301" w:name="_Hlt223342293"/>
    <w:p w14:paraId="6EC8C3D1" w14:textId="77777777" w:rsidR="006107AB" w:rsidRDefault="006107AB" w:rsidP="006107AB">
      <w:r>
        <w:fldChar w:fldCharType="begin"/>
      </w:r>
      <w:r w:rsidR="0003313D">
        <w:instrText>HYPERLINK "lsgtherm</w:instrText>
      </w:r>
      <w:r w:rsidR="007D4928">
        <w:instrText>.docx</w:instrText>
      </w:r>
      <w:r w:rsidR="0003313D">
        <w:instrText>" \l "t239"</w:instrText>
      </w:r>
      <w:r>
        <w:fldChar w:fldCharType="separate"/>
      </w:r>
      <w:r>
        <w:rPr>
          <w:rStyle w:val="Hyperlink"/>
        </w:rPr>
        <w:t>239</w:t>
      </w:r>
      <w:r>
        <w:fldChar w:fldCharType="end"/>
      </w:r>
      <w:bookmarkEnd w:id="301"/>
      <w:r>
        <w:t xml:space="preserve">. </w:t>
      </w:r>
      <w:bookmarkStart w:id="302" w:name="_Hlt220376975"/>
      <w:r>
        <w:t>Auf dem Tisch stehen zwei Tassen, ein aus Porzellan und die andere aus Stahl (Edelstahlbecher). Beide Tassen haben die gleiche Masse und die gleiche Temperatur. Jetzt wird aus einer Kanne in jede Tasse die gleiche Menge heißer Tee gegossen. Nach einer kurzen Zeit prüft man die Temperatur des Tees. Welche Aussage ist richtig?</w:t>
      </w:r>
    </w:p>
    <w:p w14:paraId="270D2B87" w14:textId="77777777" w:rsidR="006107AB" w:rsidRDefault="006107AB" w:rsidP="006107AB">
      <w:r>
        <w:t>a) Der Tee in der Porzellantasse ist kühler.</w:t>
      </w:r>
    </w:p>
    <w:p w14:paraId="3F4BA499" w14:textId="77777777" w:rsidR="006107AB" w:rsidRDefault="006107AB" w:rsidP="006107AB">
      <w:r>
        <w:t>b) Der Tee hat in beiden Tassen die gleiche Temperatur.</w:t>
      </w:r>
    </w:p>
    <w:p w14:paraId="53F65128" w14:textId="77777777" w:rsidR="006107AB" w:rsidRDefault="006107AB" w:rsidP="006107AB">
      <w:r>
        <w:t>c) Der Tee in dem Edelstahlbecher ist kühler.</w:t>
      </w:r>
    </w:p>
    <w:p w14:paraId="2B9441A0" w14:textId="77777777" w:rsidR="006107AB" w:rsidRDefault="006107AB" w:rsidP="006107AB"/>
    <w:p w14:paraId="71A665A6" w14:textId="77777777" w:rsidR="006107AB" w:rsidRDefault="006107AB" w:rsidP="006107AB">
      <w:r>
        <w:rPr>
          <w:color w:val="FF0000"/>
          <w:sz w:val="36"/>
        </w:rPr>
        <w:sym w:font="Symbol" w:char="F02A"/>
      </w:r>
      <w:hyperlink r:id="rId218" w:anchor="t243" w:history="1">
        <w:r>
          <w:rPr>
            <w:rStyle w:val="Hyperlink"/>
          </w:rPr>
          <w:t>2</w:t>
        </w:r>
        <w:bookmarkStart w:id="303" w:name="_Hlt223342398"/>
        <w:r>
          <w:rPr>
            <w:rStyle w:val="Hyperlink"/>
          </w:rPr>
          <w:t>3</w:t>
        </w:r>
        <w:bookmarkEnd w:id="303"/>
        <w:r>
          <w:rPr>
            <w:rStyle w:val="Hyperlink"/>
          </w:rPr>
          <w:t>4.</w:t>
        </w:r>
      </w:hyperlink>
      <w:r>
        <w:t xml:space="preserve"> In einem Kalorimetergefäß befinden sich 150 g Wasser mit einer Temperatur von 16,2°C. Es wird ein Aluminiumkörper mit 55,37 g hineingegeben, der vorher in einem Wasserbad auf 99,5°C erwärmt wurde. Nach kurzer Zeit haben der Alukörper und das Wasser eine gemeinsame Temperatur von 22,3°C. Wie groß ist die spezifische Wärmekapazität von Aluminium?</w:t>
      </w:r>
    </w:p>
    <w:p w14:paraId="179678EF" w14:textId="77777777" w:rsidR="00E3186B" w:rsidRDefault="00E3186B" w:rsidP="006107AB"/>
    <w:p w14:paraId="02AA2465" w14:textId="77777777" w:rsidR="00E3186B" w:rsidRPr="00E3186B" w:rsidRDefault="006B738E" w:rsidP="00E3186B">
      <w:pPr>
        <w:rPr>
          <w:rFonts w:cs="Arial"/>
          <w:szCs w:val="22"/>
        </w:rPr>
      </w:pPr>
      <w:hyperlink r:id="rId219" w:anchor="t259" w:history="1">
        <w:r w:rsidR="00E3186B" w:rsidRPr="00E3186B">
          <w:rPr>
            <w:rStyle w:val="Hyperlink"/>
            <w:rFonts w:cs="Arial"/>
            <w:sz w:val="22"/>
            <w:szCs w:val="22"/>
          </w:rPr>
          <w:t>259.</w:t>
        </w:r>
      </w:hyperlink>
      <w:r w:rsidR="00E3186B" w:rsidRPr="00E3186B">
        <w:rPr>
          <w:rFonts w:cs="Arial"/>
          <w:szCs w:val="22"/>
        </w:rPr>
        <w:t xml:space="preserve"> Eine Tasse mit heißem Tee steht bei Zimmertemperatur auf einem Tisch und kühlt ab. Nach jeweils 10 min wird die Temperatur gemessen:</w:t>
      </w:r>
    </w:p>
    <w:p w14:paraId="5442F9AD" w14:textId="77777777" w:rsidR="00E3186B" w:rsidRDefault="00E3186B" w:rsidP="006107AB">
      <w:pPr>
        <w:rPr>
          <w:rFonts w:cs="Arial"/>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6"/>
        <w:gridCol w:w="984"/>
        <w:gridCol w:w="992"/>
        <w:gridCol w:w="1276"/>
        <w:gridCol w:w="1134"/>
        <w:gridCol w:w="1134"/>
      </w:tblGrid>
      <w:tr w:rsidR="00E3186B" w:rsidRPr="00B47181" w14:paraId="54C6212F" w14:textId="77777777" w:rsidTr="00B47181">
        <w:tc>
          <w:tcPr>
            <w:tcW w:w="1676" w:type="dxa"/>
            <w:shd w:val="clear" w:color="auto" w:fill="auto"/>
          </w:tcPr>
          <w:p w14:paraId="28714A87" w14:textId="77777777" w:rsidR="00E3186B" w:rsidRPr="00B47181" w:rsidRDefault="00E3186B" w:rsidP="006107AB">
            <w:pPr>
              <w:rPr>
                <w:rFonts w:cs="Arial"/>
                <w:szCs w:val="22"/>
              </w:rPr>
            </w:pPr>
            <w:bookmarkStart w:id="304" w:name="OLE_LINK1"/>
            <w:bookmarkStart w:id="305" w:name="OLE_LINK2"/>
            <w:r w:rsidRPr="00B47181">
              <w:rPr>
                <w:rFonts w:cs="Arial"/>
                <w:szCs w:val="22"/>
              </w:rPr>
              <w:t>t in min</w:t>
            </w:r>
          </w:p>
        </w:tc>
        <w:tc>
          <w:tcPr>
            <w:tcW w:w="984" w:type="dxa"/>
            <w:shd w:val="clear" w:color="auto" w:fill="auto"/>
          </w:tcPr>
          <w:p w14:paraId="1D44DE02" w14:textId="77777777" w:rsidR="00E3186B" w:rsidRPr="00B47181" w:rsidRDefault="00E3186B" w:rsidP="006107AB">
            <w:pPr>
              <w:rPr>
                <w:rFonts w:cs="Arial"/>
                <w:szCs w:val="22"/>
              </w:rPr>
            </w:pPr>
            <w:r w:rsidRPr="00B47181">
              <w:rPr>
                <w:rFonts w:cs="Arial"/>
                <w:szCs w:val="22"/>
              </w:rPr>
              <w:t>0</w:t>
            </w:r>
          </w:p>
        </w:tc>
        <w:tc>
          <w:tcPr>
            <w:tcW w:w="992" w:type="dxa"/>
            <w:shd w:val="clear" w:color="auto" w:fill="auto"/>
          </w:tcPr>
          <w:p w14:paraId="7605B8B5" w14:textId="77777777" w:rsidR="00E3186B" w:rsidRPr="00B47181" w:rsidRDefault="00E3186B" w:rsidP="006107AB">
            <w:pPr>
              <w:rPr>
                <w:rFonts w:cs="Arial"/>
                <w:szCs w:val="22"/>
              </w:rPr>
            </w:pPr>
            <w:r w:rsidRPr="00B47181">
              <w:rPr>
                <w:rFonts w:cs="Arial"/>
                <w:szCs w:val="22"/>
              </w:rPr>
              <w:t>10</w:t>
            </w:r>
          </w:p>
        </w:tc>
        <w:tc>
          <w:tcPr>
            <w:tcW w:w="1276" w:type="dxa"/>
            <w:shd w:val="clear" w:color="auto" w:fill="auto"/>
          </w:tcPr>
          <w:p w14:paraId="548BEA9E" w14:textId="77777777" w:rsidR="00E3186B" w:rsidRPr="00B47181" w:rsidRDefault="00E3186B" w:rsidP="006107AB">
            <w:pPr>
              <w:rPr>
                <w:rFonts w:cs="Arial"/>
                <w:szCs w:val="22"/>
              </w:rPr>
            </w:pPr>
            <w:r w:rsidRPr="00B47181">
              <w:rPr>
                <w:rFonts w:cs="Arial"/>
                <w:szCs w:val="22"/>
              </w:rPr>
              <w:t>20</w:t>
            </w:r>
          </w:p>
        </w:tc>
        <w:tc>
          <w:tcPr>
            <w:tcW w:w="1134" w:type="dxa"/>
            <w:shd w:val="clear" w:color="auto" w:fill="auto"/>
          </w:tcPr>
          <w:p w14:paraId="16B49AC6" w14:textId="77777777" w:rsidR="00E3186B" w:rsidRPr="00B47181" w:rsidRDefault="00E3186B" w:rsidP="006107AB">
            <w:pPr>
              <w:rPr>
                <w:rFonts w:cs="Arial"/>
                <w:szCs w:val="22"/>
              </w:rPr>
            </w:pPr>
            <w:r w:rsidRPr="00B47181">
              <w:rPr>
                <w:rFonts w:cs="Arial"/>
                <w:szCs w:val="22"/>
              </w:rPr>
              <w:t>30</w:t>
            </w:r>
          </w:p>
        </w:tc>
        <w:tc>
          <w:tcPr>
            <w:tcW w:w="1134" w:type="dxa"/>
            <w:shd w:val="clear" w:color="auto" w:fill="auto"/>
          </w:tcPr>
          <w:p w14:paraId="29A25C92" w14:textId="77777777" w:rsidR="00E3186B" w:rsidRPr="00B47181" w:rsidRDefault="00E3186B" w:rsidP="006107AB">
            <w:pPr>
              <w:rPr>
                <w:rFonts w:cs="Arial"/>
                <w:szCs w:val="22"/>
              </w:rPr>
            </w:pPr>
            <w:r w:rsidRPr="00B47181">
              <w:rPr>
                <w:rFonts w:cs="Arial"/>
                <w:szCs w:val="22"/>
              </w:rPr>
              <w:t>40</w:t>
            </w:r>
          </w:p>
        </w:tc>
      </w:tr>
      <w:tr w:rsidR="00E3186B" w:rsidRPr="00B47181" w14:paraId="250F3686" w14:textId="77777777" w:rsidTr="00B47181">
        <w:tc>
          <w:tcPr>
            <w:tcW w:w="1676" w:type="dxa"/>
            <w:shd w:val="clear" w:color="auto" w:fill="auto"/>
          </w:tcPr>
          <w:p w14:paraId="4FF3E13D" w14:textId="77777777" w:rsidR="00E3186B" w:rsidRPr="00B47181" w:rsidRDefault="00E3186B" w:rsidP="006107AB">
            <w:pPr>
              <w:rPr>
                <w:rFonts w:cs="Arial"/>
                <w:szCs w:val="22"/>
              </w:rPr>
            </w:pPr>
            <w:r w:rsidRPr="00B47181">
              <w:rPr>
                <w:rFonts w:cs="Arial"/>
                <w:szCs w:val="22"/>
              </w:rPr>
              <w:fldChar w:fldCharType="begin"/>
            </w:r>
            <w:r w:rsidRPr="00B47181">
              <w:rPr>
                <w:rFonts w:cs="Arial"/>
                <w:szCs w:val="22"/>
              </w:rPr>
              <w:instrText xml:space="preserve"> INCLUDEPICTURE "http://www.physikaufgaben.de/bild/a928_1.gif" \* MERGEFORMATINET </w:instrText>
            </w:r>
            <w:r w:rsidRPr="00B47181">
              <w:rPr>
                <w:rFonts w:cs="Arial"/>
                <w:szCs w:val="22"/>
              </w:rPr>
              <w:fldChar w:fldCharType="separate"/>
            </w:r>
            <w:r w:rsidR="007D4928">
              <w:rPr>
                <w:rFonts w:cs="Arial"/>
                <w:szCs w:val="22"/>
              </w:rPr>
              <w:fldChar w:fldCharType="begin"/>
            </w:r>
            <w:r w:rsidR="007D4928">
              <w:rPr>
                <w:rFonts w:cs="Arial"/>
                <w:szCs w:val="22"/>
              </w:rPr>
              <w:instrText xml:space="preserve"> INCLUDEPICTURE  "http://www.physikaufgaben.de/bild/a928_1.gif" \* MERGEFORMATINET </w:instrText>
            </w:r>
            <w:r w:rsidR="007D4928">
              <w:rPr>
                <w:rFonts w:cs="Arial"/>
                <w:szCs w:val="22"/>
              </w:rPr>
              <w:fldChar w:fldCharType="separate"/>
            </w:r>
            <w:r w:rsidR="002E7C84">
              <w:rPr>
                <w:rFonts w:cs="Arial"/>
                <w:szCs w:val="22"/>
              </w:rPr>
              <w:fldChar w:fldCharType="begin"/>
            </w:r>
            <w:r w:rsidR="002E7C84">
              <w:rPr>
                <w:rFonts w:cs="Arial"/>
                <w:szCs w:val="22"/>
              </w:rPr>
              <w:instrText xml:space="preserve"> INCLUDEPICTURE  "http://www.physikaufgaben.de/bild/a928_1.gif" \* MERGEFORMATINET </w:instrText>
            </w:r>
            <w:r w:rsidR="002E7C84">
              <w:rPr>
                <w:rFonts w:cs="Arial"/>
                <w:szCs w:val="22"/>
              </w:rPr>
              <w:fldChar w:fldCharType="separate"/>
            </w:r>
            <w:r w:rsidR="00FF50E7">
              <w:rPr>
                <w:rFonts w:cs="Arial"/>
                <w:szCs w:val="22"/>
              </w:rPr>
              <w:fldChar w:fldCharType="begin"/>
            </w:r>
            <w:r w:rsidR="00FF50E7">
              <w:rPr>
                <w:rFonts w:cs="Arial"/>
                <w:szCs w:val="22"/>
              </w:rPr>
              <w:instrText xml:space="preserve"> INCLUDEPICTURE  "http://www.physikaufgaben.de/bild/a928_1.gif" \* MERGEFORMATINET </w:instrText>
            </w:r>
            <w:r w:rsidR="00FF50E7">
              <w:rPr>
                <w:rFonts w:cs="Arial"/>
                <w:szCs w:val="22"/>
              </w:rPr>
              <w:fldChar w:fldCharType="separate"/>
            </w:r>
            <w:r w:rsidR="00E22A46">
              <w:rPr>
                <w:rFonts w:cs="Arial"/>
                <w:szCs w:val="22"/>
              </w:rPr>
              <w:fldChar w:fldCharType="begin"/>
            </w:r>
            <w:r w:rsidR="00E22A46">
              <w:rPr>
                <w:rFonts w:cs="Arial"/>
                <w:szCs w:val="22"/>
              </w:rPr>
              <w:instrText xml:space="preserve"> INCLUDEPICTURE  "http://www.physikaufgaben.de/bild/a928_1.gif" \* MERGEFORMATINET </w:instrText>
            </w:r>
            <w:r w:rsidR="00E22A46">
              <w:rPr>
                <w:rFonts w:cs="Arial"/>
                <w:szCs w:val="22"/>
              </w:rPr>
              <w:fldChar w:fldCharType="separate"/>
            </w:r>
            <w:r w:rsidR="009F68EA">
              <w:rPr>
                <w:rFonts w:cs="Arial"/>
                <w:szCs w:val="22"/>
              </w:rPr>
              <w:fldChar w:fldCharType="begin"/>
            </w:r>
            <w:r w:rsidR="009F68EA">
              <w:rPr>
                <w:rFonts w:cs="Arial"/>
                <w:szCs w:val="22"/>
              </w:rPr>
              <w:instrText xml:space="preserve"> INCLUDEPICTURE  "http://www.physikaufgaben.de/bild/a928_1.gif" \* MERGEFORMATINET </w:instrText>
            </w:r>
            <w:r w:rsidR="009F68EA">
              <w:rPr>
                <w:rFonts w:cs="Arial"/>
                <w:szCs w:val="22"/>
              </w:rPr>
              <w:fldChar w:fldCharType="separate"/>
            </w:r>
            <w:r w:rsidR="0036264B">
              <w:rPr>
                <w:rFonts w:cs="Arial"/>
                <w:szCs w:val="22"/>
              </w:rPr>
              <w:fldChar w:fldCharType="begin"/>
            </w:r>
            <w:r w:rsidR="0036264B">
              <w:rPr>
                <w:rFonts w:cs="Arial"/>
                <w:szCs w:val="22"/>
              </w:rPr>
              <w:instrText xml:space="preserve"> INCLUDEPICTURE  "http://www.physikaufgaben.de/bild/a928_1.gif" \* MERGEFORMATINET </w:instrText>
            </w:r>
            <w:r w:rsidR="0036264B">
              <w:rPr>
                <w:rFonts w:cs="Arial"/>
                <w:szCs w:val="22"/>
              </w:rPr>
              <w:fldChar w:fldCharType="separate"/>
            </w:r>
            <w:r w:rsidR="00A66716">
              <w:rPr>
                <w:rFonts w:cs="Arial"/>
                <w:szCs w:val="22"/>
              </w:rPr>
              <w:fldChar w:fldCharType="begin"/>
            </w:r>
            <w:r w:rsidR="00A66716">
              <w:rPr>
                <w:rFonts w:cs="Arial"/>
                <w:szCs w:val="22"/>
              </w:rPr>
              <w:instrText xml:space="preserve"> INCLUDEPICTURE  "http://www.physikaufgaben.de/bild/a928_1.gif" \* MERGEFORMATINET </w:instrText>
            </w:r>
            <w:r w:rsidR="00A66716">
              <w:rPr>
                <w:rFonts w:cs="Arial"/>
                <w:szCs w:val="22"/>
              </w:rPr>
              <w:fldChar w:fldCharType="separate"/>
            </w:r>
            <w:r w:rsidR="00381566">
              <w:rPr>
                <w:rFonts w:cs="Arial"/>
                <w:szCs w:val="22"/>
              </w:rPr>
              <w:fldChar w:fldCharType="begin"/>
            </w:r>
            <w:r w:rsidR="00381566">
              <w:rPr>
                <w:rFonts w:cs="Arial"/>
                <w:szCs w:val="22"/>
              </w:rPr>
              <w:instrText xml:space="preserve"> INCLUDEPICTURE  "http://www.physikaufgaben.de/bild/a928_1.gif" \* MERGEFORMATINET </w:instrText>
            </w:r>
            <w:r w:rsidR="00381566">
              <w:rPr>
                <w:rFonts w:cs="Arial"/>
                <w:szCs w:val="22"/>
              </w:rPr>
              <w:fldChar w:fldCharType="separate"/>
            </w:r>
            <w:r w:rsidR="00914205">
              <w:rPr>
                <w:rFonts w:cs="Arial"/>
                <w:szCs w:val="22"/>
              </w:rPr>
              <w:fldChar w:fldCharType="begin"/>
            </w:r>
            <w:r w:rsidR="00914205">
              <w:rPr>
                <w:rFonts w:cs="Arial"/>
                <w:szCs w:val="22"/>
              </w:rPr>
              <w:instrText xml:space="preserve"> INCLUDEPICTURE  "http://www.physikaufgaben.de/bild/a928_1.gif" \* MERGEFORMATINET </w:instrText>
            </w:r>
            <w:r w:rsidR="00914205">
              <w:rPr>
                <w:rFonts w:cs="Arial"/>
                <w:szCs w:val="22"/>
              </w:rPr>
              <w:fldChar w:fldCharType="separate"/>
            </w:r>
            <w:r w:rsidR="00D11DAD">
              <w:rPr>
                <w:rFonts w:cs="Arial"/>
                <w:szCs w:val="22"/>
              </w:rPr>
              <w:fldChar w:fldCharType="begin"/>
            </w:r>
            <w:r w:rsidR="00D11DAD">
              <w:rPr>
                <w:rFonts w:cs="Arial"/>
                <w:szCs w:val="22"/>
              </w:rPr>
              <w:instrText xml:space="preserve"> INCLUDEPICTURE  "http://www.physikaufgaben.de/bild/a928_1.gif" \* MERGEFORMATINET </w:instrText>
            </w:r>
            <w:r w:rsidR="00D11DAD">
              <w:rPr>
                <w:rFonts w:cs="Arial"/>
                <w:szCs w:val="22"/>
              </w:rPr>
              <w:fldChar w:fldCharType="separate"/>
            </w:r>
            <w:r w:rsidR="00711A4F">
              <w:rPr>
                <w:rFonts w:cs="Arial"/>
                <w:szCs w:val="22"/>
              </w:rPr>
              <w:fldChar w:fldCharType="begin"/>
            </w:r>
            <w:r w:rsidR="00711A4F">
              <w:rPr>
                <w:rFonts w:cs="Arial"/>
                <w:szCs w:val="22"/>
              </w:rPr>
              <w:instrText xml:space="preserve"> INCLUDEPICTURE  "http://www.physikaufgaben.de/bild/a928_1.gif" \* MERGEFORMATINET </w:instrText>
            </w:r>
            <w:r w:rsidR="00711A4F">
              <w:rPr>
                <w:rFonts w:cs="Arial"/>
                <w:szCs w:val="22"/>
              </w:rPr>
              <w:fldChar w:fldCharType="separate"/>
            </w:r>
            <w:r w:rsidR="0051152C">
              <w:rPr>
                <w:rFonts w:cs="Arial"/>
                <w:szCs w:val="22"/>
              </w:rPr>
              <w:fldChar w:fldCharType="begin"/>
            </w:r>
            <w:r w:rsidR="0051152C">
              <w:rPr>
                <w:rFonts w:cs="Arial"/>
                <w:szCs w:val="22"/>
              </w:rPr>
              <w:instrText xml:space="preserve"> INCLUDEPICTURE  "http://www.physikaufgaben.de/bild/a928_1.gif" \* MERGEFORMATINET </w:instrText>
            </w:r>
            <w:r w:rsidR="0051152C">
              <w:rPr>
                <w:rFonts w:cs="Arial"/>
                <w:szCs w:val="22"/>
              </w:rPr>
              <w:fldChar w:fldCharType="separate"/>
            </w:r>
            <w:r w:rsidR="00933650">
              <w:rPr>
                <w:rFonts w:cs="Arial"/>
                <w:szCs w:val="22"/>
              </w:rPr>
              <w:fldChar w:fldCharType="begin"/>
            </w:r>
            <w:r w:rsidR="00933650">
              <w:rPr>
                <w:rFonts w:cs="Arial"/>
                <w:szCs w:val="22"/>
              </w:rPr>
              <w:instrText xml:space="preserve"> INCLUDEPICTURE  "http://www.physikaufgaben.de/bild/a928_1.gif" \* MERGEFORMATINET </w:instrText>
            </w:r>
            <w:r w:rsidR="00933650">
              <w:rPr>
                <w:rFonts w:cs="Arial"/>
                <w:szCs w:val="22"/>
              </w:rPr>
              <w:fldChar w:fldCharType="separate"/>
            </w:r>
            <w:r w:rsidR="00907379">
              <w:rPr>
                <w:rFonts w:cs="Arial"/>
                <w:szCs w:val="22"/>
              </w:rPr>
              <w:fldChar w:fldCharType="begin"/>
            </w:r>
            <w:r w:rsidR="00907379">
              <w:rPr>
                <w:rFonts w:cs="Arial"/>
                <w:szCs w:val="22"/>
              </w:rPr>
              <w:instrText xml:space="preserve"> INCLUDEPICTURE  "http://www.physikaufgaben.de/bild/a928_1.gif" \* MERGEFORMATINET </w:instrText>
            </w:r>
            <w:r w:rsidR="00907379">
              <w:rPr>
                <w:rFonts w:cs="Arial"/>
                <w:szCs w:val="22"/>
              </w:rPr>
              <w:fldChar w:fldCharType="separate"/>
            </w:r>
            <w:r w:rsidR="00352E43">
              <w:rPr>
                <w:rFonts w:cs="Arial"/>
                <w:szCs w:val="22"/>
              </w:rPr>
              <w:fldChar w:fldCharType="begin"/>
            </w:r>
            <w:r w:rsidR="00352E43">
              <w:rPr>
                <w:rFonts w:cs="Arial"/>
                <w:szCs w:val="22"/>
              </w:rPr>
              <w:instrText xml:space="preserve"> INCLUDEPICTURE  "http://www.physikaufgaben.de/bild/a928_1.gif" \* MERGEFORMATINET </w:instrText>
            </w:r>
            <w:r w:rsidR="00352E43">
              <w:rPr>
                <w:rFonts w:cs="Arial"/>
                <w:szCs w:val="22"/>
              </w:rPr>
              <w:fldChar w:fldCharType="separate"/>
            </w:r>
            <w:r w:rsidR="00B2769D">
              <w:rPr>
                <w:rFonts w:cs="Arial"/>
                <w:szCs w:val="22"/>
              </w:rPr>
              <w:fldChar w:fldCharType="begin"/>
            </w:r>
            <w:r w:rsidR="00B2769D">
              <w:rPr>
                <w:rFonts w:cs="Arial"/>
                <w:szCs w:val="22"/>
              </w:rPr>
              <w:instrText xml:space="preserve"> INCLUDEPICTURE  "http://www.physikaufgaben.de/bild/a928_1.gif" \* MERGEFORMATINET </w:instrText>
            </w:r>
            <w:r w:rsidR="00B2769D">
              <w:rPr>
                <w:rFonts w:cs="Arial"/>
                <w:szCs w:val="22"/>
              </w:rPr>
              <w:fldChar w:fldCharType="separate"/>
            </w:r>
            <w:r w:rsidR="00786F4D">
              <w:rPr>
                <w:rFonts w:cs="Arial"/>
                <w:szCs w:val="22"/>
              </w:rPr>
              <w:fldChar w:fldCharType="begin"/>
            </w:r>
            <w:r w:rsidR="00786F4D">
              <w:rPr>
                <w:rFonts w:cs="Arial"/>
                <w:szCs w:val="22"/>
              </w:rPr>
              <w:instrText xml:space="preserve"> INCLUDEPICTURE  "http://www.physikaufgaben.de/bild/a928_1.gif" \* MERGEFORMATINET </w:instrText>
            </w:r>
            <w:r w:rsidR="00786F4D">
              <w:rPr>
                <w:rFonts w:cs="Arial"/>
                <w:szCs w:val="22"/>
              </w:rPr>
              <w:fldChar w:fldCharType="separate"/>
            </w:r>
            <w:r w:rsidR="005703D7">
              <w:rPr>
                <w:rFonts w:cs="Arial"/>
                <w:szCs w:val="22"/>
              </w:rPr>
              <w:fldChar w:fldCharType="begin"/>
            </w:r>
            <w:r w:rsidR="005703D7">
              <w:rPr>
                <w:rFonts w:cs="Arial"/>
                <w:szCs w:val="22"/>
              </w:rPr>
              <w:instrText xml:space="preserve"> INCLUDEPICTURE  "http://www.physikaufgaben.de/bild/a928_1.gif" \* MERGEFORMATINET </w:instrText>
            </w:r>
            <w:r w:rsidR="005703D7">
              <w:rPr>
                <w:rFonts w:cs="Arial"/>
                <w:szCs w:val="22"/>
              </w:rPr>
              <w:fldChar w:fldCharType="separate"/>
            </w:r>
            <w:r w:rsidR="00CE4106">
              <w:rPr>
                <w:rFonts w:cs="Arial"/>
                <w:szCs w:val="22"/>
              </w:rPr>
              <w:fldChar w:fldCharType="begin"/>
            </w:r>
            <w:r w:rsidR="00CE4106">
              <w:rPr>
                <w:rFonts w:cs="Arial"/>
                <w:szCs w:val="22"/>
              </w:rPr>
              <w:instrText xml:space="preserve"> INCLUDEPICTURE  "http://www.physikaufgaben.de/bild/a928_1.gif" \* MERGEFORMATINET </w:instrText>
            </w:r>
            <w:r w:rsidR="00CE4106">
              <w:rPr>
                <w:rFonts w:cs="Arial"/>
                <w:szCs w:val="22"/>
              </w:rPr>
              <w:fldChar w:fldCharType="separate"/>
            </w:r>
            <w:r w:rsidR="00787012">
              <w:rPr>
                <w:rFonts w:cs="Arial"/>
                <w:szCs w:val="22"/>
              </w:rPr>
              <w:fldChar w:fldCharType="begin"/>
            </w:r>
            <w:r w:rsidR="00787012">
              <w:rPr>
                <w:rFonts w:cs="Arial"/>
                <w:szCs w:val="22"/>
              </w:rPr>
              <w:instrText xml:space="preserve"> INCLUDEPICTURE  "http://www.physikaufgaben.de/bild/a928_1.gif" \* MERGEFORMATINET </w:instrText>
            </w:r>
            <w:r w:rsidR="00787012">
              <w:rPr>
                <w:rFonts w:cs="Arial"/>
                <w:szCs w:val="22"/>
              </w:rPr>
              <w:fldChar w:fldCharType="separate"/>
            </w:r>
            <w:r w:rsidR="00F146EC">
              <w:rPr>
                <w:rFonts w:cs="Arial"/>
                <w:szCs w:val="22"/>
              </w:rPr>
              <w:fldChar w:fldCharType="begin"/>
            </w:r>
            <w:r w:rsidR="00F146EC">
              <w:rPr>
                <w:rFonts w:cs="Arial"/>
                <w:szCs w:val="22"/>
              </w:rPr>
              <w:instrText xml:space="preserve"> INCLUDEPICTURE  "http://www.physikaufgaben.de/bild/a928_1.gif" \* MERGEFORMATINET </w:instrText>
            </w:r>
            <w:r w:rsidR="00F146EC">
              <w:rPr>
                <w:rFonts w:cs="Arial"/>
                <w:szCs w:val="22"/>
              </w:rPr>
              <w:fldChar w:fldCharType="separate"/>
            </w:r>
            <w:r w:rsidR="006B738E">
              <w:rPr>
                <w:rFonts w:cs="Arial"/>
                <w:szCs w:val="22"/>
              </w:rPr>
              <w:fldChar w:fldCharType="begin"/>
            </w:r>
            <w:r w:rsidR="006B738E">
              <w:rPr>
                <w:rFonts w:cs="Arial"/>
                <w:szCs w:val="22"/>
              </w:rPr>
              <w:instrText xml:space="preserve"> </w:instrText>
            </w:r>
            <w:r w:rsidR="006B738E">
              <w:rPr>
                <w:rFonts w:cs="Arial"/>
                <w:szCs w:val="22"/>
              </w:rPr>
              <w:instrText>INCLUD</w:instrText>
            </w:r>
            <w:r w:rsidR="006B738E">
              <w:rPr>
                <w:rFonts w:cs="Arial"/>
                <w:szCs w:val="22"/>
              </w:rPr>
              <w:instrText>EPICTURE  "http://www.physikaufgaben.de/bild/a928_1.gif" \* MERGEFORMATINET</w:instrText>
            </w:r>
            <w:r w:rsidR="006B738E">
              <w:rPr>
                <w:rFonts w:cs="Arial"/>
                <w:szCs w:val="22"/>
              </w:rPr>
              <w:instrText xml:space="preserve"> </w:instrText>
            </w:r>
            <w:r w:rsidR="006B738E">
              <w:rPr>
                <w:rFonts w:cs="Arial"/>
                <w:szCs w:val="22"/>
              </w:rPr>
              <w:fldChar w:fldCharType="separate"/>
            </w:r>
            <w:r w:rsidR="006B738E">
              <w:rPr>
                <w:rFonts w:cs="Arial"/>
                <w:szCs w:val="22"/>
              </w:rPr>
              <w:pict w14:anchorId="309948D7">
                <v:shape id="_x0000_i1055" type="#_x0000_t75" style="width:36pt;height:14.55pt">
                  <v:imagedata r:id="rId220" r:href="rId221"/>
                </v:shape>
              </w:pict>
            </w:r>
            <w:r w:rsidR="006B738E">
              <w:rPr>
                <w:rFonts w:cs="Arial"/>
                <w:szCs w:val="22"/>
              </w:rPr>
              <w:fldChar w:fldCharType="end"/>
            </w:r>
            <w:r w:rsidR="00F146EC">
              <w:rPr>
                <w:rFonts w:cs="Arial"/>
                <w:szCs w:val="22"/>
              </w:rPr>
              <w:fldChar w:fldCharType="end"/>
            </w:r>
            <w:r w:rsidR="00787012">
              <w:rPr>
                <w:rFonts w:cs="Arial"/>
                <w:szCs w:val="22"/>
              </w:rPr>
              <w:fldChar w:fldCharType="end"/>
            </w:r>
            <w:r w:rsidR="00CE4106">
              <w:rPr>
                <w:rFonts w:cs="Arial"/>
                <w:szCs w:val="22"/>
              </w:rPr>
              <w:fldChar w:fldCharType="end"/>
            </w:r>
            <w:r w:rsidR="005703D7">
              <w:rPr>
                <w:rFonts w:cs="Arial"/>
                <w:szCs w:val="22"/>
              </w:rPr>
              <w:fldChar w:fldCharType="end"/>
            </w:r>
            <w:r w:rsidR="00786F4D">
              <w:rPr>
                <w:rFonts w:cs="Arial"/>
                <w:szCs w:val="22"/>
              </w:rPr>
              <w:fldChar w:fldCharType="end"/>
            </w:r>
            <w:r w:rsidR="00B2769D">
              <w:rPr>
                <w:rFonts w:cs="Arial"/>
                <w:szCs w:val="22"/>
              </w:rPr>
              <w:fldChar w:fldCharType="end"/>
            </w:r>
            <w:r w:rsidR="00352E43">
              <w:rPr>
                <w:rFonts w:cs="Arial"/>
                <w:szCs w:val="22"/>
              </w:rPr>
              <w:fldChar w:fldCharType="end"/>
            </w:r>
            <w:r w:rsidR="00907379">
              <w:rPr>
                <w:rFonts w:cs="Arial"/>
                <w:szCs w:val="22"/>
              </w:rPr>
              <w:fldChar w:fldCharType="end"/>
            </w:r>
            <w:r w:rsidR="00933650">
              <w:rPr>
                <w:rFonts w:cs="Arial"/>
                <w:szCs w:val="22"/>
              </w:rPr>
              <w:fldChar w:fldCharType="end"/>
            </w:r>
            <w:r w:rsidR="0051152C">
              <w:rPr>
                <w:rFonts w:cs="Arial"/>
                <w:szCs w:val="22"/>
              </w:rPr>
              <w:fldChar w:fldCharType="end"/>
            </w:r>
            <w:r w:rsidR="00711A4F">
              <w:rPr>
                <w:rFonts w:cs="Arial"/>
                <w:szCs w:val="22"/>
              </w:rPr>
              <w:fldChar w:fldCharType="end"/>
            </w:r>
            <w:r w:rsidR="00D11DAD">
              <w:rPr>
                <w:rFonts w:cs="Arial"/>
                <w:szCs w:val="22"/>
              </w:rPr>
              <w:fldChar w:fldCharType="end"/>
            </w:r>
            <w:r w:rsidR="00914205">
              <w:rPr>
                <w:rFonts w:cs="Arial"/>
                <w:szCs w:val="22"/>
              </w:rPr>
              <w:fldChar w:fldCharType="end"/>
            </w:r>
            <w:r w:rsidR="00381566">
              <w:rPr>
                <w:rFonts w:cs="Arial"/>
                <w:szCs w:val="22"/>
              </w:rPr>
              <w:fldChar w:fldCharType="end"/>
            </w:r>
            <w:r w:rsidR="00A66716">
              <w:rPr>
                <w:rFonts w:cs="Arial"/>
                <w:szCs w:val="22"/>
              </w:rPr>
              <w:fldChar w:fldCharType="end"/>
            </w:r>
            <w:r w:rsidR="0036264B">
              <w:rPr>
                <w:rFonts w:cs="Arial"/>
                <w:szCs w:val="22"/>
              </w:rPr>
              <w:fldChar w:fldCharType="end"/>
            </w:r>
            <w:r w:rsidR="009F68EA">
              <w:rPr>
                <w:rFonts w:cs="Arial"/>
                <w:szCs w:val="22"/>
              </w:rPr>
              <w:fldChar w:fldCharType="end"/>
            </w:r>
            <w:r w:rsidR="00E22A46">
              <w:rPr>
                <w:rFonts w:cs="Arial"/>
                <w:szCs w:val="22"/>
              </w:rPr>
              <w:fldChar w:fldCharType="end"/>
            </w:r>
            <w:r w:rsidR="00FF50E7">
              <w:rPr>
                <w:rFonts w:cs="Arial"/>
                <w:szCs w:val="22"/>
              </w:rPr>
              <w:fldChar w:fldCharType="end"/>
            </w:r>
            <w:r w:rsidR="002E7C84">
              <w:rPr>
                <w:rFonts w:cs="Arial"/>
                <w:szCs w:val="22"/>
              </w:rPr>
              <w:fldChar w:fldCharType="end"/>
            </w:r>
            <w:r w:rsidR="007D4928">
              <w:rPr>
                <w:rFonts w:cs="Arial"/>
                <w:szCs w:val="22"/>
              </w:rPr>
              <w:fldChar w:fldCharType="end"/>
            </w:r>
            <w:r w:rsidRPr="00B47181">
              <w:rPr>
                <w:rFonts w:cs="Arial"/>
                <w:szCs w:val="22"/>
              </w:rPr>
              <w:fldChar w:fldCharType="end"/>
            </w:r>
          </w:p>
        </w:tc>
        <w:tc>
          <w:tcPr>
            <w:tcW w:w="984" w:type="dxa"/>
            <w:shd w:val="clear" w:color="auto" w:fill="auto"/>
          </w:tcPr>
          <w:p w14:paraId="5A14C0D8" w14:textId="77777777" w:rsidR="00E3186B" w:rsidRPr="00B47181" w:rsidRDefault="00E3186B" w:rsidP="006107AB">
            <w:pPr>
              <w:rPr>
                <w:rFonts w:cs="Arial"/>
                <w:szCs w:val="22"/>
              </w:rPr>
            </w:pPr>
            <w:r w:rsidRPr="00B47181">
              <w:rPr>
                <w:rFonts w:cs="Arial"/>
                <w:szCs w:val="22"/>
              </w:rPr>
              <w:t>90</w:t>
            </w:r>
          </w:p>
        </w:tc>
        <w:tc>
          <w:tcPr>
            <w:tcW w:w="992" w:type="dxa"/>
            <w:shd w:val="clear" w:color="auto" w:fill="auto"/>
          </w:tcPr>
          <w:p w14:paraId="6936F695" w14:textId="77777777" w:rsidR="00E3186B" w:rsidRPr="00B47181" w:rsidRDefault="00E3186B" w:rsidP="006107AB">
            <w:pPr>
              <w:rPr>
                <w:rFonts w:cs="Arial"/>
                <w:szCs w:val="22"/>
              </w:rPr>
            </w:pPr>
            <w:r w:rsidRPr="00B47181">
              <w:rPr>
                <w:rFonts w:cs="Arial"/>
                <w:szCs w:val="22"/>
              </w:rPr>
              <w:t>55</w:t>
            </w:r>
          </w:p>
        </w:tc>
        <w:tc>
          <w:tcPr>
            <w:tcW w:w="1276" w:type="dxa"/>
            <w:shd w:val="clear" w:color="auto" w:fill="auto"/>
          </w:tcPr>
          <w:p w14:paraId="7C9EA358" w14:textId="77777777" w:rsidR="00E3186B" w:rsidRPr="00B47181" w:rsidRDefault="00E3186B" w:rsidP="006107AB">
            <w:pPr>
              <w:rPr>
                <w:rFonts w:cs="Arial"/>
                <w:szCs w:val="22"/>
              </w:rPr>
            </w:pPr>
            <w:r w:rsidRPr="00B47181">
              <w:rPr>
                <w:rFonts w:cs="Arial"/>
                <w:szCs w:val="22"/>
              </w:rPr>
              <w:t>38</w:t>
            </w:r>
          </w:p>
        </w:tc>
        <w:tc>
          <w:tcPr>
            <w:tcW w:w="1134" w:type="dxa"/>
            <w:shd w:val="clear" w:color="auto" w:fill="auto"/>
          </w:tcPr>
          <w:p w14:paraId="6CED526A" w14:textId="77777777" w:rsidR="00E3186B" w:rsidRPr="00B47181" w:rsidRDefault="00E3186B" w:rsidP="006107AB">
            <w:pPr>
              <w:rPr>
                <w:rFonts w:cs="Arial"/>
                <w:szCs w:val="22"/>
              </w:rPr>
            </w:pPr>
            <w:r w:rsidRPr="00B47181">
              <w:rPr>
                <w:rFonts w:cs="Arial"/>
                <w:szCs w:val="22"/>
              </w:rPr>
              <w:t>28</w:t>
            </w:r>
          </w:p>
        </w:tc>
        <w:tc>
          <w:tcPr>
            <w:tcW w:w="1134" w:type="dxa"/>
            <w:shd w:val="clear" w:color="auto" w:fill="auto"/>
          </w:tcPr>
          <w:p w14:paraId="677F98A1" w14:textId="77777777" w:rsidR="00E3186B" w:rsidRPr="00B47181" w:rsidRDefault="00E3186B" w:rsidP="006107AB">
            <w:pPr>
              <w:rPr>
                <w:rFonts w:cs="Arial"/>
                <w:szCs w:val="22"/>
              </w:rPr>
            </w:pPr>
            <w:r w:rsidRPr="00B47181">
              <w:rPr>
                <w:rFonts w:cs="Arial"/>
                <w:szCs w:val="22"/>
              </w:rPr>
              <w:t>24</w:t>
            </w:r>
          </w:p>
        </w:tc>
      </w:tr>
    </w:tbl>
    <w:bookmarkEnd w:id="304"/>
    <w:bookmarkEnd w:id="305"/>
    <w:p w14:paraId="53AB8AF2" w14:textId="77777777" w:rsidR="00E3186B" w:rsidRPr="00E3186B" w:rsidRDefault="00E3186B" w:rsidP="006107AB">
      <w:pPr>
        <w:rPr>
          <w:rFonts w:cs="Arial"/>
          <w:szCs w:val="22"/>
        </w:rPr>
      </w:pPr>
      <w:r w:rsidRPr="00E3186B">
        <w:rPr>
          <w:rFonts w:cs="Arial"/>
          <w:szCs w:val="22"/>
        </w:rPr>
        <w:lastRenderedPageBreak/>
        <w:br/>
        <w:t>a) Stelle in einem Diagramm den Zusammenhang zwischen der Zeit und der Temperaturänderung dar.</w:t>
      </w:r>
      <w:r w:rsidRPr="00E3186B">
        <w:rPr>
          <w:rFonts w:cs="Arial"/>
          <w:szCs w:val="22"/>
        </w:rPr>
        <w:br/>
        <w:t>b) Untersuche, ob zwischen der Zeit und der Temperaturänderung ein proportionaler Zusammenhang besteht. Begründe dein Ergebnis.</w:t>
      </w:r>
      <w:r w:rsidRPr="00E3186B">
        <w:rPr>
          <w:rFonts w:cs="Arial"/>
          <w:szCs w:val="22"/>
        </w:rPr>
        <w:br/>
        <w:t>c) Vergleiche die Wärme, die der Tee an die Umgebung abgibt in der Zeitspanne von 10 min  bis 20 min und von 30 min bis 40 min.</w:t>
      </w:r>
      <w:r w:rsidRPr="00E3186B">
        <w:rPr>
          <w:rFonts w:cs="Arial"/>
          <w:szCs w:val="22"/>
        </w:rPr>
        <w:br/>
        <w:t>d) Beschreibe den Vorgang des Abkühlens mit den Begriffen thermische Energie, Temperatur und Wärme.</w:t>
      </w:r>
    </w:p>
    <w:bookmarkEnd w:id="302"/>
    <w:p w14:paraId="76FE3EB3" w14:textId="77777777" w:rsidR="006107AB" w:rsidRDefault="006107AB" w:rsidP="006107AB">
      <w:pPr>
        <w:rPr>
          <w:rFonts w:cs="Arial"/>
          <w:szCs w:val="22"/>
        </w:rPr>
      </w:pPr>
    </w:p>
    <w:p w14:paraId="12B86299" w14:textId="77777777" w:rsidR="00A44393" w:rsidRDefault="006B738E" w:rsidP="006107AB">
      <w:pPr>
        <w:rPr>
          <w:rFonts w:cs="Arial"/>
          <w:szCs w:val="22"/>
        </w:rPr>
      </w:pPr>
      <w:hyperlink r:id="rId222" w:anchor="t264" w:history="1">
        <w:r w:rsidR="00A44393" w:rsidRPr="00A44393">
          <w:rPr>
            <w:rStyle w:val="Hyperlink"/>
            <w:rFonts w:cs="Arial"/>
            <w:sz w:val="22"/>
            <w:szCs w:val="22"/>
          </w:rPr>
          <w:t>264.</w:t>
        </w:r>
      </w:hyperlink>
      <w:r w:rsidR="00A44393">
        <w:rPr>
          <w:rFonts w:cs="Arial"/>
          <w:szCs w:val="22"/>
        </w:rPr>
        <w:t xml:space="preserve"> Es soll die spezifische Wärmekapazität einer unbekannten Flüssigkeit bestimmt werden. Dazu wird in ein Glasgefäß 100 ml Wasser mit einer Temperatur von 19°C  </w:t>
      </w:r>
      <w:r w:rsidR="00EA179A">
        <w:rPr>
          <w:rFonts w:cs="Arial"/>
          <w:szCs w:val="22"/>
        </w:rPr>
        <w:t>gegossen</w:t>
      </w:r>
      <w:r w:rsidR="00A44393">
        <w:rPr>
          <w:rFonts w:cs="Arial"/>
          <w:szCs w:val="22"/>
        </w:rPr>
        <w:t xml:space="preserve">. Das Gefäß mit dem Wasser hat eine Masse von </w:t>
      </w:r>
      <w:r w:rsidR="00294369">
        <w:rPr>
          <w:rFonts w:cs="Arial"/>
          <w:szCs w:val="22"/>
        </w:rPr>
        <w:t>1</w:t>
      </w:r>
      <w:r w:rsidR="00A44393">
        <w:rPr>
          <w:rFonts w:cs="Arial"/>
          <w:szCs w:val="22"/>
        </w:rPr>
        <w:t>86 g.</w:t>
      </w:r>
    </w:p>
    <w:p w14:paraId="46AB4DF1" w14:textId="77777777" w:rsidR="00A44393" w:rsidRDefault="00A44393" w:rsidP="006107AB">
      <w:pPr>
        <w:rPr>
          <w:rFonts w:cs="Arial"/>
          <w:szCs w:val="22"/>
        </w:rPr>
      </w:pPr>
      <w:r>
        <w:rPr>
          <w:rFonts w:cs="Arial"/>
          <w:szCs w:val="22"/>
        </w:rPr>
        <w:t>Zur Isolation wird das Gefäß in ein größeres Becherglas gestellt und eine elektrische Heizung im Wasser installiert.</w:t>
      </w:r>
    </w:p>
    <w:p w14:paraId="34D9DF88" w14:textId="77777777" w:rsidR="00A44393" w:rsidRDefault="00A44393" w:rsidP="006107AB">
      <w:pPr>
        <w:rPr>
          <w:rFonts w:cs="Arial"/>
          <w:szCs w:val="22"/>
        </w:rPr>
      </w:pPr>
      <w:r>
        <w:rPr>
          <w:rFonts w:cs="Arial"/>
          <w:szCs w:val="22"/>
        </w:rPr>
        <w:t xml:space="preserve">Durch die Heizschlange </w:t>
      </w:r>
      <w:r w:rsidR="00A63FA0">
        <w:rPr>
          <w:rFonts w:cs="Arial"/>
          <w:szCs w:val="22"/>
        </w:rPr>
        <w:t>fließt</w:t>
      </w:r>
      <w:r>
        <w:rPr>
          <w:rFonts w:cs="Arial"/>
          <w:szCs w:val="22"/>
        </w:rPr>
        <w:t xml:space="preserve"> bei einer Spannung von 1</w:t>
      </w:r>
      <w:r w:rsidR="00294369">
        <w:rPr>
          <w:rFonts w:cs="Arial"/>
          <w:szCs w:val="22"/>
        </w:rPr>
        <w:t>1</w:t>
      </w:r>
      <w:r>
        <w:rPr>
          <w:rFonts w:cs="Arial"/>
          <w:szCs w:val="22"/>
        </w:rPr>
        <w:t xml:space="preserve">,2 V </w:t>
      </w:r>
      <w:r w:rsidR="00EA179A">
        <w:rPr>
          <w:rFonts w:cs="Arial"/>
          <w:szCs w:val="22"/>
        </w:rPr>
        <w:t xml:space="preserve">ein </w:t>
      </w:r>
      <w:r>
        <w:rPr>
          <w:rFonts w:cs="Arial"/>
          <w:szCs w:val="22"/>
        </w:rPr>
        <w:t>konstant</w:t>
      </w:r>
      <w:r w:rsidR="00EA179A">
        <w:rPr>
          <w:rFonts w:cs="Arial"/>
          <w:szCs w:val="22"/>
        </w:rPr>
        <w:t>er</w:t>
      </w:r>
      <w:r>
        <w:rPr>
          <w:rFonts w:cs="Arial"/>
          <w:szCs w:val="22"/>
        </w:rPr>
        <w:t xml:space="preserve"> </w:t>
      </w:r>
      <w:r w:rsidR="00EA179A">
        <w:rPr>
          <w:rFonts w:cs="Arial"/>
          <w:szCs w:val="22"/>
        </w:rPr>
        <w:t xml:space="preserve">Strom von </w:t>
      </w:r>
      <w:r>
        <w:rPr>
          <w:rFonts w:cs="Arial"/>
          <w:szCs w:val="22"/>
        </w:rPr>
        <w:t>2,9 A. Nach 8 Minuten und 30 Sekunden hat sich das Wasser auf 39°C erwärmt.</w:t>
      </w:r>
    </w:p>
    <w:p w14:paraId="25613B1A" w14:textId="77777777" w:rsidR="00A44393" w:rsidRDefault="00A44393" w:rsidP="006107AB">
      <w:pPr>
        <w:rPr>
          <w:rFonts w:cs="Arial"/>
          <w:szCs w:val="22"/>
        </w:rPr>
      </w:pPr>
      <w:r>
        <w:rPr>
          <w:rFonts w:cs="Arial"/>
          <w:szCs w:val="22"/>
        </w:rPr>
        <w:t xml:space="preserve">Nun wird in das Gefäß </w:t>
      </w:r>
      <w:r w:rsidR="00294369">
        <w:rPr>
          <w:rFonts w:cs="Arial"/>
          <w:szCs w:val="22"/>
        </w:rPr>
        <w:t xml:space="preserve">geleert und </w:t>
      </w:r>
      <w:r>
        <w:rPr>
          <w:rFonts w:cs="Arial"/>
          <w:szCs w:val="22"/>
        </w:rPr>
        <w:t>100 ml der unbekannten Flüssigkeit gegeben</w:t>
      </w:r>
      <w:r w:rsidR="00EA179A">
        <w:rPr>
          <w:rFonts w:cs="Arial"/>
          <w:szCs w:val="22"/>
        </w:rPr>
        <w:t>. Die Masse des gefüllten Glases beträgt jetzt 172 g</w:t>
      </w:r>
      <w:r>
        <w:rPr>
          <w:rFonts w:cs="Arial"/>
          <w:szCs w:val="22"/>
        </w:rPr>
        <w:t>.</w:t>
      </w:r>
    </w:p>
    <w:p w14:paraId="1E250DFE" w14:textId="77777777" w:rsidR="00A44393" w:rsidRDefault="00A44393" w:rsidP="006107AB">
      <w:pPr>
        <w:rPr>
          <w:rFonts w:cs="Arial"/>
          <w:szCs w:val="22"/>
        </w:rPr>
      </w:pPr>
      <w:r>
        <w:rPr>
          <w:rFonts w:cs="Arial"/>
          <w:szCs w:val="22"/>
        </w:rPr>
        <w:t xml:space="preserve">In der gleichen Anordnung dauert es diesmal </w:t>
      </w:r>
      <w:r w:rsidR="004B1A37">
        <w:rPr>
          <w:rFonts w:cs="Arial"/>
          <w:szCs w:val="22"/>
        </w:rPr>
        <w:t>9</w:t>
      </w:r>
      <w:r>
        <w:rPr>
          <w:rFonts w:cs="Arial"/>
          <w:szCs w:val="22"/>
        </w:rPr>
        <w:t xml:space="preserve"> Minuten und </w:t>
      </w:r>
      <w:r w:rsidR="004B1A37">
        <w:rPr>
          <w:rFonts w:cs="Arial"/>
          <w:szCs w:val="22"/>
        </w:rPr>
        <w:t>38</w:t>
      </w:r>
      <w:r>
        <w:rPr>
          <w:rFonts w:cs="Arial"/>
          <w:szCs w:val="22"/>
        </w:rPr>
        <w:t xml:space="preserve"> Sekunden, bis sich die Flüssigkeit von 2</w:t>
      </w:r>
      <w:r w:rsidR="004B1A37">
        <w:rPr>
          <w:rFonts w:cs="Arial"/>
          <w:szCs w:val="22"/>
        </w:rPr>
        <w:t>6</w:t>
      </w:r>
      <w:r>
        <w:rPr>
          <w:rFonts w:cs="Arial"/>
          <w:szCs w:val="22"/>
        </w:rPr>
        <w:t xml:space="preserve">°C auf </w:t>
      </w:r>
      <w:r w:rsidR="004B1A37">
        <w:rPr>
          <w:rFonts w:cs="Arial"/>
          <w:szCs w:val="22"/>
        </w:rPr>
        <w:t>56</w:t>
      </w:r>
      <w:r>
        <w:rPr>
          <w:rFonts w:cs="Arial"/>
          <w:szCs w:val="22"/>
        </w:rPr>
        <w:t>°C erwärmt hat. Wie groß ist nun die spezifische Wärmekapazität dieser Flüssigkeit?</w:t>
      </w:r>
    </w:p>
    <w:p w14:paraId="0E968FEF" w14:textId="77777777" w:rsidR="009B03F3" w:rsidRDefault="00BA17C6" w:rsidP="006107AB">
      <w:pPr>
        <w:rPr>
          <w:rFonts w:cs="Arial"/>
          <w:szCs w:val="22"/>
        </w:rPr>
      </w:pPr>
      <w:r>
        <w:rPr>
          <w:rFonts w:cs="Arial"/>
          <w:szCs w:val="22"/>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1"/>
      </w:tblGrid>
      <w:tr w:rsidR="00BA17C6" w14:paraId="2E38C5EA" w14:textId="77777777" w:rsidTr="00BA17C6">
        <w:tc>
          <w:tcPr>
            <w:tcW w:w="10061" w:type="dxa"/>
          </w:tcPr>
          <w:p w14:paraId="411C8251" w14:textId="77777777" w:rsidR="00BA17C6" w:rsidRDefault="006B738E" w:rsidP="006107AB">
            <w:pPr>
              <w:rPr>
                <w:rFonts w:cs="Arial"/>
                <w:szCs w:val="22"/>
              </w:rPr>
            </w:pPr>
            <w:hyperlink r:id="rId223" w:anchor="t273" w:history="1">
              <w:r w:rsidR="00BA17C6" w:rsidRPr="002E7C84">
                <w:rPr>
                  <w:rStyle w:val="Hyperlink"/>
                  <w:rFonts w:cs="Arial"/>
                  <w:sz w:val="22"/>
                  <w:szCs w:val="22"/>
                </w:rPr>
                <w:t>273.</w:t>
              </w:r>
            </w:hyperlink>
            <w:r w:rsidR="00BA17C6">
              <w:rPr>
                <w:rFonts w:cs="Arial"/>
                <w:szCs w:val="22"/>
              </w:rPr>
              <w:t xml:space="preserve"> Für das erste Gefäß, in dem sich 1 Liter Wasser mit 15°C Anfangstemperatur befinden, benötigt die eine Heizquelle 5 min, um es auf 25°C zu erwärmen.</w:t>
            </w:r>
          </w:p>
          <w:p w14:paraId="7DC023A1" w14:textId="77777777" w:rsidR="00BA17C6" w:rsidRDefault="00BA17C6" w:rsidP="006107AB">
            <w:pPr>
              <w:rPr>
                <w:rFonts w:cs="Arial"/>
                <w:szCs w:val="22"/>
              </w:rPr>
            </w:pPr>
            <w:r>
              <w:rPr>
                <w:rFonts w:cs="Arial"/>
                <w:szCs w:val="22"/>
              </w:rPr>
              <w:t>Welche Endtemperaturen stellen sich bei allen anderen Wassermengen ein.</w:t>
            </w:r>
          </w:p>
          <w:p w14:paraId="4F23DF42" w14:textId="77777777" w:rsidR="00BA17C6" w:rsidRDefault="00BA17C6" w:rsidP="006107AB">
            <w:pPr>
              <w:rPr>
                <w:rFonts w:cs="Arial"/>
                <w:szCs w:val="22"/>
              </w:rPr>
            </w:pPr>
            <w:r>
              <w:rPr>
                <w:rFonts w:cs="Arial"/>
                <w:szCs w:val="22"/>
              </w:rPr>
              <w:t>Hinweis: Das Gefäß gibt keine Wärme an die Umgebung ab. 2 Kerzen liefern die doppelte Wärme von einer Kerze.</w:t>
            </w:r>
          </w:p>
        </w:tc>
      </w:tr>
      <w:tr w:rsidR="00BA17C6" w14:paraId="42615E89" w14:textId="77777777" w:rsidTr="00BA17C6">
        <w:tc>
          <w:tcPr>
            <w:tcW w:w="10061" w:type="dxa"/>
          </w:tcPr>
          <w:p w14:paraId="530D5ACD" w14:textId="77777777" w:rsidR="00BA17C6" w:rsidRDefault="006B738E" w:rsidP="006107AB">
            <w:pPr>
              <w:rPr>
                <w:rFonts w:cs="Arial"/>
                <w:szCs w:val="22"/>
              </w:rPr>
            </w:pPr>
            <w:r>
              <w:rPr>
                <w:rFonts w:cs="Arial"/>
                <w:szCs w:val="22"/>
              </w:rPr>
              <w:pict w14:anchorId="038C30E2">
                <v:shape id="_x0000_i1056" type="#_x0000_t75" style="width:374.55pt;height:461.1pt">
                  <v:imagedata r:id="rId224" o:title="th273"/>
                </v:shape>
              </w:pict>
            </w:r>
          </w:p>
        </w:tc>
      </w:tr>
    </w:tbl>
    <w:p w14:paraId="2C749579" w14:textId="77777777" w:rsidR="00BA17C6" w:rsidRDefault="00BA17C6" w:rsidP="006107AB">
      <w:pPr>
        <w:rPr>
          <w:rFonts w:cs="Arial"/>
          <w:szCs w:val="22"/>
        </w:rPr>
      </w:pPr>
    </w:p>
    <w:p w14:paraId="0F97056C" w14:textId="0D800C7E" w:rsidR="009B03F3" w:rsidRDefault="006B738E" w:rsidP="006107AB">
      <w:pPr>
        <w:rPr>
          <w:rFonts w:cs="Arial"/>
          <w:szCs w:val="22"/>
        </w:rPr>
      </w:pPr>
      <w:hyperlink r:id="rId225" w:anchor="t280" w:history="1">
        <w:r w:rsidR="00131B71" w:rsidRPr="00BD1EF5">
          <w:rPr>
            <w:rStyle w:val="Hyperlink"/>
            <w:rFonts w:cs="Arial"/>
            <w:sz w:val="22"/>
            <w:szCs w:val="22"/>
          </w:rPr>
          <w:t>280.</w:t>
        </w:r>
      </w:hyperlink>
      <w:r w:rsidR="00131B71">
        <w:rPr>
          <w:rFonts w:cs="Arial"/>
          <w:szCs w:val="22"/>
        </w:rPr>
        <w:t xml:space="preserve"> Ein kleines Schwimmbecken hat eine Bodenfläche von 3,0 m² und ist mit 0,8 m³ Wasser gefüllt.</w:t>
      </w:r>
      <w:r w:rsidR="00787012">
        <w:rPr>
          <w:rFonts w:cs="Arial"/>
          <w:szCs w:val="22"/>
        </w:rPr>
        <w:t xml:space="preserve"> Im Becken ist eine kleine, elektrische Heizung eingebaut. </w:t>
      </w:r>
    </w:p>
    <w:p w14:paraId="5C96F4E3" w14:textId="5782EF90" w:rsidR="00787012" w:rsidRDefault="00787012" w:rsidP="006107AB">
      <w:pPr>
        <w:rPr>
          <w:rFonts w:cs="Arial"/>
          <w:szCs w:val="22"/>
        </w:rPr>
      </w:pPr>
      <w:r>
        <w:rPr>
          <w:rFonts w:cs="Arial"/>
          <w:szCs w:val="22"/>
        </w:rPr>
        <w:t xml:space="preserve">Wird die Heizung eingeschaltet, erwärmt sich das Wasser in 1 Stunde um 1,5 K. </w:t>
      </w:r>
    </w:p>
    <w:p w14:paraId="552D3C21" w14:textId="090A54B3" w:rsidR="00787012" w:rsidRDefault="00787012" w:rsidP="006107AB">
      <w:pPr>
        <w:rPr>
          <w:rFonts w:cs="Arial"/>
          <w:szCs w:val="22"/>
        </w:rPr>
      </w:pPr>
      <w:r w:rsidRPr="00BD1EF5">
        <w:rPr>
          <w:rFonts w:cs="Arial"/>
          <w:b/>
          <w:szCs w:val="22"/>
        </w:rPr>
        <w:t>a)</w:t>
      </w:r>
      <w:r>
        <w:rPr>
          <w:rFonts w:cs="Arial"/>
          <w:szCs w:val="22"/>
        </w:rPr>
        <w:t xml:space="preserve"> Berechne die Wärme, die zum Erwärmen des Wassers notwendig ist.</w:t>
      </w:r>
    </w:p>
    <w:p w14:paraId="6C6006FB" w14:textId="79E78BA3" w:rsidR="00787012" w:rsidRDefault="00787012" w:rsidP="006107AB">
      <w:pPr>
        <w:rPr>
          <w:rFonts w:cs="Arial"/>
          <w:szCs w:val="22"/>
        </w:rPr>
      </w:pPr>
      <w:r w:rsidRPr="00BD1EF5">
        <w:rPr>
          <w:rFonts w:cs="Arial"/>
          <w:b/>
          <w:szCs w:val="22"/>
        </w:rPr>
        <w:t>b)</w:t>
      </w:r>
      <w:r>
        <w:rPr>
          <w:rFonts w:cs="Arial"/>
          <w:szCs w:val="22"/>
        </w:rPr>
        <w:t xml:space="preserve"> Durch eine ungünstige Konstruktion werden nur 50% der zugeführten Wärme zum Erwärmen des Wassers genutzt. Der Rest „verschwindet“ in der Luft und im Untergrund des Beckens.</w:t>
      </w:r>
    </w:p>
    <w:p w14:paraId="42E4F3C3" w14:textId="73475496" w:rsidR="00787012" w:rsidRDefault="00787012" w:rsidP="006107AB">
      <w:pPr>
        <w:rPr>
          <w:rFonts w:cs="Arial"/>
          <w:szCs w:val="22"/>
        </w:rPr>
      </w:pPr>
      <w:r>
        <w:rPr>
          <w:rFonts w:cs="Arial"/>
          <w:szCs w:val="22"/>
        </w:rPr>
        <w:t>Welche Wärme muss also wirklich zugeführt werden, damit sich das Wasser um 1,5 K erwärmt?</w:t>
      </w:r>
    </w:p>
    <w:p w14:paraId="50275E78" w14:textId="5AE10A4E" w:rsidR="00F146EC" w:rsidRDefault="00F146EC" w:rsidP="006107AB">
      <w:pPr>
        <w:rPr>
          <w:rFonts w:cs="Arial"/>
          <w:szCs w:val="22"/>
        </w:rPr>
      </w:pPr>
      <w:r w:rsidRPr="00F146EC">
        <w:rPr>
          <w:rFonts w:cs="Arial"/>
          <w:b/>
          <w:szCs w:val="22"/>
        </w:rPr>
        <w:t>c)</w:t>
      </w:r>
      <w:r>
        <w:rPr>
          <w:rFonts w:cs="Arial"/>
          <w:szCs w:val="22"/>
        </w:rPr>
        <w:t xml:space="preserve"> Wie groß muss die Leistung der Heizung wenigstens sein, um das Erwärmen in der vorgegebenen Zeit zu schaffen.</w:t>
      </w:r>
    </w:p>
    <w:p w14:paraId="45221C50" w14:textId="77777777" w:rsidR="00787012" w:rsidRDefault="00787012" w:rsidP="006107AB">
      <w:pPr>
        <w:rPr>
          <w:rFonts w:cs="Arial"/>
          <w:szCs w:val="22"/>
        </w:rPr>
      </w:pPr>
    </w:p>
    <w:p w14:paraId="2FB7B822" w14:textId="77777777" w:rsidR="00A44393" w:rsidRDefault="00A44393" w:rsidP="006107AB">
      <w:pPr>
        <w:rPr>
          <w:rFonts w:cs="Arial"/>
          <w:szCs w:val="22"/>
        </w:rPr>
      </w:pPr>
    </w:p>
    <w:p w14:paraId="361FB729" w14:textId="77777777" w:rsidR="00A44393" w:rsidRPr="00E3186B" w:rsidRDefault="00A44393" w:rsidP="006107AB">
      <w:pPr>
        <w:rPr>
          <w:rFonts w:cs="Arial"/>
          <w:szCs w:val="22"/>
        </w:rPr>
      </w:pPr>
    </w:p>
    <w:p w14:paraId="79C26C51" w14:textId="77777777" w:rsidR="006107AB" w:rsidRPr="00E3186B" w:rsidRDefault="006107AB" w:rsidP="006107AB">
      <w:pPr>
        <w:rPr>
          <w:rFonts w:cs="Arial"/>
          <w:szCs w:val="22"/>
        </w:rPr>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7DAF47D8" w14:textId="77777777" w:rsidTr="006107AB">
        <w:trPr>
          <w:trHeight w:val="397"/>
        </w:trPr>
        <w:tc>
          <w:tcPr>
            <w:tcW w:w="5030" w:type="dxa"/>
            <w:vAlign w:val="center"/>
          </w:tcPr>
          <w:p w14:paraId="32C26A1F" w14:textId="77777777" w:rsidR="006107AB" w:rsidRDefault="006107AB" w:rsidP="00FC6040">
            <w:pPr>
              <w:pStyle w:val="berschrift4"/>
            </w:pPr>
            <w:bookmarkStart w:id="306" w:name="t11"/>
            <w:bookmarkEnd w:id="306"/>
            <w:r>
              <w:t>Mischungsregel</w:t>
            </w:r>
          </w:p>
        </w:tc>
        <w:tc>
          <w:tcPr>
            <w:tcW w:w="5030" w:type="dxa"/>
            <w:vAlign w:val="center"/>
          </w:tcPr>
          <w:p w14:paraId="676DE321" w14:textId="77777777" w:rsidR="006107AB" w:rsidRDefault="006B738E" w:rsidP="006107AB">
            <w:pPr>
              <w:jc w:val="center"/>
              <w:rPr>
                <w:rStyle w:val="Hyperlink"/>
              </w:rPr>
            </w:pPr>
            <w:hyperlink w:anchor="t0" w:history="1">
              <w:r w:rsidR="006107AB">
                <w:rPr>
                  <w:rStyle w:val="Hyperlink"/>
                </w:rPr>
                <w:t>zum I</w:t>
              </w:r>
              <w:bookmarkStart w:id="307" w:name="_Hlt215102380"/>
              <w:r w:rsidR="006107AB">
                <w:rPr>
                  <w:rStyle w:val="Hyperlink"/>
                </w:rPr>
                <w:t>n</w:t>
              </w:r>
              <w:bookmarkStart w:id="308" w:name="_Hlt513299407"/>
              <w:bookmarkEnd w:id="307"/>
              <w:r w:rsidR="006107AB">
                <w:rPr>
                  <w:rStyle w:val="Hyperlink"/>
                </w:rPr>
                <w:t>h</w:t>
              </w:r>
              <w:bookmarkStart w:id="309" w:name="_Hlt215102387"/>
              <w:bookmarkEnd w:id="308"/>
              <w:r w:rsidR="006107AB">
                <w:rPr>
                  <w:rStyle w:val="Hyperlink"/>
                </w:rPr>
                <w:t>a</w:t>
              </w:r>
              <w:bookmarkStart w:id="310" w:name="_Hlt96929541"/>
              <w:bookmarkEnd w:id="309"/>
              <w:r w:rsidR="006107AB">
                <w:rPr>
                  <w:rStyle w:val="Hyperlink"/>
                </w:rPr>
                <w:t>l</w:t>
              </w:r>
              <w:bookmarkEnd w:id="310"/>
              <w:r w:rsidR="006107AB">
                <w:rPr>
                  <w:rStyle w:val="Hyperlink"/>
                </w:rPr>
                <w:t>t</w:t>
              </w:r>
              <w:bookmarkStart w:id="311" w:name="_Hlt160500332"/>
              <w:r w:rsidR="006107AB">
                <w:rPr>
                  <w:rStyle w:val="Hyperlink"/>
                </w:rPr>
                <w:t>s</w:t>
              </w:r>
              <w:bookmarkEnd w:id="311"/>
              <w:r w:rsidR="006107AB">
                <w:rPr>
                  <w:rStyle w:val="Hyperlink"/>
                </w:rPr>
                <w:t>v</w:t>
              </w:r>
              <w:bookmarkStart w:id="312" w:name="_Hlt513299390"/>
              <w:r w:rsidR="006107AB">
                <w:rPr>
                  <w:rStyle w:val="Hyperlink"/>
                </w:rPr>
                <w:t>e</w:t>
              </w:r>
              <w:bookmarkStart w:id="313" w:name="_Hlt516479175"/>
              <w:bookmarkEnd w:id="312"/>
              <w:r w:rsidR="006107AB">
                <w:rPr>
                  <w:rStyle w:val="Hyperlink"/>
                </w:rPr>
                <w:t>r</w:t>
              </w:r>
              <w:bookmarkStart w:id="314" w:name="_Hlt514543964"/>
              <w:bookmarkEnd w:id="313"/>
              <w:r w:rsidR="006107AB">
                <w:rPr>
                  <w:rStyle w:val="Hyperlink"/>
                </w:rPr>
                <w:t>z</w:t>
              </w:r>
              <w:bookmarkStart w:id="315" w:name="_Hlt516478800"/>
              <w:bookmarkEnd w:id="314"/>
              <w:r w:rsidR="006107AB">
                <w:rPr>
                  <w:rStyle w:val="Hyperlink"/>
                </w:rPr>
                <w:t>e</w:t>
              </w:r>
              <w:bookmarkEnd w:id="315"/>
              <w:r w:rsidR="006107AB">
                <w:rPr>
                  <w:rStyle w:val="Hyperlink"/>
                </w:rPr>
                <w:t>ichnis</w:t>
              </w:r>
            </w:hyperlink>
          </w:p>
        </w:tc>
      </w:tr>
      <w:tr w:rsidR="006107AB" w14:paraId="45604014" w14:textId="77777777" w:rsidTr="006107AB">
        <w:trPr>
          <w:trHeight w:val="397"/>
        </w:trPr>
        <w:tc>
          <w:tcPr>
            <w:tcW w:w="10060" w:type="dxa"/>
            <w:gridSpan w:val="2"/>
            <w:vAlign w:val="center"/>
          </w:tcPr>
          <w:p w14:paraId="48642806" w14:textId="77777777" w:rsidR="006107AB" w:rsidRDefault="006B738E" w:rsidP="006107AB">
            <w:pPr>
              <w:jc w:val="center"/>
              <w:rPr>
                <w:rStyle w:val="Hyperlink"/>
              </w:rPr>
            </w:pPr>
            <w:hyperlink r:id="rId226" w:anchor="wärme" w:history="1">
              <w:r w:rsidR="006107AB" w:rsidRPr="00C92D6F">
                <w:rPr>
                  <w:rStyle w:val="Hyperlink"/>
                </w:rPr>
                <w:t>Formeln zum Thema</w:t>
              </w:r>
            </w:hyperlink>
          </w:p>
        </w:tc>
      </w:tr>
    </w:tbl>
    <w:p w14:paraId="18870733" w14:textId="77777777" w:rsidR="006107AB" w:rsidRDefault="006B738E" w:rsidP="006107AB">
      <w:hyperlink r:id="rId227" w:anchor="t12" w:history="1">
        <w:r w:rsidR="006107AB">
          <w:rPr>
            <w:rStyle w:val="Hyperlink"/>
          </w:rPr>
          <w:t>12.</w:t>
        </w:r>
      </w:hyperlink>
      <w:r w:rsidR="006107AB">
        <w:t xml:space="preserve"> Wie viel Wasser von 85°C und wie viel Wasser von 15°C sind zu mischen, damit man 200 l Wasser von 50°C erhält?</w:t>
      </w:r>
      <w:r w:rsidR="006107AB">
        <w:br/>
      </w:r>
      <w:r w:rsidR="006107AB">
        <w:rPr>
          <w:sz w:val="24"/>
        </w:rPr>
        <w:sym w:font="Symbol" w:char="F02A"/>
      </w:r>
    </w:p>
    <w:p w14:paraId="0F2BF165" w14:textId="77777777" w:rsidR="006107AB" w:rsidRDefault="006107AB" w:rsidP="006107AB">
      <w:r>
        <w:rPr>
          <w:color w:val="FF0000"/>
          <w:sz w:val="36"/>
        </w:rPr>
        <w:sym w:font="Symbol" w:char="F02A"/>
      </w:r>
      <w:hyperlink r:id="rId228" w:anchor="t24" w:history="1">
        <w:r>
          <w:rPr>
            <w:rStyle w:val="Hyperlink"/>
          </w:rPr>
          <w:t>24.</w:t>
        </w:r>
      </w:hyperlink>
      <w:r>
        <w:t xml:space="preserve"> In einem Gefäß befinden sich 0,5 kg Wasser der Temperatur 90 °C. Es wird eine doppelt so große Wassermenge der Temperatur 10 °C nachgefüllt. Bestimmen Sie die Mischungstemperatur. Die vom Gefäß aufgenommene Wärme wird vernachlässigt.</w:t>
      </w:r>
      <w:r>
        <w:br/>
      </w:r>
      <w:r>
        <w:rPr>
          <w:sz w:val="24"/>
        </w:rPr>
        <w:sym w:font="Symbol" w:char="F02A"/>
      </w:r>
    </w:p>
    <w:p w14:paraId="23D85635" w14:textId="77777777" w:rsidR="006107AB" w:rsidRDefault="006B738E" w:rsidP="006107AB">
      <w:hyperlink r:id="rId229" w:anchor="t25" w:history="1">
        <w:r w:rsidR="006107AB">
          <w:rPr>
            <w:rStyle w:val="Hyperlink"/>
          </w:rPr>
          <w:t>25.</w:t>
        </w:r>
      </w:hyperlink>
      <w:r w:rsidR="006107AB">
        <w:t xml:space="preserve"> In einem Behälter mit 80 l Wasser der Temperatur 25 °C soll soviel heißes Wasser der Temperatur 100°C gegossen werden, dass eine Mischungstemperatur von 36 °C entsteht. Die vom Gefäß aufgenommene Wärme wird vernachlässigt.</w:t>
      </w:r>
      <w:r w:rsidR="006107AB">
        <w:br/>
      </w:r>
      <w:r w:rsidR="005A1C46">
        <w:t>Wie viel</w:t>
      </w:r>
      <w:r w:rsidR="006107AB">
        <w:t xml:space="preserve"> Liter heißes Wasser müssen zugegossen werden?</w:t>
      </w:r>
      <w:r w:rsidR="006107AB">
        <w:br/>
      </w:r>
      <w:r w:rsidR="006107AB">
        <w:rPr>
          <w:sz w:val="24"/>
        </w:rPr>
        <w:sym w:font="Symbol" w:char="F02A"/>
      </w:r>
    </w:p>
    <w:p w14:paraId="3D6FF0AB" w14:textId="77777777" w:rsidR="006107AB" w:rsidRDefault="006107AB" w:rsidP="006107AB">
      <w:r>
        <w:rPr>
          <w:color w:val="FF0000"/>
          <w:sz w:val="36"/>
        </w:rPr>
        <w:sym w:font="Symbol" w:char="F02A"/>
      </w:r>
      <w:bookmarkStart w:id="316" w:name="_Hlt29871832"/>
      <w:r>
        <w:fldChar w:fldCharType="begin"/>
      </w:r>
      <w:r w:rsidR="0003313D">
        <w:instrText>HYPERLINK "lsgtherm</w:instrText>
      </w:r>
      <w:r w:rsidR="007D4928">
        <w:instrText>.docx</w:instrText>
      </w:r>
      <w:r w:rsidR="0003313D">
        <w:instrText>" \l "t26"</w:instrText>
      </w:r>
      <w:r>
        <w:fldChar w:fldCharType="separate"/>
      </w:r>
      <w:r>
        <w:rPr>
          <w:rStyle w:val="Hyperlink"/>
        </w:rPr>
        <w:t>26.</w:t>
      </w:r>
      <w:r>
        <w:fldChar w:fldCharType="end"/>
      </w:r>
      <w:bookmarkEnd w:id="316"/>
      <w:r>
        <w:t xml:space="preserve"> 6,2 kg Aluminium der Temperatur 85 °C werden in einen Stahlbehälter der Masse 1 kg gebracht, der mit 8 l Wasser gefüllt ist. Wasser und Behälter haben vor dem Eintauchen eine Temperatur von 15 °C. </w:t>
      </w:r>
      <w:r>
        <w:br/>
        <w:t>Welche Mischungstemperatur stellt sich ein, wenn keine Wärme an die Umgebung abgegeben wird?</w:t>
      </w:r>
      <w:r>
        <w:br/>
      </w:r>
      <w:r>
        <w:rPr>
          <w:sz w:val="24"/>
        </w:rPr>
        <w:sym w:font="Symbol" w:char="F02A"/>
      </w:r>
      <w:r>
        <w:rPr>
          <w:sz w:val="24"/>
        </w:rPr>
        <w:sym w:font="Symbol" w:char="F02A"/>
      </w:r>
    </w:p>
    <w:p w14:paraId="0A70998E" w14:textId="77777777" w:rsidR="006107AB" w:rsidRDefault="006107AB" w:rsidP="006107AB">
      <w:r>
        <w:rPr>
          <w:color w:val="FF0000"/>
          <w:sz w:val="36"/>
        </w:rPr>
        <w:sym w:font="Symbol" w:char="F02A"/>
      </w:r>
      <w:hyperlink r:id="rId230" w:anchor="t76" w:history="1">
        <w:r>
          <w:rPr>
            <w:rStyle w:val="Hyperlink"/>
          </w:rPr>
          <w:t>76.</w:t>
        </w:r>
      </w:hyperlink>
      <w:r>
        <w:t xml:space="preserve"> Welche Anfangstemperatur hat eine glühende Kupferkugel von der Masse 63 g, die, in 300 g Wasser von 18 °C geworfen, dieses auf 37 °C erwärmt?</w:t>
      </w:r>
      <w:r>
        <w:br/>
      </w:r>
      <w:r>
        <w:rPr>
          <w:sz w:val="24"/>
        </w:rPr>
        <w:sym w:font="Symbol" w:char="F02A"/>
      </w:r>
      <w:r>
        <w:rPr>
          <w:sz w:val="24"/>
        </w:rPr>
        <w:sym w:font="Symbol" w:char="F02A"/>
      </w:r>
    </w:p>
    <w:p w14:paraId="1CBF905D" w14:textId="77777777" w:rsidR="006107AB" w:rsidRDefault="006B738E" w:rsidP="006107AB">
      <w:hyperlink r:id="rId231" w:anchor="t90" w:history="1">
        <w:r w:rsidR="006107AB">
          <w:rPr>
            <w:rStyle w:val="Hyperlink"/>
          </w:rPr>
          <w:t>90.</w:t>
        </w:r>
      </w:hyperlink>
      <w:r w:rsidR="006107AB">
        <w:t xml:space="preserve"> In einem Gefäß werden zwei Mengen Wasser unterschiedlicher Temperatur gemischt. Beschreibe diesen Vorgang mit den Begriffen thermische Energie und Wärme.</w:t>
      </w:r>
      <w:r w:rsidR="006107AB">
        <w:br/>
      </w:r>
      <w:r w:rsidR="006107AB">
        <w:rPr>
          <w:sz w:val="24"/>
        </w:rPr>
        <w:sym w:font="Symbol" w:char="F02A"/>
      </w:r>
      <w:r w:rsidR="006107AB">
        <w:rPr>
          <w:sz w:val="24"/>
        </w:rPr>
        <w:sym w:font="Symbol" w:char="F02A"/>
      </w:r>
    </w:p>
    <w:p w14:paraId="7C1206F7" w14:textId="77777777" w:rsidR="006107AB" w:rsidRDefault="006B738E" w:rsidP="006107AB">
      <w:pPr>
        <w:rPr>
          <w:sz w:val="24"/>
        </w:rPr>
      </w:pPr>
      <w:hyperlink r:id="rId232" w:anchor="t156" w:history="1">
        <w:r w:rsidR="006107AB">
          <w:rPr>
            <w:rStyle w:val="Hyperlink"/>
          </w:rPr>
          <w:t>1</w:t>
        </w:r>
        <w:bookmarkStart w:id="317" w:name="_Hlt516485801"/>
        <w:r w:rsidR="006107AB">
          <w:rPr>
            <w:rStyle w:val="Hyperlink"/>
          </w:rPr>
          <w:t>5</w:t>
        </w:r>
        <w:bookmarkEnd w:id="317"/>
        <w:r w:rsidR="006107AB">
          <w:rPr>
            <w:rStyle w:val="Hyperlink"/>
          </w:rPr>
          <w:t>6.</w:t>
        </w:r>
      </w:hyperlink>
      <w:r w:rsidR="006107AB">
        <w:t xml:space="preserve"> 120 g Wasser mit der Temperatur 40°C werden mit 100 g Wasser der Temperatur 20 °C vermischt. Welche Mischungstemperatur ergibt sich?</w:t>
      </w:r>
      <w:r w:rsidR="006107AB">
        <w:br/>
      </w:r>
      <w:r w:rsidR="006107AB">
        <w:rPr>
          <w:sz w:val="24"/>
        </w:rPr>
        <w:sym w:font="Symbol" w:char="F02A"/>
      </w:r>
    </w:p>
    <w:p w14:paraId="5AA220FF" w14:textId="77777777" w:rsidR="006107AB" w:rsidRDefault="006B738E" w:rsidP="006107AB">
      <w:pPr>
        <w:rPr>
          <w:sz w:val="24"/>
        </w:rPr>
      </w:pPr>
      <w:hyperlink r:id="rId233" w:anchor="t159" w:history="1">
        <w:r w:rsidR="006107AB">
          <w:rPr>
            <w:rStyle w:val="Hyperlink"/>
          </w:rPr>
          <w:t>1</w:t>
        </w:r>
        <w:bookmarkStart w:id="318" w:name="_Hlt531253490"/>
        <w:r w:rsidR="006107AB">
          <w:rPr>
            <w:rStyle w:val="Hyperlink"/>
          </w:rPr>
          <w:t>5</w:t>
        </w:r>
        <w:bookmarkEnd w:id="318"/>
        <w:r w:rsidR="006107AB">
          <w:rPr>
            <w:rStyle w:val="Hyperlink"/>
          </w:rPr>
          <w:t>9.</w:t>
        </w:r>
      </w:hyperlink>
      <w:r w:rsidR="006107AB">
        <w:t xml:space="preserve"> Ein glühender Nagel der Masse m</w:t>
      </w:r>
      <w:r w:rsidR="006107AB">
        <w:rPr>
          <w:vertAlign w:val="subscript"/>
        </w:rPr>
        <w:t>N</w:t>
      </w:r>
      <w:r w:rsidR="006107AB">
        <w:t xml:space="preserve"> = 4 g wird in 100 g Wasser mit der Temperatur 18°C eingetaucht. Das Gefäß hat eine Wärmekapazität, die der von 10 g Wasser entspricht. Nach kurzer Zeit beträgt die Temperatur von Wasser, Nagel und Gefäß 22°C. Welche Temperatur hatte der glühende Nagel?</w:t>
      </w:r>
      <w:r w:rsidR="006107AB">
        <w:br/>
      </w:r>
      <w:r w:rsidR="006107AB">
        <w:rPr>
          <w:sz w:val="24"/>
        </w:rPr>
        <w:sym w:font="Symbol" w:char="F02A"/>
      </w:r>
      <w:r w:rsidR="006107AB">
        <w:rPr>
          <w:sz w:val="24"/>
        </w:rPr>
        <w:sym w:font="Symbol" w:char="F02A"/>
      </w:r>
      <w:r w:rsidR="006107AB">
        <w:rPr>
          <w:sz w:val="24"/>
        </w:rPr>
        <w:sym w:font="Symbol" w:char="F02A"/>
      </w:r>
    </w:p>
    <w:p w14:paraId="18D8CCCD" w14:textId="77777777" w:rsidR="006107AB" w:rsidRDefault="006B738E" w:rsidP="006107AB">
      <w:pPr>
        <w:rPr>
          <w:sz w:val="24"/>
        </w:rPr>
      </w:pPr>
      <w:hyperlink r:id="rId234" w:anchor="t160" w:history="1">
        <w:r w:rsidR="006107AB">
          <w:rPr>
            <w:rStyle w:val="Hyperlink"/>
          </w:rPr>
          <w:t>16</w:t>
        </w:r>
        <w:bookmarkStart w:id="319" w:name="_Hlt531265800"/>
        <w:r w:rsidR="006107AB">
          <w:rPr>
            <w:rStyle w:val="Hyperlink"/>
          </w:rPr>
          <w:t>0</w:t>
        </w:r>
        <w:bookmarkEnd w:id="319"/>
        <w:r w:rsidR="006107AB">
          <w:rPr>
            <w:rStyle w:val="Hyperlink"/>
          </w:rPr>
          <w:t>.</w:t>
        </w:r>
      </w:hyperlink>
      <w:r w:rsidR="006107AB">
        <w:t xml:space="preserve"> Eine Porzellantasse (m=125g) mit der spezifischen Wärmekapazität von 0.8 kJ/Kg*K hat Zimmertemperatur(20°C).Welche Endtemperatur ergibt sich, wenn man 100g Tee(wasser)von 80°C hineingießt?</w:t>
      </w:r>
      <w:r w:rsidR="006107AB">
        <w:br/>
        <w:t>a) keine Wärmeabgabe an die Umgebung</w:t>
      </w:r>
      <w:r w:rsidR="006107AB">
        <w:br/>
        <w:t>b) 20 Prozent der Energie werden an die Umgebung abgegeben.</w:t>
      </w:r>
      <w:r w:rsidR="006107AB">
        <w:br/>
      </w:r>
      <w:r w:rsidR="006107AB">
        <w:rPr>
          <w:sz w:val="24"/>
        </w:rPr>
        <w:sym w:font="Symbol" w:char="F02A"/>
      </w:r>
      <w:r w:rsidR="006107AB">
        <w:rPr>
          <w:sz w:val="24"/>
        </w:rPr>
        <w:sym w:font="Symbol" w:char="F02A"/>
      </w:r>
      <w:r w:rsidR="006107AB">
        <w:rPr>
          <w:sz w:val="24"/>
        </w:rPr>
        <w:sym w:font="Symbol" w:char="F02A"/>
      </w:r>
    </w:p>
    <w:p w14:paraId="5035991B" w14:textId="77777777" w:rsidR="006107AB" w:rsidRDefault="006107AB" w:rsidP="006107AB">
      <w:pPr>
        <w:rPr>
          <w:rFonts w:ascii="ArialMT" w:hAnsi="ArialMT"/>
          <w:snapToGrid w:val="0"/>
        </w:rPr>
      </w:pPr>
      <w:r>
        <w:rPr>
          <w:color w:val="FF0000"/>
          <w:sz w:val="36"/>
        </w:rPr>
        <w:sym w:font="Symbol" w:char="F02A"/>
      </w:r>
      <w:hyperlink r:id="rId235" w:anchor="t161" w:history="1">
        <w:r>
          <w:rPr>
            <w:rStyle w:val="Hyperlink"/>
          </w:rPr>
          <w:t>1</w:t>
        </w:r>
        <w:bookmarkStart w:id="320" w:name="_Hlt531268279"/>
        <w:r>
          <w:rPr>
            <w:rStyle w:val="Hyperlink"/>
          </w:rPr>
          <w:t>6</w:t>
        </w:r>
        <w:bookmarkStart w:id="321" w:name="_Hlt531268236"/>
        <w:bookmarkEnd w:id="320"/>
        <w:r>
          <w:rPr>
            <w:rStyle w:val="Hyperlink"/>
          </w:rPr>
          <w:t>1</w:t>
        </w:r>
        <w:bookmarkEnd w:id="321"/>
        <w:r>
          <w:rPr>
            <w:rStyle w:val="Hyperlink"/>
          </w:rPr>
          <w:t>.</w:t>
        </w:r>
      </w:hyperlink>
      <w:r>
        <w:t xml:space="preserve"> Erwärmt man 50 g Naphthalin in einem kleinen Plastikbeutel auf 79°C und taucht ihn, bevor das Naphthalin schmilzt, in 200 g Wasser von 20°C, so ergibt sich eine Mischungstemperatur von 23°C. Erwärmt man </w:t>
      </w:r>
      <w:r w:rsidR="005A1C46">
        <w:t>dasselbe</w:t>
      </w:r>
      <w:r>
        <w:t xml:space="preserve"> Naphthalin im Wasserbad auf etwa 85°C und </w:t>
      </w:r>
      <w:r w:rsidR="005A1C46">
        <w:t>lässt</w:t>
      </w:r>
      <w:r>
        <w:t xml:space="preserve"> es dann langsam bis </w:t>
      </w:r>
      <w:r>
        <w:lastRenderedPageBreak/>
        <w:t xml:space="preserve">zur Erstarrungstemperatur 79°C abkühlen, so ergibt die Wiederholung des Versuches mit flüssigem Naphthalin von 79°C die höhere Mischungstemperatur 31°C. Erklären Sie den Unterschied und ermitteln Sie aus den Versuchsdaten angenähert die spezifische Schmelzwärme von Naphthalin. </w:t>
      </w:r>
      <w:r>
        <w:br/>
      </w:r>
      <w:r>
        <w:rPr>
          <w:sz w:val="24"/>
        </w:rPr>
        <w:sym w:font="Symbol" w:char="F02A"/>
      </w:r>
      <w:r>
        <w:rPr>
          <w:sz w:val="24"/>
        </w:rPr>
        <w:sym w:font="Symbol" w:char="F02A"/>
      </w:r>
      <w:r>
        <w:rPr>
          <w:sz w:val="24"/>
        </w:rPr>
        <w:sym w:font="Symbol" w:char="F02A"/>
      </w:r>
      <w:r>
        <w:br/>
      </w:r>
      <w:r>
        <w:rPr>
          <w:color w:val="FF0000"/>
          <w:sz w:val="36"/>
        </w:rPr>
        <w:sym w:font="Symbol" w:char="F02A"/>
      </w:r>
      <w:hyperlink r:id="rId236" w:anchor="t177" w:history="1">
        <w:r>
          <w:rPr>
            <w:rStyle w:val="Hyperlink"/>
          </w:rPr>
          <w:t>1</w:t>
        </w:r>
        <w:bookmarkStart w:id="322" w:name="_Hlt23254183"/>
        <w:bookmarkStart w:id="323" w:name="_Hlt23253689"/>
        <w:bookmarkEnd w:id="322"/>
        <w:r>
          <w:rPr>
            <w:rStyle w:val="Hyperlink"/>
          </w:rPr>
          <w:t>7</w:t>
        </w:r>
        <w:bookmarkEnd w:id="323"/>
        <w:r>
          <w:rPr>
            <w:rStyle w:val="Hyperlink"/>
          </w:rPr>
          <w:t xml:space="preserve">7. </w:t>
        </w:r>
      </w:hyperlink>
      <w:r>
        <w:t xml:space="preserve"> Eine Badewanne soll mit 160l Badewasser von 37°C gefüllt werden. Es stehen kaltes Wasser mit 18°C und warmes Wasser mit 60°C zur Verfügung. Wie</w:t>
      </w:r>
      <w:r w:rsidR="002120C4">
        <w:t xml:space="preserve"> </w:t>
      </w:r>
      <w:r>
        <w:t xml:space="preserve">viel Liter warmes Wasser sind dafür nötig? </w:t>
      </w:r>
      <w:r>
        <w:br/>
      </w:r>
      <w:r>
        <w:rPr>
          <w:sz w:val="24"/>
        </w:rPr>
        <w:sym w:font="Symbol" w:char="F02A"/>
      </w:r>
      <w:r>
        <w:rPr>
          <w:sz w:val="24"/>
        </w:rPr>
        <w:sym w:font="Symbol" w:char="F02A"/>
      </w:r>
      <w:r>
        <w:rPr>
          <w:sz w:val="24"/>
        </w:rPr>
        <w:br/>
      </w:r>
      <w:bookmarkStart w:id="324" w:name="_Hlt36907239"/>
      <w:r>
        <w:rPr>
          <w:color w:val="FF0000"/>
          <w:sz w:val="36"/>
        </w:rPr>
        <w:sym w:font="Symbol" w:char="F02A"/>
      </w:r>
      <w:bookmarkStart w:id="325" w:name="_Hlt36953594"/>
      <w:r>
        <w:rPr>
          <w:sz w:val="24"/>
        </w:rPr>
        <w:fldChar w:fldCharType="begin"/>
      </w:r>
      <w:r w:rsidR="0003313D">
        <w:rPr>
          <w:sz w:val="24"/>
        </w:rPr>
        <w:instrText>HYPERLINK "lsgtherm</w:instrText>
      </w:r>
      <w:r w:rsidR="007D4928">
        <w:rPr>
          <w:sz w:val="24"/>
        </w:rPr>
        <w:instrText>.docx</w:instrText>
      </w:r>
      <w:r w:rsidR="0003313D">
        <w:rPr>
          <w:sz w:val="24"/>
        </w:rPr>
        <w:instrText>" \l "t181"</w:instrText>
      </w:r>
      <w:r>
        <w:rPr>
          <w:sz w:val="24"/>
        </w:rPr>
        <w:fldChar w:fldCharType="separate"/>
      </w:r>
      <w:r>
        <w:rPr>
          <w:rStyle w:val="Hyperlink"/>
        </w:rPr>
        <w:t>1</w:t>
      </w:r>
      <w:bookmarkStart w:id="326" w:name="_Hlt220986926"/>
      <w:bookmarkStart w:id="327" w:name="_Hlt220986704"/>
      <w:bookmarkEnd w:id="326"/>
      <w:r>
        <w:rPr>
          <w:rStyle w:val="Hyperlink"/>
        </w:rPr>
        <w:t>8</w:t>
      </w:r>
      <w:bookmarkEnd w:id="327"/>
      <w:r>
        <w:rPr>
          <w:rStyle w:val="Hyperlink"/>
        </w:rPr>
        <w:t>1.</w:t>
      </w:r>
      <w:r>
        <w:rPr>
          <w:sz w:val="24"/>
        </w:rPr>
        <w:fldChar w:fldCharType="end"/>
      </w:r>
      <w:bookmarkEnd w:id="324"/>
      <w:bookmarkEnd w:id="325"/>
      <w:r>
        <w:rPr>
          <w:sz w:val="24"/>
        </w:rPr>
        <w:t xml:space="preserve"> </w:t>
      </w:r>
      <w:r>
        <w:rPr>
          <w:rFonts w:ascii="ArialMT" w:hAnsi="ArialMT"/>
          <w:snapToGrid w:val="0"/>
        </w:rPr>
        <w:t xml:space="preserve">Bei kalorischen Messungen ist die Wärmekapazität </w:t>
      </w:r>
      <w:r>
        <w:rPr>
          <w:rFonts w:ascii="Arial-ItalicMT" w:hAnsi="Arial-ItalicMT"/>
          <w:snapToGrid w:val="0"/>
        </w:rPr>
        <w:t xml:space="preserve">C </w:t>
      </w:r>
      <w:r>
        <w:rPr>
          <w:rFonts w:ascii="ArialMT" w:hAnsi="ArialMT"/>
          <w:snapToGrid w:val="0"/>
        </w:rPr>
        <w:t xml:space="preserve">des </w:t>
      </w:r>
      <w:proofErr w:type="spellStart"/>
      <w:r>
        <w:rPr>
          <w:rFonts w:ascii="ArialMT" w:hAnsi="ArialMT"/>
          <w:snapToGrid w:val="0"/>
        </w:rPr>
        <w:t>Kalorimetergefäßes</w:t>
      </w:r>
      <w:proofErr w:type="spellEnd"/>
      <w:r>
        <w:rPr>
          <w:rFonts w:ascii="ArialMT" w:hAnsi="ArialMT"/>
          <w:snapToGrid w:val="0"/>
        </w:rPr>
        <w:t xml:space="preserve"> zu</w:t>
      </w:r>
      <w:r w:rsidR="00A846B3">
        <w:rPr>
          <w:rFonts w:ascii="ArialMT" w:hAnsi="ArialMT"/>
          <w:snapToGrid w:val="0"/>
        </w:rPr>
        <w:t xml:space="preserve"> </w:t>
      </w:r>
      <w:r>
        <w:rPr>
          <w:rFonts w:ascii="ArialMT" w:hAnsi="ArialMT"/>
          <w:snapToGrid w:val="0"/>
        </w:rPr>
        <w:t>berücksichtigen. Diese gibt an, welche Wärme erforderlich ist, um die Temperatur des</w:t>
      </w:r>
      <w:r w:rsidR="00A846B3">
        <w:rPr>
          <w:rFonts w:ascii="ArialMT" w:hAnsi="ArialMT"/>
          <w:snapToGrid w:val="0"/>
        </w:rPr>
        <w:t xml:space="preserve"> </w:t>
      </w:r>
      <w:r>
        <w:rPr>
          <w:rFonts w:ascii="ArialMT" w:hAnsi="ArialMT"/>
          <w:snapToGrid w:val="0"/>
        </w:rPr>
        <w:t>Gefäßes um ein Kelvin zu erhöhen.</w:t>
      </w:r>
    </w:p>
    <w:p w14:paraId="333F8956" w14:textId="77777777" w:rsidR="006107AB" w:rsidRDefault="006107AB" w:rsidP="006107AB">
      <w:pPr>
        <w:rPr>
          <w:rFonts w:ascii="ArialMT" w:hAnsi="ArialMT"/>
          <w:snapToGrid w:val="0"/>
        </w:rPr>
      </w:pPr>
      <w:r>
        <w:rPr>
          <w:rFonts w:ascii="ArialMT" w:hAnsi="ArialMT"/>
          <w:snapToGrid w:val="0"/>
        </w:rPr>
        <w:t>Um die Wärmekapazität experimentell zu bestimmen, wird das Kalorimetergefäß mit</w:t>
      </w:r>
      <w:r w:rsidR="00A846B3">
        <w:rPr>
          <w:rFonts w:ascii="ArialMT" w:hAnsi="ArialMT"/>
          <w:snapToGrid w:val="0"/>
        </w:rPr>
        <w:t xml:space="preserve"> </w:t>
      </w:r>
      <w:r>
        <w:rPr>
          <w:rFonts w:ascii="ArialMT" w:hAnsi="ArialMT"/>
          <w:snapToGrid w:val="0"/>
        </w:rPr>
        <w:t xml:space="preserve">Wasser der Masse </w:t>
      </w:r>
      <w:r>
        <w:rPr>
          <w:rFonts w:ascii="Arial-ItalicMT" w:hAnsi="Arial-ItalicMT"/>
          <w:snapToGrid w:val="0"/>
        </w:rPr>
        <w:t>m</w:t>
      </w:r>
      <w:r>
        <w:rPr>
          <w:rFonts w:ascii="ArialMT" w:hAnsi="ArialMT"/>
          <w:snapToGrid w:val="0"/>
          <w:vertAlign w:val="subscript"/>
        </w:rPr>
        <w:t>k</w:t>
      </w:r>
      <w:r>
        <w:rPr>
          <w:rFonts w:ascii="ArialMT" w:hAnsi="ArialMT"/>
          <w:snapToGrid w:val="0"/>
        </w:rPr>
        <w:t xml:space="preserve"> gefüllt und die sich nach einer bestimmten Zeit einstellende</w:t>
      </w:r>
      <w:r w:rsidR="00A846B3">
        <w:rPr>
          <w:rFonts w:ascii="ArialMT" w:hAnsi="ArialMT"/>
          <w:snapToGrid w:val="0"/>
        </w:rPr>
        <w:t xml:space="preserve"> </w:t>
      </w:r>
      <w:r>
        <w:rPr>
          <w:rFonts w:ascii="ArialMT" w:hAnsi="ArialMT"/>
          <w:snapToGrid w:val="0"/>
        </w:rPr>
        <w:t xml:space="preserve">konstante Temperatur </w:t>
      </w:r>
      <w:r>
        <w:rPr>
          <w:rFonts w:ascii="Arial-ItalicMT" w:hAnsi="Arial-ItalicMT"/>
          <w:snapToGrid w:val="0"/>
        </w:rPr>
        <w:t>T</w:t>
      </w:r>
      <w:r>
        <w:rPr>
          <w:rFonts w:ascii="ArialMT" w:hAnsi="ArialMT"/>
          <w:snapToGrid w:val="0"/>
          <w:vertAlign w:val="subscript"/>
        </w:rPr>
        <w:t>k</w:t>
      </w:r>
      <w:r>
        <w:rPr>
          <w:rFonts w:ascii="ArialMT" w:hAnsi="ArialMT"/>
          <w:snapToGrid w:val="0"/>
        </w:rPr>
        <w:t xml:space="preserve"> gemessen. Eine Wassermenge </w:t>
      </w:r>
      <w:r>
        <w:rPr>
          <w:rFonts w:ascii="Arial-ItalicMT" w:hAnsi="Arial-ItalicMT"/>
          <w:snapToGrid w:val="0"/>
        </w:rPr>
        <w:t>m</w:t>
      </w:r>
      <w:r>
        <w:rPr>
          <w:rFonts w:ascii="ArialMT" w:hAnsi="ArialMT"/>
          <w:snapToGrid w:val="0"/>
          <w:vertAlign w:val="subscript"/>
        </w:rPr>
        <w:t>w</w:t>
      </w:r>
      <w:r>
        <w:rPr>
          <w:rFonts w:ascii="ArialMT" w:hAnsi="ArialMT"/>
          <w:snapToGrid w:val="0"/>
        </w:rPr>
        <w:t xml:space="preserve"> mit der höheren</w:t>
      </w:r>
      <w:r w:rsidR="00A846B3">
        <w:rPr>
          <w:rFonts w:ascii="ArialMT" w:hAnsi="ArialMT"/>
          <w:snapToGrid w:val="0"/>
        </w:rPr>
        <w:t xml:space="preserve"> </w:t>
      </w:r>
      <w:r>
        <w:rPr>
          <w:rFonts w:ascii="ArialMT" w:hAnsi="ArialMT"/>
          <w:snapToGrid w:val="0"/>
        </w:rPr>
        <w:t xml:space="preserve">Temperatur </w:t>
      </w:r>
      <w:r>
        <w:rPr>
          <w:rFonts w:ascii="Arial-ItalicMT" w:hAnsi="Arial-ItalicMT"/>
          <w:snapToGrid w:val="0"/>
        </w:rPr>
        <w:t>T</w:t>
      </w:r>
      <w:r>
        <w:rPr>
          <w:rFonts w:ascii="ArialMT" w:hAnsi="ArialMT"/>
          <w:snapToGrid w:val="0"/>
          <w:vertAlign w:val="subscript"/>
        </w:rPr>
        <w:t>w</w:t>
      </w:r>
      <w:r>
        <w:rPr>
          <w:rFonts w:ascii="ArialMT" w:hAnsi="ArialMT"/>
          <w:snapToGrid w:val="0"/>
        </w:rPr>
        <w:t xml:space="preserve"> wird in das Kalorimeter gegossen und mit dem dort befindlichen Wasser</w:t>
      </w:r>
      <w:r w:rsidR="00A846B3">
        <w:rPr>
          <w:rFonts w:ascii="ArialMT" w:hAnsi="ArialMT"/>
          <w:snapToGrid w:val="0"/>
        </w:rPr>
        <w:t xml:space="preserve"> </w:t>
      </w:r>
      <w:r>
        <w:rPr>
          <w:rFonts w:ascii="ArialMT" w:hAnsi="ArialMT"/>
          <w:snapToGrid w:val="0"/>
        </w:rPr>
        <w:t xml:space="preserve">vermischt. Nach einiger Zeit hat sich für alle Teilsysteme die Mischungstemperatur </w:t>
      </w:r>
      <w:r>
        <w:rPr>
          <w:rFonts w:ascii="Arial-ItalicMT" w:hAnsi="Arial-ItalicMT"/>
          <w:snapToGrid w:val="0"/>
        </w:rPr>
        <w:t>T</w:t>
      </w:r>
      <w:r>
        <w:rPr>
          <w:rFonts w:ascii="ArialMT" w:hAnsi="ArialMT"/>
          <w:snapToGrid w:val="0"/>
          <w:vertAlign w:val="subscript"/>
        </w:rPr>
        <w:t>M</w:t>
      </w:r>
      <w:r w:rsidR="00A846B3">
        <w:rPr>
          <w:rFonts w:ascii="ArialMT" w:hAnsi="ArialMT"/>
          <w:snapToGrid w:val="0"/>
          <w:vertAlign w:val="subscript"/>
        </w:rPr>
        <w:t xml:space="preserve"> </w:t>
      </w:r>
      <w:r>
        <w:rPr>
          <w:rFonts w:ascii="ArialMT" w:hAnsi="ArialMT"/>
          <w:snapToGrid w:val="0"/>
        </w:rPr>
        <w:t>eingestellt. Setzt man voraus, dass bei diesem Experiment keine Wärme mit der</w:t>
      </w:r>
      <w:r w:rsidR="00A846B3">
        <w:rPr>
          <w:rFonts w:ascii="ArialMT" w:hAnsi="ArialMT"/>
          <w:snapToGrid w:val="0"/>
        </w:rPr>
        <w:t xml:space="preserve"> </w:t>
      </w:r>
      <w:r>
        <w:rPr>
          <w:rFonts w:ascii="ArialMT" w:hAnsi="ArialMT"/>
          <w:snapToGrid w:val="0"/>
        </w:rPr>
        <w:t xml:space="preserve">Umgebung ausgetauscht wird, gilt für die Wärmekapazität des </w:t>
      </w:r>
      <w:proofErr w:type="spellStart"/>
      <w:r>
        <w:rPr>
          <w:rFonts w:ascii="ArialMT" w:hAnsi="ArialMT"/>
          <w:snapToGrid w:val="0"/>
        </w:rPr>
        <w:t>Kalorimetergefäßes</w:t>
      </w:r>
      <w:proofErr w:type="spellEnd"/>
      <w:r>
        <w:rPr>
          <w:rFonts w:ascii="ArialMT" w:hAnsi="ArialMT"/>
          <w:snapToGrid w:val="0"/>
        </w:rPr>
        <w:br/>
      </w:r>
      <w:r>
        <w:rPr>
          <w:rFonts w:ascii="ArialMT" w:hAnsi="ArialMT"/>
          <w:snapToGrid w:val="0"/>
          <w:position w:val="-32"/>
        </w:rPr>
        <w:object w:dxaOrig="4920" w:dyaOrig="760" w14:anchorId="343BFA3C">
          <v:shape id="_x0000_i1057" type="#_x0000_t75" style="width:245.1pt;height:36pt" o:ole="" fillcolor="window">
            <v:imagedata r:id="rId237" o:title=""/>
          </v:shape>
          <o:OLEObject Type="Embed" ProgID="Equation.DSMT4" ShapeID="_x0000_i1057" DrawAspect="Content" ObjectID="_1735307483" r:id="rId238"/>
        </w:object>
      </w:r>
      <w:r>
        <w:rPr>
          <w:rFonts w:ascii="ArialMT" w:hAnsi="ArialMT"/>
          <w:snapToGrid w:val="0"/>
        </w:rPr>
        <w:br/>
      </w:r>
    </w:p>
    <w:p w14:paraId="27846AA1" w14:textId="77777777" w:rsidR="006107AB" w:rsidRDefault="006107AB" w:rsidP="006107AB">
      <w:pPr>
        <w:rPr>
          <w:rFonts w:ascii="ArialMT" w:hAnsi="ArialMT"/>
          <w:snapToGrid w:val="0"/>
        </w:rPr>
      </w:pPr>
      <w:r>
        <w:rPr>
          <w:rFonts w:ascii="ArialMT" w:hAnsi="ArialMT"/>
          <w:snapToGrid w:val="0"/>
        </w:rPr>
        <w:t>a) Beschreiben Sie den Wärmeaustausch zwischen den drei Teilsystemen und stellen Sie</w:t>
      </w:r>
      <w:r w:rsidR="00A846B3">
        <w:rPr>
          <w:rFonts w:ascii="ArialMT" w:hAnsi="ArialMT"/>
          <w:snapToGrid w:val="0"/>
        </w:rPr>
        <w:t xml:space="preserve"> </w:t>
      </w:r>
      <w:r>
        <w:rPr>
          <w:rFonts w:ascii="ArialMT" w:hAnsi="ArialMT"/>
          <w:snapToGrid w:val="0"/>
        </w:rPr>
        <w:t>die Energiebilanz für den gesamten Vorgang auf.</w:t>
      </w:r>
    </w:p>
    <w:p w14:paraId="1DFB79C8" w14:textId="77777777" w:rsidR="006107AB" w:rsidRDefault="006107AB" w:rsidP="006107AB">
      <w:pPr>
        <w:rPr>
          <w:rFonts w:ascii="ArialMT" w:hAnsi="ArialMT"/>
          <w:snapToGrid w:val="0"/>
        </w:rPr>
      </w:pPr>
      <w:r>
        <w:rPr>
          <w:rFonts w:ascii="ArialMT" w:hAnsi="ArialMT"/>
          <w:snapToGrid w:val="0"/>
        </w:rPr>
        <w:t>Leiten Sie daraus die obige Gleichung her.</w:t>
      </w:r>
    </w:p>
    <w:p w14:paraId="537BB895" w14:textId="77777777" w:rsidR="006107AB" w:rsidRDefault="006107AB" w:rsidP="006107AB">
      <w:pPr>
        <w:rPr>
          <w:rFonts w:ascii="ArialMT" w:hAnsi="ArialMT"/>
          <w:snapToGrid w:val="0"/>
        </w:rPr>
      </w:pPr>
      <w:r>
        <w:rPr>
          <w:rFonts w:ascii="ArialMT" w:hAnsi="ArialMT"/>
          <w:snapToGrid w:val="0"/>
        </w:rPr>
        <w:t xml:space="preserve">b) Berechnen Sie aus den folgenden Messwerten die Wärmekapazität </w:t>
      </w:r>
      <w:r>
        <w:rPr>
          <w:rFonts w:ascii="Arial-ItalicMT" w:hAnsi="Arial-ItalicMT"/>
          <w:snapToGrid w:val="0"/>
        </w:rPr>
        <w:t>C</w:t>
      </w:r>
      <w:r>
        <w:rPr>
          <w:rFonts w:ascii="ArialMT" w:hAnsi="ArialMT"/>
          <w:snapToGrid w:val="0"/>
        </w:rPr>
        <w:t>.</w:t>
      </w:r>
    </w:p>
    <w:bookmarkStart w:id="328" w:name="_Hlt220993767"/>
    <w:p w14:paraId="4C651E8B" w14:textId="77777777" w:rsidR="006107AB" w:rsidRDefault="006107AB" w:rsidP="006107AB">
      <w:pPr>
        <w:rPr>
          <w:rFonts w:ascii="ArialMT" w:hAnsi="ArialMT"/>
          <w:snapToGrid w:val="0"/>
        </w:rPr>
      </w:pPr>
      <w:r>
        <w:rPr>
          <w:rFonts w:ascii="ArialMT" w:hAnsi="ArialMT"/>
          <w:snapToGrid w:val="0"/>
          <w:position w:val="-12"/>
          <w:vertAlign w:val="subscript"/>
        </w:rPr>
        <w:object w:dxaOrig="5440" w:dyaOrig="360" w14:anchorId="7BFBA91C">
          <v:shape id="_x0000_i1058" type="#_x0000_t75" style="width:274.2pt;height:21.45pt" o:ole="" fillcolor="window">
            <v:imagedata r:id="rId239" o:title=""/>
          </v:shape>
          <o:OLEObject Type="Embed" ProgID="Equation.DSMT4" ShapeID="_x0000_i1058" DrawAspect="Content" ObjectID="_1735307484" r:id="rId240"/>
        </w:object>
      </w:r>
      <w:bookmarkEnd w:id="328"/>
      <w:r>
        <w:rPr>
          <w:rFonts w:ascii="ArialMT" w:hAnsi="ArialMT"/>
          <w:snapToGrid w:val="0"/>
        </w:rPr>
        <w:t xml:space="preserve"> </w:t>
      </w:r>
    </w:p>
    <w:p w14:paraId="5E51A258" w14:textId="77777777" w:rsidR="006107AB" w:rsidRDefault="006107AB" w:rsidP="006107AB">
      <w:r>
        <w:sym w:font="Symbol" w:char="F02A"/>
      </w:r>
      <w:r>
        <w:sym w:font="Symbol" w:char="F02A"/>
      </w:r>
      <w:r>
        <w:sym w:font="Symbol" w:char="F02A"/>
      </w:r>
    </w:p>
    <w:p w14:paraId="7CCE00BA" w14:textId="77777777" w:rsidR="006107AB" w:rsidRDefault="006107AB" w:rsidP="006107AB">
      <w:pPr>
        <w:rPr>
          <w:rFonts w:ascii="ArialMT" w:hAnsi="ArialMT"/>
          <w:snapToGrid w:val="0"/>
        </w:rPr>
      </w:pPr>
    </w:p>
    <w:p w14:paraId="05FEDBF5" w14:textId="77777777" w:rsidR="006107AB" w:rsidRDefault="006107AB" w:rsidP="006107AB">
      <w:pPr>
        <w:rPr>
          <w:rFonts w:ascii="ArialMT" w:hAnsi="ArialMT"/>
          <w:snapToGrid w:val="0"/>
        </w:rPr>
      </w:pPr>
      <w:r>
        <w:rPr>
          <w:color w:val="FF0000"/>
          <w:sz w:val="36"/>
        </w:rPr>
        <w:sym w:font="Symbol" w:char="F02A"/>
      </w:r>
      <w:bookmarkStart w:id="329" w:name="_Hlt83597142"/>
      <w:r>
        <w:rPr>
          <w:rFonts w:ascii="ArialMT" w:hAnsi="ArialMT"/>
          <w:snapToGrid w:val="0"/>
        </w:rPr>
        <w:fldChar w:fldCharType="begin"/>
      </w:r>
      <w:r w:rsidR="0003313D">
        <w:rPr>
          <w:rFonts w:ascii="ArialMT" w:hAnsi="ArialMT"/>
          <w:snapToGrid w:val="0"/>
        </w:rPr>
        <w:instrText>HYPERLINK "lsgtherm</w:instrText>
      </w:r>
      <w:r w:rsidR="007D4928">
        <w:rPr>
          <w:rFonts w:ascii="ArialMT" w:hAnsi="ArialMT"/>
          <w:snapToGrid w:val="0"/>
        </w:rPr>
        <w:instrText>.docx</w:instrText>
      </w:r>
      <w:r w:rsidR="0003313D">
        <w:rPr>
          <w:rFonts w:ascii="ArialMT" w:hAnsi="ArialMT"/>
          <w:snapToGrid w:val="0"/>
        </w:rPr>
        <w:instrText>" \l "t188"</w:instrText>
      </w:r>
      <w:r>
        <w:rPr>
          <w:rFonts w:ascii="ArialMT" w:hAnsi="ArialMT"/>
          <w:snapToGrid w:val="0"/>
        </w:rPr>
        <w:fldChar w:fldCharType="separate"/>
      </w:r>
      <w:r>
        <w:rPr>
          <w:rStyle w:val="Hyperlink"/>
          <w:sz w:val="20"/>
        </w:rPr>
        <w:t>1</w:t>
      </w:r>
      <w:bookmarkStart w:id="330" w:name="_Hlt76778377"/>
      <w:r>
        <w:rPr>
          <w:rStyle w:val="Hyperlink"/>
          <w:sz w:val="20"/>
        </w:rPr>
        <w:t>8</w:t>
      </w:r>
      <w:bookmarkEnd w:id="330"/>
      <w:r>
        <w:rPr>
          <w:rStyle w:val="Hyperlink"/>
          <w:sz w:val="20"/>
        </w:rPr>
        <w:t>8.</w:t>
      </w:r>
      <w:r>
        <w:rPr>
          <w:rFonts w:ascii="ArialMT" w:hAnsi="ArialMT"/>
          <w:snapToGrid w:val="0"/>
        </w:rPr>
        <w:fldChar w:fldCharType="end"/>
      </w:r>
      <w:bookmarkEnd w:id="329"/>
      <w:r>
        <w:rPr>
          <w:rFonts w:ascii="ArialMT" w:hAnsi="ArialMT"/>
          <w:snapToGrid w:val="0"/>
        </w:rPr>
        <w:t xml:space="preserve"> 100g Eis (c=2,09 kJ/kg/</w:t>
      </w:r>
      <w:proofErr w:type="spellStart"/>
      <w:r>
        <w:rPr>
          <w:rFonts w:ascii="ArialMT" w:hAnsi="ArialMT"/>
          <w:snapToGrid w:val="0"/>
        </w:rPr>
        <w:t>K</w:t>
      </w:r>
      <w:proofErr w:type="gramStart"/>
      <w:r>
        <w:rPr>
          <w:rFonts w:ascii="ArialMT" w:hAnsi="ArialMT"/>
          <w:snapToGrid w:val="0"/>
        </w:rPr>
        <w:t>,spezif</w:t>
      </w:r>
      <w:proofErr w:type="spellEnd"/>
      <w:proofErr w:type="gramEnd"/>
      <w:r>
        <w:rPr>
          <w:rFonts w:ascii="ArialMT" w:hAnsi="ArialMT"/>
          <w:snapToGrid w:val="0"/>
        </w:rPr>
        <w:t>. Schmelzwärme s=334kJ/kg) wird in ein Messingkalorimeter (m=250g,c=0,385 kJ/kg/K) gebracht, das 300g Wasser von 90°C enthält. Es stellt sich eine Mischungstemperatur von 49°C ein. Welche Temperatur hatte das Eis?</w:t>
      </w:r>
    </w:p>
    <w:p w14:paraId="1D48E733" w14:textId="77777777" w:rsidR="006107AB" w:rsidRDefault="006107AB" w:rsidP="006107AB">
      <w:pPr>
        <w:rPr>
          <w:rFonts w:ascii="ArialMT" w:hAnsi="ArialMT"/>
          <w:snapToGrid w:val="0"/>
        </w:rPr>
      </w:pPr>
    </w:p>
    <w:p w14:paraId="10DA54EA" w14:textId="77777777" w:rsidR="009A1DB8" w:rsidRDefault="009C00A0" w:rsidP="006107AB">
      <w:pPr>
        <w:rPr>
          <w:rFonts w:ascii="ArialMT" w:hAnsi="ArialMT"/>
          <w:snapToGrid w:val="0"/>
        </w:rPr>
      </w:pPr>
      <w:r>
        <w:rPr>
          <w:color w:val="FF0000"/>
          <w:sz w:val="36"/>
        </w:rPr>
        <w:sym w:font="Symbol" w:char="F02A"/>
      </w:r>
      <w:hyperlink r:id="rId241" w:anchor="t266" w:history="1">
        <w:r w:rsidR="009A1DB8" w:rsidRPr="009C00A0">
          <w:rPr>
            <w:rStyle w:val="Hyperlink"/>
            <w:rFonts w:ascii="ArialMT" w:hAnsi="ArialMT"/>
            <w:snapToGrid w:val="0"/>
            <w:sz w:val="22"/>
          </w:rPr>
          <w:t>266.</w:t>
        </w:r>
      </w:hyperlink>
      <w:r w:rsidR="009A1DB8">
        <w:rPr>
          <w:rFonts w:ascii="ArialMT" w:hAnsi="ArialMT"/>
          <w:snapToGrid w:val="0"/>
        </w:rPr>
        <w:t xml:space="preserve"> Ein guter Eintopf sollte auch nach dem Servieren auf dem Teller noc</w:t>
      </w:r>
      <w:r w:rsidR="008E156C">
        <w:rPr>
          <w:rFonts w:ascii="ArialMT" w:hAnsi="ArialMT"/>
          <w:snapToGrid w:val="0"/>
        </w:rPr>
        <w:t xml:space="preserve">h heiß sein. Deshalb bringt man nicht </w:t>
      </w:r>
      <w:r w:rsidR="00465511">
        <w:rPr>
          <w:rFonts w:ascii="ArialMT" w:hAnsi="ArialMT"/>
          <w:snapToGrid w:val="0"/>
        </w:rPr>
        <w:t xml:space="preserve">nur </w:t>
      </w:r>
      <w:r w:rsidR="008E156C">
        <w:rPr>
          <w:rFonts w:ascii="ArialMT" w:hAnsi="ArialMT"/>
          <w:snapToGrid w:val="0"/>
        </w:rPr>
        <w:t>die Suppe heiß auf den Tisch, sondern wärmt auch die Teller an.</w:t>
      </w:r>
    </w:p>
    <w:p w14:paraId="22F85021" w14:textId="77777777" w:rsidR="008E156C" w:rsidRDefault="008E156C" w:rsidP="006107AB">
      <w:pPr>
        <w:rPr>
          <w:rFonts w:ascii="ArialMT" w:hAnsi="ArialMT"/>
          <w:snapToGrid w:val="0"/>
        </w:rPr>
      </w:pPr>
      <w:r>
        <w:rPr>
          <w:rFonts w:ascii="ArialMT" w:hAnsi="ArialMT"/>
          <w:snapToGrid w:val="0"/>
        </w:rPr>
        <w:t xml:space="preserve">Die Suppe hat im Topf eine Temperatur von 85°C. Die Portion, die auf den Teller kommt, hat eine Masse von </w:t>
      </w:r>
      <w:r w:rsidR="00454C56">
        <w:rPr>
          <w:rFonts w:ascii="ArialMT" w:hAnsi="ArialMT"/>
          <w:snapToGrid w:val="0"/>
        </w:rPr>
        <w:t>400</w:t>
      </w:r>
      <w:r>
        <w:rPr>
          <w:rFonts w:ascii="ArialMT" w:hAnsi="ArialMT"/>
          <w:snapToGrid w:val="0"/>
        </w:rPr>
        <w:t>g</w:t>
      </w:r>
      <w:r w:rsidR="009C00A0">
        <w:rPr>
          <w:rFonts w:ascii="ArialMT" w:hAnsi="ArialMT"/>
          <w:snapToGrid w:val="0"/>
        </w:rPr>
        <w:t xml:space="preserve"> und der Porzellanteller eine Masse von </w:t>
      </w:r>
      <w:r w:rsidR="00454C56">
        <w:rPr>
          <w:rFonts w:ascii="ArialMT" w:hAnsi="ArialMT"/>
          <w:snapToGrid w:val="0"/>
        </w:rPr>
        <w:t>50</w:t>
      </w:r>
      <w:r w:rsidR="009C00A0">
        <w:rPr>
          <w:rFonts w:ascii="ArialMT" w:hAnsi="ArialMT"/>
          <w:snapToGrid w:val="0"/>
        </w:rPr>
        <w:t>0 g. Welche Anfangstemperatur muss der Teller haben, damit sich alleine durch den Temperaturausgleich zwischen Suppe und Teller eine Temperatur von 75°C einstellt?</w:t>
      </w:r>
      <w:r w:rsidR="00411A2E">
        <w:rPr>
          <w:rFonts w:ascii="ArialMT" w:hAnsi="ArialMT"/>
          <w:snapToGrid w:val="0"/>
        </w:rPr>
        <w:t xml:space="preserve"> Die spezifische Wärmekapazität der Suppe entspricht der von Wasser, die des Tellers der vom Porzellan.</w:t>
      </w:r>
    </w:p>
    <w:p w14:paraId="2B26C187" w14:textId="77777777" w:rsidR="00411A2E" w:rsidRDefault="00411A2E" w:rsidP="006107AB">
      <w:pPr>
        <w:rPr>
          <w:rFonts w:ascii="ArialMT" w:hAnsi="ArialMT"/>
          <w:snapToGrid w:val="0"/>
        </w:rPr>
      </w:pPr>
      <w:r w:rsidRPr="00411A2E">
        <w:rPr>
          <w:rFonts w:ascii="ArialMT" w:hAnsi="ArialMT"/>
          <w:snapToGrid w:val="0"/>
          <w:position w:val="-28"/>
        </w:rPr>
        <w:object w:dxaOrig="3100" w:dyaOrig="660" w14:anchorId="009384CC">
          <v:shape id="_x0000_i1059" type="#_x0000_t75" style="width:158.55pt;height:36pt" o:ole="">
            <v:imagedata r:id="rId242" o:title=""/>
          </v:shape>
          <o:OLEObject Type="Embed" ProgID="Equation.DSMT4" ShapeID="_x0000_i1059" DrawAspect="Content" ObjectID="_1735307485" r:id="rId243"/>
        </w:object>
      </w:r>
    </w:p>
    <w:p w14:paraId="08DB3316"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2B78C843" w14:textId="77777777" w:rsidTr="006107AB">
        <w:trPr>
          <w:trHeight w:val="397"/>
        </w:trPr>
        <w:tc>
          <w:tcPr>
            <w:tcW w:w="5030" w:type="dxa"/>
            <w:vAlign w:val="center"/>
          </w:tcPr>
          <w:p w14:paraId="5C437AB4" w14:textId="77777777" w:rsidR="006107AB" w:rsidRDefault="006107AB" w:rsidP="00FC6040">
            <w:pPr>
              <w:pStyle w:val="berschrift4"/>
            </w:pPr>
            <w:bookmarkStart w:id="331" w:name="t6"/>
            <w:bookmarkEnd w:id="331"/>
            <w:r>
              <w:t>Erster Hauptsatz</w:t>
            </w:r>
          </w:p>
        </w:tc>
        <w:tc>
          <w:tcPr>
            <w:tcW w:w="5030" w:type="dxa"/>
            <w:vAlign w:val="center"/>
          </w:tcPr>
          <w:p w14:paraId="23C72F92" w14:textId="77777777" w:rsidR="006107AB" w:rsidRDefault="006B738E" w:rsidP="006107AB">
            <w:pPr>
              <w:jc w:val="center"/>
              <w:rPr>
                <w:rStyle w:val="Hyperlink"/>
              </w:rPr>
            </w:pPr>
            <w:hyperlink w:anchor="t0" w:history="1">
              <w:r w:rsidR="006107AB">
                <w:rPr>
                  <w:rStyle w:val="Hyperlink"/>
                </w:rPr>
                <w:t xml:space="preserve">zum </w:t>
              </w:r>
              <w:bookmarkStart w:id="332" w:name="_Hlt513299467"/>
              <w:r w:rsidR="006107AB">
                <w:rPr>
                  <w:rStyle w:val="Hyperlink"/>
                </w:rPr>
                <w:t>I</w:t>
              </w:r>
              <w:bookmarkStart w:id="333" w:name="_Hlt513299451"/>
              <w:bookmarkEnd w:id="332"/>
              <w:r w:rsidR="006107AB">
                <w:rPr>
                  <w:rStyle w:val="Hyperlink"/>
                </w:rPr>
                <w:t>n</w:t>
              </w:r>
              <w:bookmarkStart w:id="334" w:name="_Hlt513299470"/>
              <w:bookmarkEnd w:id="333"/>
              <w:r w:rsidR="006107AB">
                <w:rPr>
                  <w:rStyle w:val="Hyperlink"/>
                </w:rPr>
                <w:t>h</w:t>
              </w:r>
              <w:bookmarkStart w:id="335" w:name="_Hlt514543971"/>
              <w:bookmarkEnd w:id="334"/>
              <w:r w:rsidR="006107AB">
                <w:rPr>
                  <w:rStyle w:val="Hyperlink"/>
                </w:rPr>
                <w:t>a</w:t>
              </w:r>
              <w:bookmarkStart w:id="336" w:name="_Hlt23253274"/>
              <w:bookmarkEnd w:id="335"/>
              <w:r w:rsidR="006107AB">
                <w:rPr>
                  <w:rStyle w:val="Hyperlink"/>
                </w:rPr>
                <w:t>l</w:t>
              </w:r>
              <w:bookmarkEnd w:id="336"/>
              <w:r w:rsidR="006107AB">
                <w:rPr>
                  <w:rStyle w:val="Hyperlink"/>
                </w:rPr>
                <w:t>ts</w:t>
              </w:r>
              <w:bookmarkStart w:id="337" w:name="_Hlt531268346"/>
              <w:r w:rsidR="006107AB">
                <w:rPr>
                  <w:rStyle w:val="Hyperlink"/>
                </w:rPr>
                <w:t>v</w:t>
              </w:r>
              <w:bookmarkStart w:id="338" w:name="_Hlt102540281"/>
              <w:bookmarkEnd w:id="337"/>
              <w:r w:rsidR="006107AB">
                <w:rPr>
                  <w:rStyle w:val="Hyperlink"/>
                </w:rPr>
                <w:t>e</w:t>
              </w:r>
              <w:bookmarkEnd w:id="338"/>
              <w:r w:rsidR="006107AB">
                <w:rPr>
                  <w:rStyle w:val="Hyperlink"/>
                </w:rPr>
                <w:t>rzeichnis</w:t>
              </w:r>
            </w:hyperlink>
          </w:p>
        </w:tc>
      </w:tr>
      <w:tr w:rsidR="006107AB" w14:paraId="58EB49BC" w14:textId="77777777" w:rsidTr="006107AB">
        <w:trPr>
          <w:trHeight w:val="397"/>
        </w:trPr>
        <w:tc>
          <w:tcPr>
            <w:tcW w:w="10060" w:type="dxa"/>
            <w:gridSpan w:val="2"/>
            <w:vAlign w:val="center"/>
          </w:tcPr>
          <w:p w14:paraId="53A76C1C" w14:textId="77777777" w:rsidR="006107AB" w:rsidRDefault="006B738E" w:rsidP="006107AB">
            <w:pPr>
              <w:jc w:val="center"/>
              <w:rPr>
                <w:rStyle w:val="Hyperlink"/>
              </w:rPr>
            </w:pPr>
            <w:hyperlink r:id="rId244" w:anchor="wärme" w:history="1">
              <w:r w:rsidR="006107AB" w:rsidRPr="00E80B5E">
                <w:rPr>
                  <w:rStyle w:val="Hyperlink"/>
                </w:rPr>
                <w:t>Formeln zum Thema</w:t>
              </w:r>
            </w:hyperlink>
          </w:p>
        </w:tc>
      </w:tr>
    </w:tbl>
    <w:p w14:paraId="557889C9" w14:textId="77777777" w:rsidR="006107AB" w:rsidRDefault="006107AB" w:rsidP="006107AB">
      <w:bookmarkStart w:id="339" w:name="_Hlt520798096"/>
      <w:r>
        <w:rPr>
          <w:color w:val="FF0000"/>
          <w:sz w:val="36"/>
        </w:rPr>
        <w:sym w:font="Symbol" w:char="F02A"/>
      </w:r>
      <w:hyperlink r:id="rId245" w:anchor="t2" w:history="1">
        <w:r>
          <w:rPr>
            <w:rStyle w:val="Hyperlink"/>
          </w:rPr>
          <w:t>2.</w:t>
        </w:r>
      </w:hyperlink>
      <w:bookmarkEnd w:id="339"/>
      <w:r>
        <w:t xml:space="preserve">  Luft mit einem Volumen von 0,5 m³ hat die Temperatur 20 °C und einen Druck 0,1 MPa. Welche Arbeit in kJ wird verrichtet, wenn bei gleichbleibendem Druck die Temperatur auf 150 °C erhöht wird?</w:t>
      </w:r>
      <w:r>
        <w:br/>
      </w:r>
      <w:r>
        <w:lastRenderedPageBreak/>
        <w:t>Stellen Sie diesen Vorgang in einem p-V-Diagramm dar.</w:t>
      </w:r>
      <w:r>
        <w:br/>
      </w:r>
      <w:r>
        <w:rPr>
          <w:sz w:val="24"/>
        </w:rPr>
        <w:sym w:font="Symbol" w:char="F02A"/>
      </w:r>
      <w:r>
        <w:rPr>
          <w:sz w:val="24"/>
        </w:rPr>
        <w:sym w:font="Symbol" w:char="F02A"/>
      </w:r>
      <w:r>
        <w:rPr>
          <w:sz w:val="24"/>
        </w:rPr>
        <w:sym w:font="Symbol" w:char="F02A"/>
      </w:r>
    </w:p>
    <w:p w14:paraId="0C4AD1B8" w14:textId="77777777" w:rsidR="006107AB" w:rsidRDefault="006107AB" w:rsidP="006107AB">
      <w:r>
        <w:rPr>
          <w:color w:val="FF0000"/>
          <w:sz w:val="36"/>
        </w:rPr>
        <w:sym w:font="Symbol" w:char="F02A"/>
      </w:r>
      <w:hyperlink r:id="rId246" w:anchor="t18" w:history="1">
        <w:r>
          <w:rPr>
            <w:rStyle w:val="Hyperlink"/>
          </w:rPr>
          <w:t>1</w:t>
        </w:r>
        <w:bookmarkStart w:id="340" w:name="_Hlt534639472"/>
        <w:r>
          <w:rPr>
            <w:rStyle w:val="Hyperlink"/>
          </w:rPr>
          <w:t>8</w:t>
        </w:r>
        <w:bookmarkEnd w:id="340"/>
        <w:r>
          <w:rPr>
            <w:rStyle w:val="Hyperlink"/>
          </w:rPr>
          <w:t>.</w:t>
        </w:r>
      </w:hyperlink>
      <w:r>
        <w:t xml:space="preserve"> Von einer in einem Zylinder eingeschlossenen Luftmenge ist bekannt, dass sich bei einem </w:t>
      </w:r>
      <w:r w:rsidR="005C59C8">
        <w:t>Prozess</w:t>
      </w:r>
      <w:r>
        <w:t xml:space="preserve"> ihr Volumen von V</w:t>
      </w:r>
      <w:r>
        <w:rPr>
          <w:position w:val="-6"/>
          <w:vertAlign w:val="subscript"/>
        </w:rPr>
        <w:t>a</w:t>
      </w:r>
      <w:r>
        <w:t xml:space="preserve"> = 10 dm</w:t>
      </w:r>
      <w:r>
        <w:rPr>
          <w:position w:val="6"/>
          <w:vertAlign w:val="superscript"/>
        </w:rPr>
        <w:t>3</w:t>
      </w:r>
      <w:r>
        <w:t xml:space="preserve"> auf V</w:t>
      </w:r>
      <w:r>
        <w:rPr>
          <w:position w:val="-6"/>
          <w:vertAlign w:val="subscript"/>
        </w:rPr>
        <w:t>e</w:t>
      </w:r>
      <w:r>
        <w:t xml:space="preserve"> = 2 dm</w:t>
      </w:r>
      <w:r>
        <w:rPr>
          <w:position w:val="6"/>
          <w:vertAlign w:val="superscript"/>
        </w:rPr>
        <w:t>3</w:t>
      </w:r>
      <w:r>
        <w:t xml:space="preserve"> verringert, während der Druck einen Anstieg von p</w:t>
      </w:r>
      <w:r>
        <w:rPr>
          <w:position w:val="-6"/>
          <w:vertAlign w:val="subscript"/>
        </w:rPr>
        <w:t>a</w:t>
      </w:r>
      <w:r>
        <w:t xml:space="preserve"> = 0,1 MPa auf p</w:t>
      </w:r>
      <w:r>
        <w:rPr>
          <w:position w:val="-6"/>
          <w:vertAlign w:val="subscript"/>
        </w:rPr>
        <w:t>e </w:t>
      </w:r>
      <w:r>
        <w:t>= 0,5 MPa erfährt. Die Temperatur soll sich nicht verändern. Wie groß ist die Volumenarbeit?</w:t>
      </w:r>
      <w:r>
        <w:br/>
      </w:r>
      <w:r>
        <w:rPr>
          <w:sz w:val="24"/>
        </w:rPr>
        <w:sym w:font="Symbol" w:char="F02A"/>
      </w:r>
      <w:r>
        <w:rPr>
          <w:sz w:val="24"/>
        </w:rPr>
        <w:sym w:font="Symbol" w:char="F02A"/>
      </w:r>
      <w:r>
        <w:rPr>
          <w:sz w:val="24"/>
        </w:rPr>
        <w:sym w:font="Symbol" w:char="F02A"/>
      </w:r>
    </w:p>
    <w:p w14:paraId="2D5C3053" w14:textId="77777777" w:rsidR="006107AB" w:rsidRDefault="006107AB" w:rsidP="006107AB">
      <w:r>
        <w:rPr>
          <w:color w:val="FF0000"/>
          <w:sz w:val="36"/>
        </w:rPr>
        <w:sym w:font="Symbol" w:char="F02A"/>
      </w:r>
      <w:hyperlink r:id="rId247" w:anchor="t45" w:history="1">
        <w:r>
          <w:rPr>
            <w:rStyle w:val="Hyperlink"/>
          </w:rPr>
          <w:t>4</w:t>
        </w:r>
        <w:bookmarkStart w:id="341" w:name="_Hlt161117048"/>
        <w:r>
          <w:rPr>
            <w:rStyle w:val="Hyperlink"/>
          </w:rPr>
          <w:t>5</w:t>
        </w:r>
        <w:bookmarkEnd w:id="341"/>
        <w:r>
          <w:rPr>
            <w:rStyle w:val="Hyperlink"/>
          </w:rPr>
          <w:t>.</w:t>
        </w:r>
      </w:hyperlink>
      <w:r>
        <w:t xml:space="preserve"> Welche Arbeit ist aufzuwenden, um 12 m³ Druckluft von 12*10</w:t>
      </w:r>
      <w:r>
        <w:rPr>
          <w:vertAlign w:val="superscript"/>
        </w:rPr>
        <w:t>5</w:t>
      </w:r>
      <w:r>
        <w:t xml:space="preserve"> Pa herzustellen, wenn der Anfangsdruck 1,1*10</w:t>
      </w:r>
      <w:r>
        <w:rPr>
          <w:vertAlign w:val="superscript"/>
        </w:rPr>
        <w:t xml:space="preserve">5 </w:t>
      </w:r>
      <w:r>
        <w:t>Pa beträgt und die Temperatur konstant bleibt?</w:t>
      </w:r>
      <w:r>
        <w:br/>
      </w:r>
      <w:r>
        <w:rPr>
          <w:sz w:val="24"/>
        </w:rPr>
        <w:sym w:font="Symbol" w:char="F02A"/>
      </w:r>
      <w:r>
        <w:rPr>
          <w:sz w:val="24"/>
        </w:rPr>
        <w:sym w:font="Symbol" w:char="F02A"/>
      </w:r>
      <w:r>
        <w:rPr>
          <w:sz w:val="24"/>
        </w:rPr>
        <w:sym w:font="Symbol" w:char="F02A"/>
      </w:r>
    </w:p>
    <w:p w14:paraId="44B6A7A2" w14:textId="77777777" w:rsidR="006107AB" w:rsidRDefault="006B738E" w:rsidP="006107AB">
      <w:hyperlink r:id="rId248" w:anchor="t46" w:history="1">
        <w:r w:rsidR="006107AB">
          <w:rPr>
            <w:rStyle w:val="Hyperlink"/>
          </w:rPr>
          <w:t>4</w:t>
        </w:r>
        <w:bookmarkStart w:id="342" w:name="_Hlt161117431"/>
        <w:r w:rsidR="006107AB">
          <w:rPr>
            <w:rStyle w:val="Hyperlink"/>
          </w:rPr>
          <w:t>6</w:t>
        </w:r>
        <w:bookmarkEnd w:id="342"/>
        <w:r w:rsidR="006107AB">
          <w:rPr>
            <w:rStyle w:val="Hyperlink"/>
          </w:rPr>
          <w:t>.</w:t>
        </w:r>
      </w:hyperlink>
      <w:r w:rsidR="006107AB">
        <w:t xml:space="preserve"> Welcher Enddruck wird erreicht, wenn 500 m³ Luft vom Anfangsdruck 1,1*10</w:t>
      </w:r>
      <w:r w:rsidR="006107AB">
        <w:rPr>
          <w:vertAlign w:val="superscript"/>
        </w:rPr>
        <w:t>5</w:t>
      </w:r>
      <w:r w:rsidR="006107AB">
        <w:t xml:space="preserve"> Pa unter Aufwand von 20kWh isotherm verdichtet werden?</w:t>
      </w:r>
      <w:r w:rsidR="006107AB">
        <w:br/>
      </w:r>
      <w:r w:rsidR="006107AB">
        <w:rPr>
          <w:sz w:val="24"/>
        </w:rPr>
        <w:sym w:font="Symbol" w:char="F02A"/>
      </w:r>
      <w:r w:rsidR="006107AB">
        <w:rPr>
          <w:sz w:val="24"/>
        </w:rPr>
        <w:sym w:font="Symbol" w:char="F02A"/>
      </w:r>
      <w:r w:rsidR="006107AB">
        <w:rPr>
          <w:sz w:val="24"/>
        </w:rPr>
        <w:sym w:font="Symbol" w:char="F02A"/>
      </w:r>
    </w:p>
    <w:p w14:paraId="2E49D6A2" w14:textId="77777777" w:rsidR="006107AB" w:rsidRDefault="006107AB" w:rsidP="006107AB">
      <w:bookmarkStart w:id="343" w:name="_Hlt161121890"/>
      <w:r>
        <w:rPr>
          <w:color w:val="FF0000"/>
          <w:sz w:val="36"/>
        </w:rPr>
        <w:sym w:font="Symbol" w:char="F02A"/>
      </w:r>
      <w:bookmarkStart w:id="344" w:name="_Hlt135656488"/>
      <w:bookmarkStart w:id="345" w:name="_Hlt135655775"/>
      <w:bookmarkEnd w:id="344"/>
      <w:r>
        <w:fldChar w:fldCharType="begin"/>
      </w:r>
      <w:r w:rsidR="0003313D">
        <w:instrText>HYPERLINK "lsgtherm</w:instrText>
      </w:r>
      <w:r w:rsidR="007D4928">
        <w:instrText>.docx</w:instrText>
      </w:r>
      <w:r w:rsidR="0003313D">
        <w:instrText>" \l "t47"</w:instrText>
      </w:r>
      <w:r>
        <w:fldChar w:fldCharType="separate"/>
      </w:r>
      <w:r>
        <w:rPr>
          <w:rStyle w:val="Hyperlink"/>
        </w:rPr>
        <w:t>47.</w:t>
      </w:r>
      <w:r>
        <w:fldChar w:fldCharType="end"/>
      </w:r>
      <w:bookmarkEnd w:id="345"/>
      <w:r>
        <w:t xml:space="preserve"> Ein Luftkompressor nimmt eine Leistung von 15 kW auf und verdichtet isotherm stündlich 200m³ Luft vom Anfangsdruck 1,12*10</w:t>
      </w:r>
      <w:r>
        <w:rPr>
          <w:vertAlign w:val="superscript"/>
        </w:rPr>
        <w:t>5</w:t>
      </w:r>
      <w:r>
        <w:t xml:space="preserve"> </w:t>
      </w:r>
      <w:proofErr w:type="spellStart"/>
      <w:r>
        <w:t>Pa</w:t>
      </w:r>
      <w:proofErr w:type="spellEnd"/>
      <w:r>
        <w:t>. Welcher Enddruck wird bei einem Wirkungsgrad von 85 % erreicht?</w:t>
      </w:r>
      <w:bookmarkEnd w:id="343"/>
      <w:r>
        <w:br/>
      </w:r>
      <w:r>
        <w:rPr>
          <w:sz w:val="24"/>
        </w:rPr>
        <w:sym w:font="Symbol" w:char="F02A"/>
      </w:r>
      <w:r>
        <w:rPr>
          <w:sz w:val="24"/>
        </w:rPr>
        <w:sym w:font="Symbol" w:char="F02A"/>
      </w:r>
      <w:r>
        <w:rPr>
          <w:sz w:val="24"/>
        </w:rPr>
        <w:sym w:font="Symbol" w:char="F02A"/>
      </w:r>
    </w:p>
    <w:p w14:paraId="61BBC417" w14:textId="77777777" w:rsidR="006107AB" w:rsidRDefault="00CD6EF8" w:rsidP="006107AB">
      <w:pPr>
        <w:rPr>
          <w:sz w:val="24"/>
        </w:rPr>
      </w:pPr>
      <w:r>
        <w:rPr>
          <w:color w:val="FF0000"/>
          <w:sz w:val="36"/>
        </w:rPr>
        <w:sym w:font="Symbol" w:char="F02A"/>
      </w:r>
      <w:hyperlink r:id="rId249" w:anchor="t48" w:history="1">
        <w:r w:rsidR="006107AB">
          <w:rPr>
            <w:rStyle w:val="Hyperlink"/>
          </w:rPr>
          <w:t>48.</w:t>
        </w:r>
      </w:hyperlink>
      <w:r w:rsidR="006107AB">
        <w:t xml:space="preserve"> </w:t>
      </w:r>
      <w:r w:rsidR="00B42473">
        <w:t>1 dm³</w:t>
      </w:r>
      <w:r w:rsidR="006107AB">
        <w:t xml:space="preserve"> Luft von 1*10</w:t>
      </w:r>
      <w:r w:rsidR="006107AB">
        <w:rPr>
          <w:vertAlign w:val="superscript"/>
        </w:rPr>
        <w:t>5</w:t>
      </w:r>
      <w:r w:rsidR="006107AB">
        <w:t xml:space="preserve"> Pa soll in zwei aufeinanderfolgenden Stufen isotherm auf 20*10</w:t>
      </w:r>
      <w:r w:rsidR="006107AB">
        <w:rPr>
          <w:vertAlign w:val="superscript"/>
        </w:rPr>
        <w:t>5</w:t>
      </w:r>
      <w:r w:rsidR="006107AB">
        <w:t xml:space="preserve"> Pa verdichtet werden. Welcher Druck muss in der ersten Stufe erreicht werden, damit in beiden Stufen die gleiche Arbeit verrichtet wird?</w:t>
      </w:r>
      <w:r w:rsidR="006107AB">
        <w:br/>
      </w:r>
      <w:r w:rsidR="006107AB">
        <w:rPr>
          <w:sz w:val="24"/>
        </w:rPr>
        <w:sym w:font="Symbol" w:char="F02A"/>
      </w:r>
      <w:r w:rsidR="006107AB">
        <w:rPr>
          <w:sz w:val="24"/>
        </w:rPr>
        <w:sym w:font="Symbol" w:char="F02A"/>
      </w:r>
      <w:r w:rsidR="006107AB">
        <w:rPr>
          <w:sz w:val="24"/>
        </w:rPr>
        <w:sym w:font="Symbol" w:char="F02A"/>
      </w:r>
    </w:p>
    <w:p w14:paraId="7B5E8BE1" w14:textId="77777777" w:rsidR="006107AB" w:rsidRDefault="006107AB" w:rsidP="006107AB">
      <w:pPr>
        <w:rPr>
          <w:sz w:val="24"/>
        </w:rPr>
      </w:pPr>
      <w:bookmarkStart w:id="346" w:name="_Hlt534759783"/>
      <w:r>
        <w:rPr>
          <w:color w:val="FF0000"/>
          <w:sz w:val="36"/>
        </w:rPr>
        <w:sym w:font="Symbol" w:char="F02A"/>
      </w:r>
      <w:hyperlink r:id="rId250" w:anchor="t91" w:history="1">
        <w:r>
          <w:rPr>
            <w:rStyle w:val="Hyperlink"/>
          </w:rPr>
          <w:t>91.</w:t>
        </w:r>
      </w:hyperlink>
      <w:bookmarkEnd w:id="346"/>
      <w:r>
        <w:t xml:space="preserve"> In einem aufrecht stehenden Zylinder mit einem reibungsfrei beweglichen und dicht schließenden Kolben (Masse 0,5 kg, Querschnitt 40 cm²) befindet sich Luft. Diese wird vereinfacht als ideales Gas aufgefasst. Bei dem Außendruck 1013 hPa und der Temperatur 10 °C steht der Kolben zunächst in der Höhe h</w:t>
      </w:r>
      <w:r>
        <w:rPr>
          <w:vertAlign w:val="subscript"/>
        </w:rPr>
        <w:t>1</w:t>
      </w:r>
      <w:r>
        <w:t> = 49,6 cm. Durch Zufuhr der Wärme 126 J erhöht sich die Temperatur auf 60 °C; gleichzeitig steigt der Kolben bis zur Höhe h</w:t>
      </w:r>
      <w:r>
        <w:rPr>
          <w:vertAlign w:val="subscript"/>
        </w:rPr>
        <w:t>2</w:t>
      </w:r>
      <w:r>
        <w:t>.</w:t>
      </w:r>
      <w:r>
        <w:br/>
        <w:t>Berechnen Sie aus diesen Angaben</w:t>
      </w:r>
      <w:r>
        <w:br/>
        <w:t>a) den Druck im Inneren des Zylinders;</w:t>
      </w:r>
      <w:r>
        <w:br/>
        <w:t>b) die Masse der eingeschlossenen Luft;</w:t>
      </w:r>
      <w:r>
        <w:br/>
        <w:t>c) die Höhe h</w:t>
      </w:r>
      <w:r>
        <w:rPr>
          <w:vertAlign w:val="subscript"/>
        </w:rPr>
        <w:t>2</w:t>
      </w:r>
      <w:r>
        <w:t>.</w:t>
      </w:r>
      <w:r>
        <w:br/>
      </w:r>
      <w:r>
        <w:rPr>
          <w:sz w:val="24"/>
        </w:rPr>
        <w:sym w:font="Symbol" w:char="F02A"/>
      </w:r>
      <w:r>
        <w:rPr>
          <w:sz w:val="24"/>
        </w:rPr>
        <w:sym w:font="Symbol" w:char="F02A"/>
      </w:r>
      <w:r>
        <w:rPr>
          <w:sz w:val="24"/>
        </w:rPr>
        <w:sym w:font="Symbol" w:char="F02A"/>
      </w:r>
      <w:r>
        <w:rPr>
          <w:sz w:val="24"/>
        </w:rPr>
        <w:sym w:font="Symbol" w:char="F02A"/>
      </w:r>
    </w:p>
    <w:p w14:paraId="75293BA8" w14:textId="77777777" w:rsidR="006107AB" w:rsidRPr="00F46723" w:rsidRDefault="006107AB" w:rsidP="006107AB">
      <w:pPr>
        <w:rPr>
          <w:szCs w:val="22"/>
        </w:rPr>
      </w:pPr>
      <w:r w:rsidRPr="00F46723">
        <w:rPr>
          <w:color w:val="FF0000"/>
          <w:szCs w:val="22"/>
        </w:rPr>
        <w:sym w:font="Symbol" w:char="F02A"/>
      </w:r>
      <w:hyperlink r:id="rId251" w:anchor="t162" w:history="1">
        <w:r w:rsidRPr="00F46723">
          <w:rPr>
            <w:rStyle w:val="Hyperlink"/>
            <w:sz w:val="22"/>
            <w:szCs w:val="22"/>
          </w:rPr>
          <w:t>162.</w:t>
        </w:r>
      </w:hyperlink>
      <w:r w:rsidRPr="00F46723">
        <w:rPr>
          <w:szCs w:val="22"/>
        </w:rPr>
        <w:t xml:space="preserve"> Welche Arbeit verrichtet 15 kg Luft, wenn diese bei gleichbleibendem Druck von 20°C auf 150°C erwärmt wird?</w:t>
      </w:r>
      <w:r w:rsidRPr="00F46723">
        <w:rPr>
          <w:szCs w:val="22"/>
        </w:rPr>
        <w:br/>
      </w:r>
      <w:r w:rsidRPr="00F46723">
        <w:rPr>
          <w:szCs w:val="22"/>
        </w:rPr>
        <w:sym w:font="Symbol" w:char="F02A"/>
      </w:r>
      <w:r w:rsidRPr="00F46723">
        <w:rPr>
          <w:szCs w:val="22"/>
        </w:rPr>
        <w:sym w:font="Symbol" w:char="F02A"/>
      </w:r>
    </w:p>
    <w:p w14:paraId="49E2A53A" w14:textId="77777777" w:rsidR="006107AB" w:rsidRPr="00F46723" w:rsidRDefault="006107AB" w:rsidP="006107AB">
      <w:pPr>
        <w:rPr>
          <w:szCs w:val="22"/>
        </w:rPr>
      </w:pPr>
      <w:r w:rsidRPr="00F46723">
        <w:rPr>
          <w:color w:val="FF0000"/>
          <w:szCs w:val="22"/>
        </w:rPr>
        <w:sym w:font="Symbol" w:char="F02A"/>
      </w:r>
      <w:hyperlink r:id="rId252" w:anchor="t163" w:history="1">
        <w:r w:rsidRPr="00F46723">
          <w:rPr>
            <w:rStyle w:val="Hyperlink"/>
            <w:sz w:val="22"/>
            <w:szCs w:val="22"/>
          </w:rPr>
          <w:t>16</w:t>
        </w:r>
        <w:bookmarkStart w:id="347" w:name="_Hlt534778151"/>
        <w:r w:rsidRPr="00F46723">
          <w:rPr>
            <w:rStyle w:val="Hyperlink"/>
            <w:sz w:val="22"/>
            <w:szCs w:val="22"/>
          </w:rPr>
          <w:t>3</w:t>
        </w:r>
        <w:bookmarkEnd w:id="347"/>
        <w:r w:rsidRPr="00F46723">
          <w:rPr>
            <w:rStyle w:val="Hyperlink"/>
            <w:sz w:val="22"/>
            <w:szCs w:val="22"/>
          </w:rPr>
          <w:t>.</w:t>
        </w:r>
      </w:hyperlink>
      <w:r w:rsidRPr="00F46723">
        <w:rPr>
          <w:szCs w:val="22"/>
        </w:rPr>
        <w:t xml:space="preserve"> Welche Wärmemenge </w:t>
      </w:r>
      <w:r w:rsidR="003C765C" w:rsidRPr="00F46723">
        <w:rPr>
          <w:szCs w:val="22"/>
        </w:rPr>
        <w:t>muss</w:t>
      </w:r>
      <w:r w:rsidRPr="00F46723">
        <w:rPr>
          <w:szCs w:val="22"/>
        </w:rPr>
        <w:t xml:space="preserve"> man einem Behälter mit 2,5 m³ Luft zuführen, damit der Druck von 2*10</w:t>
      </w:r>
      <w:r w:rsidRPr="00F46723">
        <w:rPr>
          <w:szCs w:val="22"/>
          <w:vertAlign w:val="superscript"/>
        </w:rPr>
        <w:t>5</w:t>
      </w:r>
      <w:r w:rsidRPr="00F46723">
        <w:rPr>
          <w:szCs w:val="22"/>
        </w:rPr>
        <w:t xml:space="preserve"> Pa auf 3*10</w:t>
      </w:r>
      <w:r w:rsidRPr="00F46723">
        <w:rPr>
          <w:szCs w:val="22"/>
          <w:vertAlign w:val="superscript"/>
        </w:rPr>
        <w:t>5</w:t>
      </w:r>
      <w:r w:rsidRPr="00F46723">
        <w:rPr>
          <w:szCs w:val="22"/>
        </w:rPr>
        <w:t xml:space="preserve"> Pa ansteigt? (c</w:t>
      </w:r>
      <w:r w:rsidRPr="00F46723">
        <w:rPr>
          <w:szCs w:val="22"/>
          <w:vertAlign w:val="subscript"/>
        </w:rPr>
        <w:t xml:space="preserve">v </w:t>
      </w:r>
      <w:r w:rsidRPr="00F46723">
        <w:rPr>
          <w:szCs w:val="22"/>
        </w:rPr>
        <w:t>= 718 J/(kgK))</w:t>
      </w:r>
      <w:r w:rsidRPr="00F46723">
        <w:rPr>
          <w:szCs w:val="22"/>
        </w:rPr>
        <w:br/>
      </w:r>
      <w:r w:rsidRPr="00F46723">
        <w:rPr>
          <w:szCs w:val="22"/>
        </w:rPr>
        <w:sym w:font="Symbol" w:char="F02A"/>
      </w:r>
      <w:r w:rsidRPr="00F46723">
        <w:rPr>
          <w:szCs w:val="22"/>
        </w:rPr>
        <w:sym w:font="Symbol" w:char="F02A"/>
      </w:r>
      <w:r w:rsidRPr="00F46723">
        <w:rPr>
          <w:szCs w:val="22"/>
        </w:rPr>
        <w:sym w:font="Symbol" w:char="F02A"/>
      </w:r>
      <w:r w:rsidRPr="00F46723">
        <w:rPr>
          <w:szCs w:val="22"/>
        </w:rPr>
        <w:sym w:font="Symbol" w:char="F02A"/>
      </w:r>
    </w:p>
    <w:p w14:paraId="16E96C07" w14:textId="77777777" w:rsidR="006107AB" w:rsidRPr="00F46723" w:rsidRDefault="006107AB" w:rsidP="006107AB">
      <w:pPr>
        <w:rPr>
          <w:szCs w:val="22"/>
        </w:rPr>
      </w:pPr>
    </w:p>
    <w:p w14:paraId="13E206BD" w14:textId="77777777" w:rsidR="006107AB" w:rsidRPr="00F46723" w:rsidRDefault="006B738E" w:rsidP="006107AB">
      <w:pPr>
        <w:rPr>
          <w:szCs w:val="22"/>
        </w:rPr>
      </w:pPr>
      <w:hyperlink r:id="rId253" w:anchor="t164" w:history="1">
        <w:r w:rsidR="006107AB" w:rsidRPr="00F46723">
          <w:rPr>
            <w:rStyle w:val="Hyperlink"/>
            <w:sz w:val="22"/>
            <w:szCs w:val="22"/>
          </w:rPr>
          <w:t>1</w:t>
        </w:r>
        <w:bookmarkStart w:id="348" w:name="_Hlt534778474"/>
        <w:r w:rsidR="006107AB" w:rsidRPr="00F46723">
          <w:rPr>
            <w:rStyle w:val="Hyperlink"/>
            <w:sz w:val="22"/>
            <w:szCs w:val="22"/>
          </w:rPr>
          <w:t>6</w:t>
        </w:r>
        <w:bookmarkEnd w:id="348"/>
        <w:r w:rsidR="006107AB" w:rsidRPr="00F46723">
          <w:rPr>
            <w:rStyle w:val="Hyperlink"/>
            <w:sz w:val="22"/>
            <w:szCs w:val="22"/>
          </w:rPr>
          <w:t>4</w:t>
        </w:r>
      </w:hyperlink>
      <w:r w:rsidR="006107AB" w:rsidRPr="00F46723">
        <w:rPr>
          <w:szCs w:val="22"/>
        </w:rPr>
        <w:t xml:space="preserve">. Um welchen Betrag </w:t>
      </w:r>
      <w:r w:rsidR="005A1C46" w:rsidRPr="00F46723">
        <w:rPr>
          <w:szCs w:val="22"/>
        </w:rPr>
        <w:t>müsste</w:t>
      </w:r>
      <w:r w:rsidR="006107AB" w:rsidRPr="00F46723">
        <w:rPr>
          <w:szCs w:val="22"/>
        </w:rPr>
        <w:t xml:space="preserve"> die Wassertemperatur zunehmen, wenn sich die gesamte Energie eines 15 m hohen Wasserfalls in Wärme umwandeln würde?</w:t>
      </w:r>
      <w:r w:rsidR="006107AB" w:rsidRPr="00F46723">
        <w:rPr>
          <w:szCs w:val="22"/>
        </w:rPr>
        <w:br/>
      </w:r>
      <w:r w:rsidR="006107AB" w:rsidRPr="00F46723">
        <w:rPr>
          <w:szCs w:val="22"/>
        </w:rPr>
        <w:sym w:font="Symbol" w:char="F02A"/>
      </w:r>
      <w:r w:rsidR="006107AB" w:rsidRPr="00F46723">
        <w:rPr>
          <w:szCs w:val="22"/>
        </w:rPr>
        <w:sym w:font="Symbol" w:char="F02A"/>
      </w:r>
    </w:p>
    <w:p w14:paraId="61292AFE" w14:textId="77777777" w:rsidR="006107AB" w:rsidRPr="00F46723" w:rsidRDefault="006107AB" w:rsidP="006107AB">
      <w:pPr>
        <w:rPr>
          <w:szCs w:val="22"/>
        </w:rPr>
      </w:pPr>
    </w:p>
    <w:p w14:paraId="0363442B" w14:textId="77777777" w:rsidR="006B5BB5" w:rsidRPr="00F46723" w:rsidRDefault="006B5BB5" w:rsidP="006B5BB5">
      <w:pPr>
        <w:pStyle w:val="Vorgabetext"/>
        <w:rPr>
          <w:rFonts w:ascii="Arial" w:hAnsi="Arial"/>
          <w:sz w:val="22"/>
          <w:szCs w:val="22"/>
        </w:rPr>
      </w:pPr>
      <w:r w:rsidRPr="00F46723">
        <w:rPr>
          <w:rFonts w:ascii="Arial" w:hAnsi="Arial"/>
          <w:color w:val="FF0000"/>
          <w:sz w:val="22"/>
          <w:szCs w:val="22"/>
        </w:rPr>
        <w:sym w:font="Symbol" w:char="F02A"/>
      </w:r>
      <w:hyperlink r:id="rId254" w:anchor="t180" w:history="1">
        <w:r w:rsidRPr="00F46723">
          <w:rPr>
            <w:rStyle w:val="Hyperlink"/>
            <w:sz w:val="22"/>
            <w:szCs w:val="22"/>
          </w:rPr>
          <w:t>1</w:t>
        </w:r>
        <w:bookmarkStart w:id="349" w:name="_Hlt32710853"/>
        <w:r w:rsidRPr="00F46723">
          <w:rPr>
            <w:rStyle w:val="Hyperlink"/>
            <w:sz w:val="22"/>
            <w:szCs w:val="22"/>
          </w:rPr>
          <w:t>8</w:t>
        </w:r>
        <w:bookmarkStart w:id="350" w:name="_Hlt96491030"/>
        <w:bookmarkStart w:id="351" w:name="_Hlt96490915"/>
        <w:bookmarkEnd w:id="349"/>
        <w:bookmarkEnd w:id="350"/>
        <w:r w:rsidRPr="00F46723">
          <w:rPr>
            <w:rStyle w:val="Hyperlink"/>
            <w:sz w:val="22"/>
            <w:szCs w:val="22"/>
          </w:rPr>
          <w:t>0</w:t>
        </w:r>
        <w:bookmarkEnd w:id="351"/>
        <w:r w:rsidRPr="00F46723">
          <w:rPr>
            <w:rStyle w:val="Hyperlink"/>
            <w:sz w:val="22"/>
            <w:szCs w:val="22"/>
          </w:rPr>
          <w:t>.</w:t>
        </w:r>
      </w:hyperlink>
      <w:r w:rsidRPr="00F46723">
        <w:rPr>
          <w:rFonts w:ascii="Arial" w:hAnsi="Arial"/>
          <w:sz w:val="22"/>
          <w:szCs w:val="22"/>
        </w:rPr>
        <w:t xml:space="preserve"> Durch Zufuhr von 400 kJ werden 300 l Luft bei konstantem Druck erwärmt. Wie groß ist der Druck, wenn sich das Volumen dabei verdoppelt?</w:t>
      </w:r>
      <w:r w:rsidRPr="00F46723">
        <w:rPr>
          <w:rFonts w:ascii="Arial" w:hAnsi="Arial"/>
          <w:sz w:val="22"/>
          <w:szCs w:val="22"/>
        </w:rPr>
        <w:br/>
      </w:r>
      <w:r w:rsidRPr="00F46723">
        <w:rPr>
          <w:rFonts w:ascii="Arial" w:hAnsi="Arial"/>
          <w:sz w:val="22"/>
          <w:szCs w:val="22"/>
        </w:rPr>
        <w:sym w:font="Symbol" w:char="F02A"/>
      </w:r>
      <w:r w:rsidRPr="00F46723">
        <w:rPr>
          <w:rFonts w:ascii="Arial" w:hAnsi="Arial"/>
          <w:sz w:val="22"/>
          <w:szCs w:val="22"/>
        </w:rPr>
        <w:sym w:font="Symbol" w:char="F02A"/>
      </w:r>
      <w:r w:rsidRPr="00F46723">
        <w:rPr>
          <w:rFonts w:ascii="Arial" w:hAnsi="Arial"/>
          <w:sz w:val="22"/>
          <w:szCs w:val="22"/>
        </w:rPr>
        <w:sym w:font="Symbol" w:char="F02A"/>
      </w:r>
    </w:p>
    <w:p w14:paraId="123ADCB2" w14:textId="77777777" w:rsidR="006B5BB5" w:rsidRPr="00F46723" w:rsidRDefault="006B5BB5" w:rsidP="006B5BB5">
      <w:pPr>
        <w:pStyle w:val="Vorgabetext"/>
        <w:rPr>
          <w:rFonts w:ascii="Arial" w:hAnsi="Arial"/>
          <w:sz w:val="22"/>
          <w:szCs w:val="22"/>
        </w:rPr>
      </w:pPr>
      <w:r w:rsidRPr="00F46723">
        <w:rPr>
          <w:rFonts w:ascii="Arial" w:hAnsi="Arial"/>
          <w:sz w:val="22"/>
          <w:szCs w:val="22"/>
        </w:rPr>
        <w:lastRenderedPageBreak/>
        <w:br/>
      </w:r>
      <w:bookmarkStart w:id="352" w:name="_Hlt102540451"/>
      <w:r w:rsidRPr="00F46723">
        <w:rPr>
          <w:rFonts w:ascii="Arial" w:hAnsi="Arial"/>
          <w:color w:val="FF0000"/>
          <w:sz w:val="22"/>
          <w:szCs w:val="22"/>
        </w:rPr>
        <w:sym w:font="Symbol" w:char="F02A"/>
      </w:r>
      <w:hyperlink r:id="rId255" w:anchor="t194" w:history="1">
        <w:r w:rsidRPr="00F46723">
          <w:rPr>
            <w:rStyle w:val="Hyperlink"/>
            <w:sz w:val="22"/>
            <w:szCs w:val="22"/>
          </w:rPr>
          <w:t>1</w:t>
        </w:r>
        <w:bookmarkStart w:id="353" w:name="_Hlt102784055"/>
        <w:r w:rsidRPr="00F46723">
          <w:rPr>
            <w:rStyle w:val="Hyperlink"/>
            <w:sz w:val="22"/>
            <w:szCs w:val="22"/>
          </w:rPr>
          <w:t>9</w:t>
        </w:r>
        <w:bookmarkEnd w:id="353"/>
        <w:r w:rsidRPr="00F46723">
          <w:rPr>
            <w:rStyle w:val="Hyperlink"/>
            <w:sz w:val="22"/>
            <w:szCs w:val="22"/>
          </w:rPr>
          <w:t>4.</w:t>
        </w:r>
      </w:hyperlink>
      <w:r w:rsidRPr="00F46723">
        <w:rPr>
          <w:rFonts w:ascii="Arial" w:hAnsi="Arial"/>
          <w:sz w:val="22"/>
          <w:szCs w:val="22"/>
        </w:rPr>
        <w:t xml:space="preserve"> </w:t>
      </w:r>
      <w:bookmarkEnd w:id="352"/>
      <w:r w:rsidRPr="00F46723">
        <w:rPr>
          <w:rFonts w:ascii="Arial" w:hAnsi="Arial"/>
          <w:sz w:val="22"/>
          <w:szCs w:val="22"/>
        </w:rPr>
        <w:t xml:space="preserve">Es ist die Arbeit zu berechnen, wenn sich 40 l Sauerstoff, die unter einem Druck von 14 MPa stehen, isotherm auf einen Druck von 100 kPa entspannen. </w:t>
      </w:r>
    </w:p>
    <w:p w14:paraId="77315F8B" w14:textId="77777777" w:rsidR="006B5BB5" w:rsidRPr="00F46723" w:rsidRDefault="006B5BB5" w:rsidP="006B5BB5">
      <w:pPr>
        <w:rPr>
          <w:szCs w:val="22"/>
        </w:rPr>
      </w:pPr>
      <w:r w:rsidRPr="00F46723">
        <w:rPr>
          <w:szCs w:val="22"/>
        </w:rPr>
        <w:sym w:font="Symbol" w:char="F02A"/>
      </w:r>
      <w:r w:rsidRPr="00F46723">
        <w:rPr>
          <w:szCs w:val="22"/>
        </w:rPr>
        <w:sym w:font="Symbol" w:char="F02A"/>
      </w:r>
      <w:r w:rsidRPr="00F46723">
        <w:rPr>
          <w:szCs w:val="22"/>
        </w:rPr>
        <w:sym w:font="Symbol" w:char="F02A"/>
      </w:r>
    </w:p>
    <w:p w14:paraId="3C2B5141" w14:textId="77777777" w:rsidR="006B5BB5" w:rsidRPr="00F46723" w:rsidRDefault="006B5BB5" w:rsidP="006B5BB5">
      <w:pPr>
        <w:rPr>
          <w:szCs w:val="22"/>
        </w:rPr>
      </w:pPr>
    </w:p>
    <w:p w14:paraId="64D90AE5" w14:textId="77777777" w:rsidR="006B5BB5" w:rsidRPr="00F46723" w:rsidRDefault="006B5BB5" w:rsidP="006B5BB5">
      <w:pPr>
        <w:pStyle w:val="Vorgabetext"/>
        <w:rPr>
          <w:rFonts w:ascii="Arial" w:hAnsi="Arial"/>
          <w:sz w:val="22"/>
          <w:szCs w:val="22"/>
        </w:rPr>
      </w:pPr>
      <w:r w:rsidRPr="00F46723">
        <w:rPr>
          <w:rFonts w:ascii="Arial" w:hAnsi="Arial"/>
          <w:color w:val="FF0000"/>
          <w:sz w:val="22"/>
          <w:szCs w:val="22"/>
        </w:rPr>
        <w:sym w:font="Symbol" w:char="F02A"/>
      </w:r>
      <w:hyperlink r:id="rId256" w:anchor="t195" w:history="1">
        <w:r w:rsidRPr="00F46723">
          <w:rPr>
            <w:rStyle w:val="Hyperlink"/>
            <w:sz w:val="22"/>
            <w:szCs w:val="22"/>
          </w:rPr>
          <w:t>1</w:t>
        </w:r>
        <w:bookmarkStart w:id="354" w:name="_Hlt102784274"/>
        <w:r w:rsidRPr="00F46723">
          <w:rPr>
            <w:rStyle w:val="Hyperlink"/>
            <w:sz w:val="22"/>
            <w:szCs w:val="22"/>
          </w:rPr>
          <w:t>9</w:t>
        </w:r>
        <w:bookmarkEnd w:id="354"/>
        <w:r w:rsidRPr="00F46723">
          <w:rPr>
            <w:rStyle w:val="Hyperlink"/>
            <w:sz w:val="22"/>
            <w:szCs w:val="22"/>
          </w:rPr>
          <w:t>5.</w:t>
        </w:r>
      </w:hyperlink>
      <w:r w:rsidRPr="00F46723">
        <w:rPr>
          <w:rFonts w:ascii="Arial" w:hAnsi="Arial"/>
          <w:sz w:val="22"/>
          <w:szCs w:val="22"/>
        </w:rPr>
        <w:t xml:space="preserve"> Ein Luftvolumen von 1 m³ hat eine Temperatur von 18 ° C bei einem Druck von 101,3 kPa. Welche Arbeit wird abgegeben, wenn die Temperatur bei konstantem Druck auf 200°C erhöht wird.</w:t>
      </w:r>
    </w:p>
    <w:p w14:paraId="7583DCB0" w14:textId="77777777" w:rsidR="006107AB" w:rsidRPr="00F46723" w:rsidRDefault="006107AB" w:rsidP="006107AB">
      <w:pPr>
        <w:pStyle w:val="Vorgabetext"/>
        <w:rPr>
          <w:rFonts w:ascii="Arial" w:hAnsi="Arial"/>
          <w:sz w:val="22"/>
          <w:szCs w:val="22"/>
        </w:rPr>
      </w:pPr>
      <w:r w:rsidRPr="00F46723">
        <w:rPr>
          <w:sz w:val="22"/>
          <w:szCs w:val="22"/>
        </w:rPr>
        <w:sym w:font="Symbol" w:char="F02A"/>
      </w:r>
      <w:r w:rsidRPr="00F46723">
        <w:rPr>
          <w:sz w:val="22"/>
          <w:szCs w:val="22"/>
        </w:rPr>
        <w:sym w:font="Symbol" w:char="F02A"/>
      </w:r>
    </w:p>
    <w:p w14:paraId="5EB6428C" w14:textId="77777777" w:rsidR="006107AB" w:rsidRPr="00F46723" w:rsidRDefault="006107AB" w:rsidP="006107AB">
      <w:pPr>
        <w:rPr>
          <w:szCs w:val="22"/>
        </w:rPr>
      </w:pPr>
    </w:p>
    <w:p w14:paraId="1123E362" w14:textId="77777777" w:rsidR="006107AB" w:rsidRDefault="006107AB" w:rsidP="006107AB"/>
    <w:p w14:paraId="28D6D702" w14:textId="77777777" w:rsidR="006107AB" w:rsidRDefault="006107AB" w:rsidP="006107AB"/>
    <w:p w14:paraId="5503283D" w14:textId="77777777" w:rsidR="006107AB" w:rsidRDefault="006107AB" w:rsidP="00FC6040">
      <w:pPr>
        <w:pStyle w:val="berschrift3"/>
      </w:pPr>
      <w:r>
        <w:t>Zweiter Hauptsatz</w:t>
      </w:r>
    </w:p>
    <w:p w14:paraId="752B950F"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29A4B23B" w14:textId="77777777" w:rsidTr="006107AB">
        <w:trPr>
          <w:trHeight w:val="397"/>
        </w:trPr>
        <w:tc>
          <w:tcPr>
            <w:tcW w:w="5030" w:type="dxa"/>
            <w:vAlign w:val="center"/>
          </w:tcPr>
          <w:p w14:paraId="240245AE" w14:textId="77777777" w:rsidR="006107AB" w:rsidRDefault="006107AB" w:rsidP="00FC6040">
            <w:pPr>
              <w:pStyle w:val="berschrift4"/>
            </w:pPr>
            <w:bookmarkStart w:id="355" w:name="t7"/>
            <w:bookmarkStart w:id="356" w:name="t8"/>
            <w:bookmarkEnd w:id="355"/>
            <w:bookmarkEnd w:id="356"/>
            <w:r>
              <w:t>Kreisprozesse</w:t>
            </w:r>
          </w:p>
        </w:tc>
        <w:tc>
          <w:tcPr>
            <w:tcW w:w="5030" w:type="dxa"/>
            <w:vAlign w:val="center"/>
          </w:tcPr>
          <w:p w14:paraId="0637E6FA" w14:textId="77777777" w:rsidR="006107AB" w:rsidRDefault="006B738E" w:rsidP="006107AB">
            <w:pPr>
              <w:jc w:val="center"/>
              <w:rPr>
                <w:rStyle w:val="Hyperlink"/>
              </w:rPr>
            </w:pPr>
            <w:hyperlink w:anchor="t0" w:history="1">
              <w:r w:rsidR="006107AB">
                <w:rPr>
                  <w:rStyle w:val="Hyperlink"/>
                </w:rPr>
                <w:t>z</w:t>
              </w:r>
              <w:bookmarkStart w:id="357" w:name="_Hlt514543988"/>
              <w:r w:rsidR="006107AB">
                <w:rPr>
                  <w:rStyle w:val="Hyperlink"/>
                </w:rPr>
                <w:t>u</w:t>
              </w:r>
              <w:bookmarkStart w:id="358" w:name="_Hlt514544010"/>
              <w:bookmarkEnd w:id="357"/>
              <w:r w:rsidR="006107AB">
                <w:rPr>
                  <w:rStyle w:val="Hyperlink"/>
                </w:rPr>
                <w:t>m</w:t>
              </w:r>
              <w:bookmarkEnd w:id="358"/>
              <w:r w:rsidR="006107AB">
                <w:rPr>
                  <w:rStyle w:val="Hyperlink"/>
                </w:rPr>
                <w:t xml:space="preserve"> Inh</w:t>
              </w:r>
              <w:bookmarkStart w:id="359" w:name="_Hlt225492977"/>
              <w:r w:rsidR="006107AB">
                <w:rPr>
                  <w:rStyle w:val="Hyperlink"/>
                </w:rPr>
                <w:t>a</w:t>
              </w:r>
              <w:bookmarkEnd w:id="359"/>
              <w:r w:rsidR="006107AB">
                <w:rPr>
                  <w:rStyle w:val="Hyperlink"/>
                </w:rPr>
                <w:t>lt</w:t>
              </w:r>
              <w:bookmarkStart w:id="360" w:name="_Hlt513299588"/>
              <w:r w:rsidR="006107AB">
                <w:rPr>
                  <w:rStyle w:val="Hyperlink"/>
                </w:rPr>
                <w:t>s</w:t>
              </w:r>
              <w:bookmarkEnd w:id="360"/>
              <w:r w:rsidR="006107AB">
                <w:rPr>
                  <w:rStyle w:val="Hyperlink"/>
                </w:rPr>
                <w:t>ve</w:t>
              </w:r>
              <w:bookmarkStart w:id="361" w:name="_Hlt225042192"/>
              <w:r w:rsidR="006107AB">
                <w:rPr>
                  <w:rStyle w:val="Hyperlink"/>
                </w:rPr>
                <w:t>r</w:t>
              </w:r>
              <w:bookmarkStart w:id="362" w:name="_Hlt513299606"/>
              <w:bookmarkEnd w:id="361"/>
              <w:r w:rsidR="006107AB">
                <w:rPr>
                  <w:rStyle w:val="Hyperlink"/>
                </w:rPr>
                <w:t>z</w:t>
              </w:r>
              <w:bookmarkEnd w:id="362"/>
              <w:r w:rsidR="006107AB">
                <w:rPr>
                  <w:rStyle w:val="Hyperlink"/>
                </w:rPr>
                <w:t>eichnis</w:t>
              </w:r>
            </w:hyperlink>
          </w:p>
        </w:tc>
      </w:tr>
      <w:tr w:rsidR="006107AB" w14:paraId="3CA5DB67" w14:textId="77777777" w:rsidTr="006107AB">
        <w:trPr>
          <w:trHeight w:val="397"/>
        </w:trPr>
        <w:tc>
          <w:tcPr>
            <w:tcW w:w="10060" w:type="dxa"/>
            <w:gridSpan w:val="2"/>
            <w:vAlign w:val="center"/>
          </w:tcPr>
          <w:p w14:paraId="2E5637C2" w14:textId="77777777" w:rsidR="006107AB" w:rsidRDefault="006B738E" w:rsidP="006107AB">
            <w:pPr>
              <w:jc w:val="center"/>
              <w:rPr>
                <w:rStyle w:val="Hyperlink"/>
              </w:rPr>
            </w:pPr>
            <w:hyperlink r:id="rId257" w:anchor="ideales_gas" w:history="1">
              <w:r w:rsidR="006107AB" w:rsidRPr="004D5E94">
                <w:rPr>
                  <w:rStyle w:val="Hyperlink"/>
                </w:rPr>
                <w:t>Formeln zum Thema</w:t>
              </w:r>
            </w:hyperlink>
          </w:p>
        </w:tc>
      </w:tr>
    </w:tbl>
    <w:p w14:paraId="41DED4A9" w14:textId="77777777" w:rsidR="006107AB" w:rsidRDefault="006B738E" w:rsidP="006107AB">
      <w:hyperlink r:id="rId258" w:anchor="t4" w:history="1">
        <w:r w:rsidR="006107AB">
          <w:rPr>
            <w:rStyle w:val="Hyperlink"/>
          </w:rPr>
          <w:t>4.</w:t>
        </w:r>
      </w:hyperlink>
      <w:r w:rsidR="006107AB">
        <w:t xml:space="preserve"> In einem Ottomotor mit 1600 cm ³ Volumen wird ein Benzin-Luft-Gemisch auf den 100. Teil des ursprünglichen Volumens verdichtet und dann gezündet. Die Verbrennungstemperatur beträgt  600 °C. Die Abgase kühlen bei der darauf folgenden Expansion auf 80 °C ab und gelangen zum Auspuff. Welcher maximale Wirkungsgrad ist bei diesem Motor möglich?</w:t>
      </w:r>
      <w:r w:rsidR="006107AB">
        <w:br/>
      </w:r>
      <w:r w:rsidR="006107AB">
        <w:rPr>
          <w:sz w:val="24"/>
        </w:rPr>
        <w:sym w:font="Symbol" w:char="F02A"/>
      </w:r>
      <w:r w:rsidR="006107AB">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7091FB27" w14:textId="77777777" w:rsidTr="006107AB">
        <w:tc>
          <w:tcPr>
            <w:tcW w:w="5030" w:type="dxa"/>
          </w:tcPr>
          <w:p w14:paraId="1C9133DC" w14:textId="77777777" w:rsidR="006107AB" w:rsidRDefault="006107AB" w:rsidP="006107AB">
            <w:r>
              <w:rPr>
                <w:color w:val="FF0000"/>
                <w:sz w:val="36"/>
              </w:rPr>
              <w:sym w:font="Symbol" w:char="F02A"/>
            </w:r>
            <w:bookmarkStart w:id="363" w:name="_Hlt34977536"/>
            <w:bookmarkStart w:id="364" w:name="_Hlt34977110"/>
            <w:bookmarkEnd w:id="363"/>
            <w:r>
              <w:fldChar w:fldCharType="begin"/>
            </w:r>
            <w:r w:rsidR="0003313D">
              <w:instrText>HYPERLINK "lsgtherm</w:instrText>
            </w:r>
            <w:r w:rsidR="007D4928">
              <w:instrText>.docx</w:instrText>
            </w:r>
            <w:r w:rsidR="0003313D">
              <w:instrText>" \l "t5"</w:instrText>
            </w:r>
            <w:r>
              <w:fldChar w:fldCharType="separate"/>
            </w:r>
            <w:r>
              <w:rPr>
                <w:rStyle w:val="Hyperlink"/>
              </w:rPr>
              <w:t>5.</w:t>
            </w:r>
            <w:r>
              <w:fldChar w:fldCharType="end"/>
            </w:r>
            <w:bookmarkEnd w:id="364"/>
            <w:r>
              <w:t xml:space="preserve"> Das nebenstehende p-V-Diagramm zeigt den in einer speziellen Wärmekraftmaschine ablaufenden Kreisproze</w:t>
            </w:r>
            <w:r w:rsidR="00A541B6">
              <w:t>ss</w:t>
            </w:r>
            <w:r>
              <w:t>. Die Maschine arbeitet mit 0,1 mol eines idealen einatomigen Gases.</w:t>
            </w:r>
            <w:r>
              <w:br/>
              <w:t>a) Das Volumenverhältnis ist V</w:t>
            </w:r>
            <w:r>
              <w:rPr>
                <w:vertAlign w:val="subscript"/>
              </w:rPr>
              <w:t>2</w:t>
            </w:r>
            <w:r>
              <w:t>/V</w:t>
            </w:r>
            <w:r>
              <w:rPr>
                <w:vertAlign w:val="subscript"/>
              </w:rPr>
              <w:t>1</w:t>
            </w:r>
            <w:r>
              <w:t> = 4.</w:t>
            </w:r>
            <w:r>
              <w:br/>
              <w:t>Berechnen Sie T</w:t>
            </w:r>
            <w:r>
              <w:rPr>
                <w:vertAlign w:val="subscript"/>
              </w:rPr>
              <w:t>1</w:t>
            </w:r>
            <w:r>
              <w:t>.</w:t>
            </w:r>
            <w:r>
              <w:br/>
              <w:t>b) Zeichnen Sie ein V-T-Diagramm und ein p-T-Diagramm.</w:t>
            </w:r>
            <w:r>
              <w:br/>
              <w:t>c) Berechnen Sie für den Übergang 2-3 die Volumenarbeit.</w:t>
            </w:r>
            <w:r>
              <w:br/>
            </w:r>
            <w:r>
              <w:rPr>
                <w:sz w:val="24"/>
              </w:rPr>
              <w:sym w:font="Symbol" w:char="F02A"/>
            </w:r>
            <w:r>
              <w:rPr>
                <w:sz w:val="24"/>
              </w:rPr>
              <w:sym w:font="Symbol" w:char="F02A"/>
            </w:r>
            <w:r>
              <w:rPr>
                <w:sz w:val="24"/>
              </w:rPr>
              <w:sym w:font="Symbol" w:char="F02A"/>
            </w:r>
            <w:r>
              <w:rPr>
                <w:sz w:val="24"/>
              </w:rPr>
              <w:sym w:font="Symbol" w:char="F02A"/>
            </w:r>
          </w:p>
        </w:tc>
        <w:tc>
          <w:tcPr>
            <w:tcW w:w="5030" w:type="dxa"/>
          </w:tcPr>
          <w:p w14:paraId="097F37F2" w14:textId="77777777" w:rsidR="006107AB" w:rsidRDefault="006B738E" w:rsidP="006107AB">
            <w:r>
              <w:pict w14:anchorId="365A2FB2">
                <v:shape id="_x0000_i1060" type="#_x0000_t75" style="width:152.45pt;height:129.45pt" fillcolor="window">
                  <v:imagedata r:id="rId259" o:title="t5"/>
                </v:shape>
              </w:pict>
            </w:r>
          </w:p>
        </w:tc>
      </w:tr>
    </w:tbl>
    <w:p w14:paraId="2B5D08DF"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007BAFD8" w14:textId="77777777" w:rsidTr="006107AB">
        <w:tc>
          <w:tcPr>
            <w:tcW w:w="5030" w:type="dxa"/>
          </w:tcPr>
          <w:bookmarkStart w:id="365" w:name="_Hlt34983794"/>
          <w:p w14:paraId="2B2A16AC" w14:textId="77777777" w:rsidR="006107AB" w:rsidRDefault="006107AB" w:rsidP="006107AB">
            <w:r>
              <w:fldChar w:fldCharType="begin"/>
            </w:r>
            <w:r w:rsidR="0003313D">
              <w:instrText>HYPERLINK "lsgtherm</w:instrText>
            </w:r>
            <w:r w:rsidR="007D4928">
              <w:instrText>.docx</w:instrText>
            </w:r>
            <w:r w:rsidR="0003313D">
              <w:instrText>" \l "t31"</w:instrText>
            </w:r>
            <w:r>
              <w:fldChar w:fldCharType="separate"/>
            </w:r>
            <w:r>
              <w:rPr>
                <w:rStyle w:val="Hyperlink"/>
              </w:rPr>
              <w:t>31.</w:t>
            </w:r>
            <w:r>
              <w:fldChar w:fldCharType="end"/>
            </w:r>
            <w:bookmarkEnd w:id="365"/>
            <w:r>
              <w:t xml:space="preserve"> Der im p-V-Diagramm angegebene Kreisproze</w:t>
            </w:r>
            <w:r w:rsidR="005A1C46">
              <w:t>ss</w:t>
            </w:r>
            <w:r>
              <w:t xml:space="preserve"> eines idealen Gases soll qualitativ in das entsprechende V</w:t>
            </w:r>
            <w:r>
              <w:noBreakHyphen/>
              <w:t>T</w:t>
            </w:r>
            <w:r>
              <w:noBreakHyphen/>
              <w:t xml:space="preserve">Diagramm umgezeichnet werden. </w:t>
            </w:r>
          </w:p>
          <w:p w14:paraId="08B49F27" w14:textId="77777777" w:rsidR="006107AB" w:rsidRDefault="006107AB" w:rsidP="006107AB">
            <w:r>
              <w:rPr>
                <w:sz w:val="24"/>
              </w:rPr>
              <w:sym w:font="Symbol" w:char="F02A"/>
            </w:r>
            <w:r>
              <w:rPr>
                <w:sz w:val="24"/>
              </w:rPr>
              <w:sym w:font="Symbol" w:char="F02A"/>
            </w:r>
            <w:r>
              <w:rPr>
                <w:sz w:val="24"/>
              </w:rPr>
              <w:sym w:font="Symbol" w:char="F02A"/>
            </w:r>
          </w:p>
        </w:tc>
        <w:tc>
          <w:tcPr>
            <w:tcW w:w="5030" w:type="dxa"/>
          </w:tcPr>
          <w:p w14:paraId="144A4668" w14:textId="77777777" w:rsidR="006107AB" w:rsidRDefault="006B738E" w:rsidP="006107AB">
            <w:r>
              <w:pict w14:anchorId="3CE4923D">
                <v:shape id="_x0000_i1061" type="#_x0000_t75" style="width:188.45pt;height:187.65pt" fillcolor="window">
                  <v:imagedata r:id="rId260" o:title="t31"/>
                </v:shape>
              </w:pict>
            </w:r>
          </w:p>
        </w:tc>
      </w:tr>
    </w:tbl>
    <w:p w14:paraId="24159D74"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76D66C4F" w14:textId="77777777" w:rsidTr="006107AB">
        <w:tc>
          <w:tcPr>
            <w:tcW w:w="5030" w:type="dxa"/>
          </w:tcPr>
          <w:bookmarkStart w:id="366" w:name="_Hlt34983820"/>
          <w:p w14:paraId="6C463684" w14:textId="77777777" w:rsidR="006107AB" w:rsidRDefault="006107AB" w:rsidP="006107AB">
            <w:r>
              <w:lastRenderedPageBreak/>
              <w:fldChar w:fldCharType="begin"/>
            </w:r>
            <w:r w:rsidR="0003313D">
              <w:instrText>HYPERLINK "lsgtherm</w:instrText>
            </w:r>
            <w:r w:rsidR="007D4928">
              <w:instrText>.docx</w:instrText>
            </w:r>
            <w:r w:rsidR="0003313D">
              <w:instrText>" \l "t32"</w:instrText>
            </w:r>
            <w:r>
              <w:fldChar w:fldCharType="separate"/>
            </w:r>
            <w:r>
              <w:rPr>
                <w:rStyle w:val="Hyperlink"/>
              </w:rPr>
              <w:t>3</w:t>
            </w:r>
            <w:bookmarkStart w:id="367" w:name="_Hlt62982111"/>
            <w:r>
              <w:rPr>
                <w:rStyle w:val="Hyperlink"/>
              </w:rPr>
              <w:t>2</w:t>
            </w:r>
            <w:bookmarkEnd w:id="367"/>
            <w:r>
              <w:rPr>
                <w:rStyle w:val="Hyperlink"/>
              </w:rPr>
              <w:t>.</w:t>
            </w:r>
            <w:r>
              <w:fldChar w:fldCharType="end"/>
            </w:r>
            <w:bookmarkEnd w:id="366"/>
            <w:r>
              <w:t xml:space="preserve"> Der im p</w:t>
            </w:r>
            <w:r>
              <w:noBreakHyphen/>
              <w:t>V</w:t>
            </w:r>
            <w:r>
              <w:noBreakHyphen/>
              <w:t>Diagramm angegebene Kreisproze</w:t>
            </w:r>
            <w:r w:rsidR="00326B7C">
              <w:t>ss</w:t>
            </w:r>
            <w:r>
              <w:t xml:space="preserve"> eines idealen Gases soll qualitativ in das entsprechende p</w:t>
            </w:r>
            <w:r>
              <w:noBreakHyphen/>
              <w:t>T</w:t>
            </w:r>
            <w:r>
              <w:noBreakHyphen/>
              <w:t>Diagramm übertragen werden.</w:t>
            </w:r>
            <w:r>
              <w:br/>
            </w:r>
            <w:r>
              <w:rPr>
                <w:sz w:val="24"/>
              </w:rPr>
              <w:sym w:font="Symbol" w:char="F02A"/>
            </w:r>
            <w:r>
              <w:rPr>
                <w:sz w:val="24"/>
              </w:rPr>
              <w:sym w:font="Symbol" w:char="F02A"/>
            </w:r>
            <w:r>
              <w:rPr>
                <w:sz w:val="24"/>
              </w:rPr>
              <w:sym w:font="Symbol" w:char="F02A"/>
            </w:r>
          </w:p>
        </w:tc>
        <w:tc>
          <w:tcPr>
            <w:tcW w:w="5030" w:type="dxa"/>
          </w:tcPr>
          <w:p w14:paraId="5CA66751" w14:textId="77777777" w:rsidR="006107AB" w:rsidRDefault="006B738E" w:rsidP="006107AB">
            <w:r>
              <w:pict w14:anchorId="27CAF38C">
                <v:shape id="_x0000_i1062" type="#_x0000_t75" style="width:170.8pt;height:173.1pt" fillcolor="window">
                  <v:imagedata r:id="rId261" o:title="t32"/>
                </v:shape>
              </w:pict>
            </w:r>
          </w:p>
        </w:tc>
      </w:tr>
    </w:tbl>
    <w:p w14:paraId="1B060365"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59C03823" w14:textId="77777777" w:rsidTr="006107AB">
        <w:tc>
          <w:tcPr>
            <w:tcW w:w="5030" w:type="dxa"/>
          </w:tcPr>
          <w:bookmarkStart w:id="368" w:name="_Hlt34983823"/>
          <w:p w14:paraId="50BCF45C" w14:textId="77777777" w:rsidR="006107AB" w:rsidRDefault="006107AB" w:rsidP="006107AB">
            <w:r>
              <w:fldChar w:fldCharType="begin"/>
            </w:r>
            <w:r w:rsidR="0003313D">
              <w:instrText>HYPERLINK "lsgtherm</w:instrText>
            </w:r>
            <w:r w:rsidR="007D4928">
              <w:instrText>.docx</w:instrText>
            </w:r>
            <w:r w:rsidR="0003313D">
              <w:instrText>" \l "t33"</w:instrText>
            </w:r>
            <w:r>
              <w:fldChar w:fldCharType="separate"/>
            </w:r>
            <w:r>
              <w:rPr>
                <w:rStyle w:val="Hyperlink"/>
              </w:rPr>
              <w:t>33.</w:t>
            </w:r>
            <w:r>
              <w:fldChar w:fldCharType="end"/>
            </w:r>
            <w:bookmarkEnd w:id="368"/>
            <w:r>
              <w:t xml:space="preserve"> Der aus dem V-T-Diagramm ersichtliche Kreisproze</w:t>
            </w:r>
            <w:r w:rsidR="005A1C46">
              <w:t>ss</w:t>
            </w:r>
            <w:r>
              <w:t xml:space="preserve"> eines idealen Gases soll qualitativ in das entsprechende p-V-Diagramm übertragen werden.</w:t>
            </w:r>
            <w:r>
              <w:br/>
            </w:r>
            <w:r>
              <w:rPr>
                <w:sz w:val="24"/>
              </w:rPr>
              <w:sym w:font="Symbol" w:char="F02A"/>
            </w:r>
            <w:r>
              <w:rPr>
                <w:sz w:val="24"/>
              </w:rPr>
              <w:sym w:font="Symbol" w:char="F02A"/>
            </w:r>
            <w:r>
              <w:rPr>
                <w:sz w:val="24"/>
              </w:rPr>
              <w:sym w:font="Symbol" w:char="F02A"/>
            </w:r>
          </w:p>
        </w:tc>
        <w:tc>
          <w:tcPr>
            <w:tcW w:w="5030" w:type="dxa"/>
          </w:tcPr>
          <w:p w14:paraId="7BF74FE0" w14:textId="77777777" w:rsidR="006107AB" w:rsidRDefault="006B738E" w:rsidP="006107AB">
            <w:r>
              <w:pict w14:anchorId="2FEDFCFB">
                <v:shape id="_x0000_i1063" type="#_x0000_t75" style="width:122.55pt;height:122.55pt" fillcolor="window">
                  <v:imagedata r:id="rId262" o:title="t33"/>
                </v:shape>
              </w:pict>
            </w:r>
          </w:p>
        </w:tc>
      </w:tr>
    </w:tbl>
    <w:p w14:paraId="3E3688FB"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3564807A" w14:textId="77777777" w:rsidTr="006107AB">
        <w:tc>
          <w:tcPr>
            <w:tcW w:w="5030" w:type="dxa"/>
          </w:tcPr>
          <w:p w14:paraId="4D31DF19" w14:textId="77777777" w:rsidR="006107AB" w:rsidRDefault="006107AB" w:rsidP="006107AB">
            <w:bookmarkStart w:id="369" w:name="_Hlt34983830"/>
            <w:r>
              <w:rPr>
                <w:color w:val="FF0000"/>
                <w:sz w:val="36"/>
              </w:rPr>
              <w:sym w:font="Symbol" w:char="F02A"/>
            </w:r>
            <w:hyperlink r:id="rId263" w:anchor="t34" w:history="1">
              <w:r>
                <w:rPr>
                  <w:rStyle w:val="Hyperlink"/>
                </w:rPr>
                <w:t>3</w:t>
              </w:r>
              <w:bookmarkStart w:id="370" w:name="_Hlt34983888"/>
              <w:r>
                <w:rPr>
                  <w:rStyle w:val="Hyperlink"/>
                </w:rPr>
                <w:t>4</w:t>
              </w:r>
              <w:bookmarkEnd w:id="370"/>
              <w:r>
                <w:rPr>
                  <w:rStyle w:val="Hyperlink"/>
                </w:rPr>
                <w:t>.</w:t>
              </w:r>
            </w:hyperlink>
            <w:bookmarkEnd w:id="369"/>
            <w:r>
              <w:t xml:space="preserve"> </w:t>
            </w:r>
            <w:bookmarkStart w:id="371" w:name="_Hlt34986195"/>
            <w:bookmarkStart w:id="372" w:name="_Hlt34985171"/>
            <w:bookmarkEnd w:id="371"/>
            <w:r>
              <w:t>Die obere Isotherme mit T</w:t>
            </w:r>
            <w:r>
              <w:rPr>
                <w:vertAlign w:val="subscript"/>
              </w:rPr>
              <w:t>1</w:t>
            </w:r>
            <w:r>
              <w:t>= 500 K des Carnot</w:t>
            </w:r>
            <w:r w:rsidR="005A1C46">
              <w:t>p</w:t>
            </w:r>
            <w:r>
              <w:t>rozesses eines idealen Gases (</w:t>
            </w:r>
            <w:r>
              <w:sym w:font="Symbol" w:char="F06B"/>
            </w:r>
            <w:r>
              <w:t> = 1,4) verläuft zwischen den Zuständen p</w:t>
            </w:r>
            <w:r>
              <w:rPr>
                <w:vertAlign w:val="subscript"/>
              </w:rPr>
              <w:t>1</w:t>
            </w:r>
            <w:r>
              <w:t> = 8 bar, V</w:t>
            </w:r>
            <w:r>
              <w:rPr>
                <w:vertAlign w:val="subscript"/>
              </w:rPr>
              <w:t>1</w:t>
            </w:r>
            <w:r>
              <w:t> = 2 m³ und p</w:t>
            </w:r>
            <w:r>
              <w:rPr>
                <w:vertAlign w:val="subscript"/>
              </w:rPr>
              <w:t>2</w:t>
            </w:r>
            <w:r>
              <w:t> = 4 bar, V</w:t>
            </w:r>
            <w:r>
              <w:rPr>
                <w:vertAlign w:val="subscript"/>
              </w:rPr>
              <w:t>2</w:t>
            </w:r>
            <w:r>
              <w:t> = 4 m³. Zu berechnen sind die Größen p</w:t>
            </w:r>
            <w:r>
              <w:rPr>
                <w:vertAlign w:val="subscript"/>
              </w:rPr>
              <w:t>3</w:t>
            </w:r>
            <w:r>
              <w:t>, V</w:t>
            </w:r>
            <w:r>
              <w:rPr>
                <w:vertAlign w:val="subscript"/>
              </w:rPr>
              <w:t>3</w:t>
            </w:r>
            <w:r>
              <w:t>, p</w:t>
            </w:r>
            <w:r>
              <w:rPr>
                <w:vertAlign w:val="subscript"/>
              </w:rPr>
              <w:t>4</w:t>
            </w:r>
            <w:r>
              <w:t>, V</w:t>
            </w:r>
            <w:r>
              <w:rPr>
                <w:vertAlign w:val="subscript"/>
              </w:rPr>
              <w:t>4</w:t>
            </w:r>
            <w:r>
              <w:t>, wenn die untere Temperatur T</w:t>
            </w:r>
            <w:r w:rsidR="009F24AE">
              <w:rPr>
                <w:vertAlign w:val="subscript"/>
              </w:rPr>
              <w:t>3</w:t>
            </w:r>
            <w:r>
              <w:t>= 350 K beträgt, sowie die ausgetauschten Wärmemengen Q</w:t>
            </w:r>
            <w:r>
              <w:rPr>
                <w:vertAlign w:val="subscript"/>
              </w:rPr>
              <w:t>1</w:t>
            </w:r>
            <w:r>
              <w:t xml:space="preserve"> und Q</w:t>
            </w:r>
            <w:r>
              <w:rPr>
                <w:vertAlign w:val="subscript"/>
              </w:rPr>
              <w:t>2</w:t>
            </w:r>
            <w:r>
              <w:t xml:space="preserve"> und der thermische Wirkungsgrad.</w:t>
            </w:r>
            <w:r>
              <w:br/>
            </w:r>
            <w:bookmarkEnd w:id="372"/>
            <w:r>
              <w:rPr>
                <w:sz w:val="24"/>
              </w:rPr>
              <w:sym w:font="Symbol" w:char="F02A"/>
            </w:r>
            <w:r>
              <w:rPr>
                <w:sz w:val="24"/>
              </w:rPr>
              <w:sym w:font="Symbol" w:char="F02A"/>
            </w:r>
            <w:r>
              <w:rPr>
                <w:sz w:val="24"/>
              </w:rPr>
              <w:sym w:font="Symbol" w:char="F02A"/>
            </w:r>
            <w:r>
              <w:rPr>
                <w:sz w:val="24"/>
              </w:rPr>
              <w:sym w:font="Symbol" w:char="F02A"/>
            </w:r>
          </w:p>
        </w:tc>
        <w:tc>
          <w:tcPr>
            <w:tcW w:w="5030" w:type="dxa"/>
          </w:tcPr>
          <w:p w14:paraId="0D489ABA" w14:textId="77777777" w:rsidR="006107AB" w:rsidRDefault="006B738E" w:rsidP="006107AB">
            <w:r>
              <w:pict w14:anchorId="580EE8B9">
                <v:shape id="_x0000_i1064" type="#_x0000_t75" style="width:202.2pt;height:150.9pt">
                  <v:imagedata r:id="rId264" o:title="t34"/>
                </v:shape>
              </w:pict>
            </w:r>
          </w:p>
        </w:tc>
      </w:tr>
    </w:tbl>
    <w:bookmarkStart w:id="373" w:name="_Hlt34983854"/>
    <w:p w14:paraId="6BA196EB" w14:textId="77777777" w:rsidR="006107AB" w:rsidRDefault="006107AB" w:rsidP="006107AB">
      <w:r>
        <w:fldChar w:fldCharType="begin"/>
      </w:r>
      <w:r w:rsidR="0003313D">
        <w:instrText>HYPERLINK "lsgtherm</w:instrText>
      </w:r>
      <w:r w:rsidR="007D4928">
        <w:instrText>.docx</w:instrText>
      </w:r>
      <w:r w:rsidR="0003313D">
        <w:instrText>" \l "t35"</w:instrText>
      </w:r>
      <w:r>
        <w:fldChar w:fldCharType="separate"/>
      </w:r>
      <w:r>
        <w:rPr>
          <w:rStyle w:val="Hyperlink"/>
        </w:rPr>
        <w:t>3</w:t>
      </w:r>
      <w:bookmarkStart w:id="374" w:name="_Hlt85500564"/>
      <w:r>
        <w:rPr>
          <w:rStyle w:val="Hyperlink"/>
        </w:rPr>
        <w:t>5</w:t>
      </w:r>
      <w:bookmarkEnd w:id="374"/>
      <w:r>
        <w:rPr>
          <w:rStyle w:val="Hyperlink"/>
        </w:rPr>
        <w:t>.</w:t>
      </w:r>
      <w:r>
        <w:fldChar w:fldCharType="end"/>
      </w:r>
      <w:bookmarkEnd w:id="373"/>
      <w:r>
        <w:t xml:space="preserve"> Auf welchen Betrag ist die obere Arbeitstemperatur eines zwischen 40°C und 120°C arbeitenden Carnotprozesses zu erhöhen, damit  sich der Wirkungsgrad verdoppelt?</w:t>
      </w:r>
      <w:r>
        <w:br/>
      </w:r>
      <w:r>
        <w:rPr>
          <w:sz w:val="24"/>
        </w:rPr>
        <w:sym w:font="Symbol" w:char="F02A"/>
      </w:r>
      <w:r>
        <w:rPr>
          <w:sz w:val="24"/>
        </w:rPr>
        <w:sym w:font="Symbol" w:char="F02A"/>
      </w:r>
      <w:r>
        <w:rPr>
          <w:sz w:val="24"/>
        </w:rPr>
        <w:sym w:font="Symbol" w:char="F02A"/>
      </w:r>
    </w:p>
    <w:p w14:paraId="3127A3F7" w14:textId="77777777" w:rsidR="006107AB" w:rsidRDefault="006B738E" w:rsidP="006107AB">
      <w:hyperlink r:id="rId265" w:anchor="t36" w:history="1">
        <w:r w:rsidR="006107AB">
          <w:rPr>
            <w:rStyle w:val="Hyperlink"/>
          </w:rPr>
          <w:t>36.</w:t>
        </w:r>
      </w:hyperlink>
      <w:r w:rsidR="006107AB">
        <w:t xml:space="preserve"> In einem Carnotproze</w:t>
      </w:r>
      <w:r w:rsidR="005A1C46">
        <w:t>ss</w:t>
      </w:r>
      <w:r w:rsidR="006107AB">
        <w:t xml:space="preserve"> mit dem Wirkungsgrad 0,6 wird bei 900 K je Zyklus die Wärmemenge 2000 J zugeführt. Welche Wärmemenge wird abgeführt und bei welcher Temperatur geschieht dies?</w:t>
      </w:r>
      <w:r w:rsidR="006107AB">
        <w:br/>
      </w:r>
      <w:r w:rsidR="006107AB">
        <w:rPr>
          <w:sz w:val="24"/>
        </w:rPr>
        <w:sym w:font="Symbol" w:char="F02A"/>
      </w:r>
      <w:r w:rsidR="006107AB">
        <w:rPr>
          <w:sz w:val="24"/>
        </w:rPr>
        <w:sym w:font="Symbol" w:char="F02A"/>
      </w:r>
      <w:r w:rsidR="006107AB">
        <w:rPr>
          <w:sz w:val="24"/>
        </w:rPr>
        <w:sym w:font="Symbol" w:char="F02A"/>
      </w:r>
    </w:p>
    <w:p w14:paraId="58CA1877" w14:textId="77777777" w:rsidR="006107AB" w:rsidRDefault="006107AB" w:rsidP="006107AB">
      <w:pPr>
        <w:rPr>
          <w:rFonts w:ascii="ArialMT" w:hAnsi="ArialMT"/>
          <w:snapToGrid w:val="0"/>
        </w:rPr>
      </w:pPr>
      <w:r>
        <w:rPr>
          <w:color w:val="FF0000"/>
          <w:sz w:val="36"/>
        </w:rPr>
        <w:sym w:font="Symbol" w:char="F02A"/>
      </w:r>
      <w:hyperlink r:id="rId266" w:anchor="t69" w:history="1">
        <w:r>
          <w:rPr>
            <w:rStyle w:val="Hyperlink"/>
          </w:rPr>
          <w:t>6</w:t>
        </w:r>
        <w:bookmarkStart w:id="375" w:name="_Hlt163113060"/>
        <w:bookmarkStart w:id="376" w:name="_Hlt85500573"/>
        <w:bookmarkEnd w:id="375"/>
        <w:r>
          <w:rPr>
            <w:rStyle w:val="Hyperlink"/>
          </w:rPr>
          <w:t>9</w:t>
        </w:r>
        <w:bookmarkEnd w:id="376"/>
        <w:r>
          <w:rPr>
            <w:rStyle w:val="Hyperlink"/>
          </w:rPr>
          <w:t>.</w:t>
        </w:r>
      </w:hyperlink>
      <w:r>
        <w:t xml:space="preserve"> In einer Wärmekraftmaschine wird das in einem Zylinder befindliche Arbeitsgas Helium durch einen beweglichen Kolben abgeschlossen. Von außen wird das Gas abwechselnd beheizt und gekühlt. Dabei bewegt sich der Kolben periodisch hin und her und dreht eine Welle. Die folgenden Betrachtungen beginnen im Anfangszustand mit dem Druck 0,20 MPa, dem Volumen 150 cm³ und der Temperatur 300 K.</w:t>
      </w:r>
      <w:r>
        <w:br/>
        <w:t>a) Berechnen Sie die Masse des eingeschlossenen Heliums.</w:t>
      </w:r>
      <w:r>
        <w:br/>
        <w:t>b) Während eines vollständigen Arbeitszyklus durchläuft das Gas folgende Zustandsänderungen:</w:t>
      </w:r>
      <w:r>
        <w:br/>
        <w:t>1 -&gt; 2 isochore Erwärmung auf 600 K</w:t>
      </w:r>
      <w:r>
        <w:br/>
      </w:r>
      <w:r>
        <w:lastRenderedPageBreak/>
        <w:t>2 -&gt; 3 isotherme Expansion auf das doppelte Volumen</w:t>
      </w:r>
      <w:r>
        <w:br/>
        <w:t>3 -&gt; 4 isochore Abkühlung auf die Anfangstemperatur</w:t>
      </w:r>
      <w:r>
        <w:br/>
        <w:t>4 -&gt; 1 isotherme Kompression auf das Anfangsvolumen.</w:t>
      </w:r>
      <w:r>
        <w:br/>
        <w:t>Stellen Sie diese Zustandsänderungen in einem p-V-Diagramm dar.</w:t>
      </w:r>
      <w:r>
        <w:br/>
        <w:t>Berechnen Sie hierzu die fehlenden Drücke.</w:t>
      </w:r>
      <w:r>
        <w:br/>
        <w:t xml:space="preserve">c) Kennzeichnen Sie im p-V-Diagramm die vom Motor in einem Zyklus abgegebene mechanische Arbeit (Nutzarbeit) und berechnen Sie deren Betrag unter Verwendung der </w:t>
      </w:r>
      <w:proofErr w:type="gramStart"/>
      <w:r w:rsidR="005673B9">
        <w:t xml:space="preserve">Gleichung </w:t>
      </w:r>
      <w:proofErr w:type="gramEnd"/>
      <w:r w:rsidR="005673B9" w:rsidRPr="005673B9">
        <w:rPr>
          <w:position w:val="-32"/>
        </w:rPr>
        <w:object w:dxaOrig="1700" w:dyaOrig="740" w14:anchorId="4F02DC3F">
          <v:shape id="_x0000_i1065" type="#_x0000_t75" style="width:83.5pt;height:34.45pt" o:ole="">
            <v:imagedata r:id="rId267" o:title=""/>
          </v:shape>
          <o:OLEObject Type="Embed" ProgID="Equation.DSMT4" ShapeID="_x0000_i1065" DrawAspect="Content" ObjectID="_1735307486" r:id="rId268"/>
        </w:object>
      </w:r>
      <w:r>
        <w:t>.</w:t>
      </w:r>
      <w:r>
        <w:br/>
        <w:t>d) Berechnen Sie den Wirkungsgrad des Motors als Verhältnis von Nutzarbeitsbetrag und während der Zustandsänderung 1 -&gt; 2 sowie 2 -&gt; 3 insgesamt zugeführten Wärme.</w:t>
      </w:r>
      <w:r>
        <w:br/>
      </w:r>
      <w:r>
        <w:rPr>
          <w:sz w:val="24"/>
        </w:rPr>
        <w:sym w:font="Symbol" w:char="F02A"/>
      </w:r>
      <w:r>
        <w:rPr>
          <w:sz w:val="24"/>
        </w:rPr>
        <w:sym w:font="Symbol" w:char="F02A"/>
      </w:r>
      <w:r>
        <w:rPr>
          <w:sz w:val="24"/>
        </w:rPr>
        <w:sym w:font="Symbol" w:char="F02A"/>
      </w:r>
      <w:r>
        <w:rPr>
          <w:sz w:val="24"/>
        </w:rPr>
        <w:sym w:font="Symbol" w:char="F02A"/>
      </w:r>
      <w:r>
        <w:rPr>
          <w:sz w:val="24"/>
        </w:rPr>
        <w:br/>
      </w:r>
      <w:hyperlink r:id="rId269" w:anchor="t165" w:history="1">
        <w:r>
          <w:rPr>
            <w:rStyle w:val="Hyperlink"/>
          </w:rPr>
          <w:t>1</w:t>
        </w:r>
        <w:bookmarkStart w:id="377" w:name="_Hlt36954182"/>
        <w:r>
          <w:rPr>
            <w:rStyle w:val="Hyperlink"/>
          </w:rPr>
          <w:t>6</w:t>
        </w:r>
        <w:bookmarkEnd w:id="377"/>
        <w:r>
          <w:rPr>
            <w:rStyle w:val="Hyperlink"/>
          </w:rPr>
          <w:t>5.</w:t>
        </w:r>
      </w:hyperlink>
      <w:r>
        <w:t xml:space="preserve"> Erklären Sie, wie man mit einem p-V-Diagramm die verrichtete Arbeit bei einem </w:t>
      </w:r>
      <w:r w:rsidR="005A1C46">
        <w:t>Kreisprozess</w:t>
      </w:r>
      <w:r>
        <w:t xml:space="preserve"> bestimmen kann</w:t>
      </w:r>
      <w:r>
        <w:rPr>
          <w:sz w:val="24"/>
        </w:rPr>
        <w:br/>
      </w:r>
      <w:r>
        <w:rPr>
          <w:sz w:val="24"/>
        </w:rPr>
        <w:sym w:font="Symbol" w:char="F02A"/>
      </w:r>
      <w:r>
        <w:rPr>
          <w:sz w:val="24"/>
        </w:rPr>
        <w:sym w:font="Symbol" w:char="F02A"/>
      </w:r>
      <w:r>
        <w:rPr>
          <w:sz w:val="24"/>
        </w:rPr>
        <w:br/>
      </w:r>
      <w:r>
        <w:rPr>
          <w:color w:val="FF0000"/>
          <w:sz w:val="36"/>
        </w:rPr>
        <w:sym w:font="Symbol" w:char="F02A"/>
      </w:r>
      <w:hyperlink r:id="rId270" w:anchor="t182" w:history="1">
        <w:r>
          <w:rPr>
            <w:rStyle w:val="Hyperlink"/>
          </w:rPr>
          <w:t>1</w:t>
        </w:r>
        <w:bookmarkStart w:id="378" w:name="_Hlt85500627"/>
        <w:r>
          <w:rPr>
            <w:rStyle w:val="Hyperlink"/>
          </w:rPr>
          <w:t>8</w:t>
        </w:r>
        <w:bookmarkEnd w:id="378"/>
        <w:r>
          <w:rPr>
            <w:rStyle w:val="Hyperlink"/>
          </w:rPr>
          <w:t>2.</w:t>
        </w:r>
      </w:hyperlink>
      <w:r>
        <w:t xml:space="preserve"> </w:t>
      </w:r>
      <w:r>
        <w:rPr>
          <w:rFonts w:ascii="ArialMT" w:hAnsi="ArialMT"/>
          <w:snapToGrid w:val="0"/>
        </w:rPr>
        <w:t>In einem abgeschlossenen Zylinder befindet sich Luft im Zustand A (0,20MPa,</w:t>
      </w:r>
    </w:p>
    <w:p w14:paraId="5C196FFC" w14:textId="77777777" w:rsidR="006107AB" w:rsidRDefault="006107AB" w:rsidP="006107AB">
      <w:pPr>
        <w:rPr>
          <w:rFonts w:ascii="ArialMT" w:hAnsi="ArialMT"/>
          <w:snapToGrid w:val="0"/>
        </w:rPr>
      </w:pPr>
      <w:r>
        <w:rPr>
          <w:rFonts w:ascii="ArialMT" w:hAnsi="ArialMT"/>
          <w:snapToGrid w:val="0"/>
        </w:rPr>
        <w:t>5,0dm³, 30°C). Die Luft wird als ideales Gas betrachtet (</w:t>
      </w:r>
      <w:r>
        <w:rPr>
          <w:rFonts w:ascii="Arial-ItalicMT" w:hAnsi="Arial-ItalicMT"/>
          <w:snapToGrid w:val="0"/>
        </w:rPr>
        <w:t>c</w:t>
      </w:r>
      <w:r>
        <w:rPr>
          <w:rFonts w:ascii="ArialMT" w:hAnsi="ArialMT"/>
          <w:snapToGrid w:val="0"/>
          <w:vertAlign w:val="subscript"/>
        </w:rPr>
        <w:t>p</w:t>
      </w:r>
      <w:r>
        <w:rPr>
          <w:rFonts w:ascii="ArialMT" w:hAnsi="ArialMT"/>
          <w:snapToGrid w:val="0"/>
        </w:rPr>
        <w:t xml:space="preserve"> = 1,010kJ</w:t>
      </w:r>
      <w:r>
        <w:rPr>
          <w:rFonts w:ascii="Tahoma" w:hAnsi="Tahoma"/>
          <w:snapToGrid w:val="0"/>
        </w:rPr>
        <w:t>·</w:t>
      </w:r>
      <w:r>
        <w:rPr>
          <w:rFonts w:ascii="ArialMT" w:hAnsi="ArialMT"/>
          <w:snapToGrid w:val="0"/>
        </w:rPr>
        <w:t>kg</w:t>
      </w:r>
      <w:r>
        <w:rPr>
          <w:rFonts w:ascii="ArialMT" w:hAnsi="ArialMT"/>
          <w:snapToGrid w:val="0"/>
          <w:vertAlign w:val="superscript"/>
        </w:rPr>
        <w:t>-1</w:t>
      </w:r>
      <w:r>
        <w:rPr>
          <w:rFonts w:ascii="Tahoma" w:hAnsi="Tahoma"/>
          <w:snapToGrid w:val="0"/>
        </w:rPr>
        <w:t>·</w:t>
      </w:r>
      <w:r>
        <w:rPr>
          <w:rFonts w:ascii="ArialMT" w:hAnsi="ArialMT"/>
          <w:snapToGrid w:val="0"/>
        </w:rPr>
        <w:t>K</w:t>
      </w:r>
      <w:r>
        <w:rPr>
          <w:rFonts w:ascii="ArialMT" w:hAnsi="ArialMT"/>
          <w:snapToGrid w:val="0"/>
          <w:vertAlign w:val="superscript"/>
        </w:rPr>
        <w:t>-1</w:t>
      </w:r>
      <w:r>
        <w:rPr>
          <w:rFonts w:ascii="ArialMT" w:hAnsi="ArialMT"/>
          <w:snapToGrid w:val="0"/>
        </w:rPr>
        <w:t>,</w:t>
      </w:r>
    </w:p>
    <w:p w14:paraId="56E9FFD2" w14:textId="77777777" w:rsidR="006107AB" w:rsidRDefault="006107AB" w:rsidP="006107AB">
      <w:pPr>
        <w:rPr>
          <w:rFonts w:ascii="ArialMT" w:hAnsi="ArialMT"/>
          <w:snapToGrid w:val="0"/>
        </w:rPr>
      </w:pPr>
      <w:r>
        <w:rPr>
          <w:rFonts w:ascii="Arial-ItalicMT" w:hAnsi="Arial-ItalicMT"/>
          <w:snapToGrid w:val="0"/>
        </w:rPr>
        <w:t>c</w:t>
      </w:r>
      <w:r>
        <w:rPr>
          <w:rFonts w:ascii="ArialMT" w:hAnsi="ArialMT"/>
          <w:snapToGrid w:val="0"/>
          <w:vertAlign w:val="subscript"/>
        </w:rPr>
        <w:t>V</w:t>
      </w:r>
      <w:r>
        <w:rPr>
          <w:rFonts w:ascii="ArialMT" w:hAnsi="ArialMT"/>
          <w:snapToGrid w:val="0"/>
        </w:rPr>
        <w:t xml:space="preserve"> = 0,723kJ</w:t>
      </w:r>
      <w:r>
        <w:rPr>
          <w:rFonts w:ascii="Tahoma" w:hAnsi="Tahoma"/>
          <w:snapToGrid w:val="0"/>
        </w:rPr>
        <w:t>·</w:t>
      </w:r>
      <w:r>
        <w:rPr>
          <w:rFonts w:ascii="ArialMT" w:hAnsi="ArialMT"/>
          <w:snapToGrid w:val="0"/>
        </w:rPr>
        <w:t>kg</w:t>
      </w:r>
      <w:r>
        <w:rPr>
          <w:rFonts w:ascii="ArialMT" w:hAnsi="ArialMT"/>
          <w:snapToGrid w:val="0"/>
          <w:vertAlign w:val="superscript"/>
        </w:rPr>
        <w:t>-1</w:t>
      </w:r>
      <w:r>
        <w:rPr>
          <w:rFonts w:ascii="Tahoma" w:hAnsi="Tahoma"/>
          <w:snapToGrid w:val="0"/>
        </w:rPr>
        <w:t>·</w:t>
      </w:r>
      <w:r>
        <w:rPr>
          <w:rFonts w:ascii="ArialMT" w:hAnsi="ArialMT"/>
          <w:snapToGrid w:val="0"/>
        </w:rPr>
        <w:t>K</w:t>
      </w:r>
      <w:r>
        <w:rPr>
          <w:rFonts w:ascii="ArialMT" w:hAnsi="ArialMT"/>
          <w:snapToGrid w:val="0"/>
          <w:vertAlign w:val="superscript"/>
        </w:rPr>
        <w:t>-1</w:t>
      </w:r>
      <w:r>
        <w:rPr>
          <w:rFonts w:ascii="ArialMT" w:hAnsi="ArialMT"/>
          <w:snapToGrid w:val="0"/>
        </w:rPr>
        <w:t>).</w:t>
      </w:r>
    </w:p>
    <w:p w14:paraId="6A07FCFE" w14:textId="77777777" w:rsidR="006107AB" w:rsidRDefault="006107AB" w:rsidP="006107AB">
      <w:pPr>
        <w:rPr>
          <w:rFonts w:ascii="ArialMT" w:hAnsi="ArialMT"/>
          <w:snapToGrid w:val="0"/>
        </w:rPr>
      </w:pPr>
      <w:r>
        <w:rPr>
          <w:rFonts w:ascii="ArialMT" w:hAnsi="ArialMT"/>
          <w:snapToGrid w:val="0"/>
        </w:rPr>
        <w:t>Die Luft wird nacheinander den folgenden vier Zustandsänderungen unterworfen:</w:t>
      </w:r>
    </w:p>
    <w:p w14:paraId="4F819715" w14:textId="77777777" w:rsidR="006107AB" w:rsidRDefault="006107AB" w:rsidP="006107AB">
      <w:pPr>
        <w:rPr>
          <w:snapToGrid w:val="0"/>
        </w:rPr>
      </w:pPr>
      <w:r>
        <w:rPr>
          <w:snapToGrid w:val="0"/>
        </w:rPr>
        <w:t>(I) isotherme Kompression auf den doppelten Druck zum Zustand B,</w:t>
      </w:r>
    </w:p>
    <w:p w14:paraId="398DCF4E" w14:textId="77777777" w:rsidR="006107AB" w:rsidRDefault="006107AB" w:rsidP="006107AB">
      <w:pPr>
        <w:rPr>
          <w:snapToGrid w:val="0"/>
        </w:rPr>
      </w:pPr>
      <w:r>
        <w:rPr>
          <w:snapToGrid w:val="0"/>
        </w:rPr>
        <w:t>(II) isochore Temperaturerhöhung um 180 K zum Zustand C,</w:t>
      </w:r>
    </w:p>
    <w:p w14:paraId="1056B28A" w14:textId="77777777" w:rsidR="006107AB" w:rsidRDefault="006107AB" w:rsidP="006107AB">
      <w:pPr>
        <w:rPr>
          <w:snapToGrid w:val="0"/>
        </w:rPr>
      </w:pPr>
      <w:r>
        <w:rPr>
          <w:snapToGrid w:val="0"/>
        </w:rPr>
        <w:t>(III) isotherme Expansion auf den Anfangsdruck zum Zustand D und</w:t>
      </w:r>
    </w:p>
    <w:p w14:paraId="690C0B62" w14:textId="77777777" w:rsidR="006107AB" w:rsidRDefault="006107AB" w:rsidP="006107AB">
      <w:pPr>
        <w:rPr>
          <w:snapToGrid w:val="0"/>
        </w:rPr>
      </w:pPr>
      <w:r>
        <w:rPr>
          <w:snapToGrid w:val="0"/>
        </w:rPr>
        <w:t>(IV) isobar zurück in den Anfangszustand A.</w:t>
      </w:r>
    </w:p>
    <w:p w14:paraId="0E1D91BC" w14:textId="77777777" w:rsidR="006107AB" w:rsidRDefault="006107AB" w:rsidP="006107AB">
      <w:pPr>
        <w:rPr>
          <w:snapToGrid w:val="0"/>
        </w:rPr>
      </w:pPr>
      <w:r>
        <w:rPr>
          <w:snapToGrid w:val="0"/>
        </w:rPr>
        <w:t>a) Berechnen Sie die Masse der Luft sowie für die Zustände B, C und D jeweils</w:t>
      </w:r>
    </w:p>
    <w:p w14:paraId="1F6C98B0" w14:textId="77777777" w:rsidR="006107AB" w:rsidRDefault="006107AB" w:rsidP="006107AB">
      <w:pPr>
        <w:rPr>
          <w:snapToGrid w:val="0"/>
        </w:rPr>
      </w:pPr>
      <w:r>
        <w:rPr>
          <w:snapToGrid w:val="0"/>
        </w:rPr>
        <w:t>Druck, Volumen und Temperatur.</w:t>
      </w:r>
    </w:p>
    <w:p w14:paraId="242A650A" w14:textId="77777777" w:rsidR="006107AB" w:rsidRDefault="006107AB" w:rsidP="006107AB">
      <w:pPr>
        <w:rPr>
          <w:snapToGrid w:val="0"/>
        </w:rPr>
      </w:pPr>
      <w:r>
        <w:rPr>
          <w:snapToGrid w:val="0"/>
        </w:rPr>
        <w:t>b) Skizzieren Sie das p(V)-Diagramm für den beschriebenen Kreisprozess.</w:t>
      </w:r>
    </w:p>
    <w:p w14:paraId="097306F4" w14:textId="77777777" w:rsidR="006107AB" w:rsidRDefault="006107AB" w:rsidP="006107AB">
      <w:pPr>
        <w:rPr>
          <w:snapToGrid w:val="0"/>
        </w:rPr>
      </w:pPr>
      <w:r>
        <w:rPr>
          <w:snapToGrid w:val="0"/>
        </w:rPr>
        <w:t>c) Bestimmen Sie für die Zustandsänderung (I) die zugehörige Volumenarbeit, die</w:t>
      </w:r>
    </w:p>
    <w:p w14:paraId="1CDE7BB6" w14:textId="77777777" w:rsidR="006107AB" w:rsidRDefault="006107AB" w:rsidP="006107AB">
      <w:pPr>
        <w:rPr>
          <w:rFonts w:ascii="ArialMT" w:hAnsi="ArialMT"/>
          <w:snapToGrid w:val="0"/>
        </w:rPr>
      </w:pPr>
      <w:r>
        <w:rPr>
          <w:snapToGrid w:val="0"/>
        </w:rPr>
        <w:t>übertragene Wärme und die Änderung der inneren Energie.</w:t>
      </w:r>
      <w:r>
        <w:rPr>
          <w:snapToGrid w:val="0"/>
        </w:rPr>
        <w:br/>
      </w:r>
      <w:r>
        <w:rPr>
          <w:sz w:val="24"/>
        </w:rPr>
        <w:sym w:font="Symbol" w:char="F02A"/>
      </w:r>
      <w:r>
        <w:rPr>
          <w:sz w:val="24"/>
        </w:rPr>
        <w:sym w:font="Symbol" w:char="F02A"/>
      </w:r>
    </w:p>
    <w:p w14:paraId="1E3CAA05" w14:textId="77777777" w:rsidR="006107AB" w:rsidRDefault="006107AB" w:rsidP="006107AB">
      <w:pPr>
        <w:rPr>
          <w:color w:val="FF0000"/>
          <w:sz w:val="36"/>
        </w:rPr>
      </w:pPr>
      <w:r>
        <w:rPr>
          <w:color w:val="FF0000"/>
          <w:sz w:val="36"/>
        </w:rPr>
        <w:sym w:font="Symbol" w:char="F02A"/>
      </w:r>
      <w:hyperlink r:id="rId271" w:anchor="t190" w:history="1">
        <w:r>
          <w:rPr>
            <w:rStyle w:val="Hyperlink"/>
          </w:rPr>
          <w:t>190.</w:t>
        </w:r>
      </w:hyperlink>
      <w:r>
        <w:rPr>
          <w:color w:val="FF0000"/>
          <w:sz w:val="3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6107AB" w14:paraId="742E1A2D" w14:textId="77777777" w:rsidTr="006107AB">
        <w:tc>
          <w:tcPr>
            <w:tcW w:w="5030" w:type="dxa"/>
          </w:tcPr>
          <w:p w14:paraId="18533E70" w14:textId="77777777" w:rsidR="006107AB" w:rsidRDefault="006107AB" w:rsidP="006107AB">
            <w:r>
              <w:t>Ein ideales Gas durchläuft den im V(T)-Diagramm dargestellten Kreisprozess. Es ist bekannt:</w:t>
            </w:r>
            <w:r>
              <w:br/>
            </w:r>
            <w:r>
              <w:rPr>
                <w:position w:val="-72"/>
              </w:rPr>
              <w:object w:dxaOrig="1540" w:dyaOrig="1620" w14:anchorId="3BC82AF6">
                <v:shape id="_x0000_i1066" type="#_x0000_t75" style="width:78.9pt;height:78.9pt" o:ole="" fillcolor="window">
                  <v:imagedata r:id="rId272" o:title=""/>
                </v:shape>
                <o:OLEObject Type="Embed" ProgID="Equation.3" ShapeID="_x0000_i1066" DrawAspect="Content" ObjectID="_1735307487" r:id="rId273"/>
              </w:object>
            </w:r>
          </w:p>
          <w:p w14:paraId="4C8F0024" w14:textId="77777777" w:rsidR="006107AB" w:rsidRDefault="006107AB" w:rsidP="006107AB"/>
          <w:p w14:paraId="25053A6C" w14:textId="77777777" w:rsidR="006107AB" w:rsidRDefault="006107AB" w:rsidP="006107AB">
            <w:r>
              <w:t>a) Geben Sie die fehlenden Zustandsgrößen p, V und T für die Zustände (1), (2), (3) und (4) an.</w:t>
            </w:r>
            <w:r>
              <w:br/>
              <w:t>b) Skizzieren Sie das zugehörige p(V)-Diagramm und markieren Sie die Zustände (1) bis (4).</w:t>
            </w:r>
          </w:p>
          <w:p w14:paraId="549F16CD" w14:textId="77777777" w:rsidR="006107AB" w:rsidRDefault="006107AB" w:rsidP="006107AB">
            <w:r>
              <w:t>c) Begründen Sie, dass während der Zustandsänderung von (1) nach (2) Wärme zugeführt werden muss.</w:t>
            </w:r>
          </w:p>
          <w:p w14:paraId="763AA0F1" w14:textId="77777777" w:rsidR="006107AB" w:rsidRDefault="006107AB" w:rsidP="006107AB">
            <w:r>
              <w:rPr>
                <w:sz w:val="24"/>
              </w:rPr>
              <w:sym w:font="Symbol" w:char="F02A"/>
            </w:r>
            <w:r>
              <w:rPr>
                <w:sz w:val="24"/>
              </w:rPr>
              <w:sym w:font="Symbol" w:char="F02A"/>
            </w:r>
            <w:r>
              <w:rPr>
                <w:sz w:val="24"/>
              </w:rPr>
              <w:sym w:font="Symbol" w:char="F02A"/>
            </w:r>
            <w:r>
              <w:rPr>
                <w:sz w:val="24"/>
              </w:rPr>
              <w:sym w:font="Symbol" w:char="F02A"/>
            </w:r>
          </w:p>
          <w:p w14:paraId="423D4206" w14:textId="77777777" w:rsidR="006107AB" w:rsidRDefault="006107AB" w:rsidP="006107AB"/>
        </w:tc>
        <w:tc>
          <w:tcPr>
            <w:tcW w:w="5030" w:type="dxa"/>
          </w:tcPr>
          <w:p w14:paraId="431ABF6A" w14:textId="77777777" w:rsidR="006107AB" w:rsidRDefault="006B738E" w:rsidP="006107AB">
            <w:r>
              <w:pict w14:anchorId="0925038D">
                <v:shape id="_x0000_i1067" type="#_x0000_t75" style="width:244.35pt;height:243.55pt" fillcolor="window">
                  <v:imagedata r:id="rId274" o:title="t190"/>
                </v:shape>
              </w:pict>
            </w:r>
          </w:p>
        </w:tc>
      </w:tr>
    </w:tbl>
    <w:p w14:paraId="27AF13EE" w14:textId="77777777" w:rsidR="006107AB" w:rsidRDefault="006107AB" w:rsidP="006107AB"/>
    <w:p w14:paraId="029C5460" w14:textId="77777777" w:rsidR="006107AB" w:rsidRDefault="006107AB" w:rsidP="006107AB">
      <w:pPr>
        <w:rPr>
          <w:rStyle w:val="Hyperlink"/>
        </w:rPr>
      </w:pPr>
      <w:r>
        <w:fldChar w:fldCharType="begin"/>
      </w:r>
      <w:r w:rsidR="0003313D">
        <w:instrText>HYPERLINK "lsgtherm</w:instrText>
      </w:r>
      <w:r w:rsidR="007D4928">
        <w:instrText>.docx</w:instrText>
      </w:r>
      <w:r w:rsidR="0003313D">
        <w:instrText>" \l "t205"</w:instrText>
      </w:r>
      <w:r>
        <w:fldChar w:fldCharType="separate"/>
      </w:r>
      <w:r>
        <w:rPr>
          <w:rStyle w:val="Hyperlink"/>
        </w:rPr>
        <w:t>2</w:t>
      </w:r>
      <w:bookmarkStart w:id="379" w:name="_Hlt128799127"/>
      <w:r>
        <w:rPr>
          <w:rStyle w:val="Hyperlink"/>
        </w:rPr>
        <w:t>0</w:t>
      </w:r>
      <w:bookmarkStart w:id="380" w:name="_Hlt162180015"/>
      <w:bookmarkEnd w:id="379"/>
      <w:r>
        <w:rPr>
          <w:rStyle w:val="Hyperlink"/>
        </w:rPr>
        <w:t>5</w:t>
      </w:r>
      <w:bookmarkEnd w:id="380"/>
      <w:r>
        <w:rPr>
          <w:rStyle w:val="Hyperlink"/>
        </w:rPr>
        <w:t>.</w:t>
      </w:r>
    </w:p>
    <w:p w14:paraId="425DA238" w14:textId="77777777" w:rsidR="006107AB" w:rsidRDefault="006107AB" w:rsidP="006107AB">
      <w:r>
        <w:fldChar w:fldCharType="end"/>
      </w:r>
      <w:r>
        <w:t xml:space="preserve">Als man früh aus dem Haus gegangen ist, hat man doch versehentlich die Kühlschranktür offen gelassen. Man merkt es erst, als man </w:t>
      </w:r>
      <w:r w:rsidR="0041521A">
        <w:t>nachmittags</w:t>
      </w:r>
      <w:r>
        <w:t xml:space="preserve"> wieder nach Hause kommt. Wie hat sich die Temperatur im dem Raum im Vergleich zur geschlossenen Kühlschranktür verändert?</w:t>
      </w:r>
    </w:p>
    <w:p w14:paraId="1D2512CB" w14:textId="77777777" w:rsidR="006107AB" w:rsidRDefault="006107AB" w:rsidP="006107AB"/>
    <w:p w14:paraId="324EB510" w14:textId="77777777" w:rsidR="006107AB" w:rsidRDefault="006107AB" w:rsidP="006107AB">
      <w:r>
        <w:t>a) Die Temperatur ist kleiner geworden.</w:t>
      </w:r>
    </w:p>
    <w:p w14:paraId="1084ECF3" w14:textId="77777777" w:rsidR="006107AB" w:rsidRDefault="006107AB" w:rsidP="006107AB">
      <w:r>
        <w:t>b) Die Temperatur hat sich nicht verändert.</w:t>
      </w:r>
    </w:p>
    <w:p w14:paraId="5682DA5A" w14:textId="77777777" w:rsidR="006107AB" w:rsidRDefault="006107AB" w:rsidP="006107AB">
      <w:r>
        <w:t>c) Die Temperatur ist gestiegen.</w:t>
      </w:r>
    </w:p>
    <w:p w14:paraId="74FF91BF" w14:textId="77777777" w:rsidR="006107AB" w:rsidRDefault="006107AB" w:rsidP="006107AB"/>
    <w:p w14:paraId="0B87518A" w14:textId="77777777" w:rsidR="006107AB" w:rsidRDefault="006107AB" w:rsidP="006107AB">
      <w:r>
        <w:rPr>
          <w:color w:val="FF0000"/>
          <w:sz w:val="36"/>
        </w:rPr>
        <w:sym w:font="Symbol" w:char="F02A"/>
      </w:r>
      <w:hyperlink r:id="rId275" w:anchor="t212" w:history="1">
        <w:r>
          <w:rPr>
            <w:rStyle w:val="Hyperlink"/>
          </w:rPr>
          <w:t>2</w:t>
        </w:r>
        <w:bookmarkStart w:id="381" w:name="_Hlt162394383"/>
        <w:r>
          <w:rPr>
            <w:rStyle w:val="Hyperlink"/>
          </w:rPr>
          <w:t>1</w:t>
        </w:r>
        <w:bookmarkEnd w:id="381"/>
        <w:r>
          <w:rPr>
            <w:rStyle w:val="Hyperlink"/>
          </w:rPr>
          <w:t>2.</w:t>
        </w:r>
      </w:hyperlink>
      <w:r>
        <w:t xml:space="preserve"> Ein Stirling-Motor arbeite mit 50 g Luft (</w:t>
      </w:r>
      <w:r w:rsidR="00786F4D">
        <w:rPr>
          <w:position w:val="-10"/>
        </w:rPr>
        <w:object w:dxaOrig="1380" w:dyaOrig="340" w14:anchorId="6C05E614">
          <v:shape id="_x0000_i1068" type="#_x0000_t75" style="width:1in;height:14.55pt" o:ole="" fillcolor="window">
            <v:imagedata r:id="rId276" o:title=""/>
          </v:shape>
          <o:OLEObject Type="Embed" ProgID="Equation.DSMT4" ShapeID="_x0000_i1068" DrawAspect="Content" ObjectID="_1735307488" r:id="rId277"/>
        </w:object>
      </w:r>
      <w:r>
        <w:t xml:space="preserve">)zwischen den Temperaturen </w:t>
      </w:r>
      <w:r>
        <w:rPr>
          <w:position w:val="-10"/>
        </w:rPr>
        <w:object w:dxaOrig="1060" w:dyaOrig="320" w14:anchorId="39586D66">
          <v:shape id="_x0000_i1069" type="#_x0000_t75" style="width:50.55pt;height:14.55pt" o:ole="" fillcolor="window">
            <v:imagedata r:id="rId278" o:title=""/>
          </v:shape>
          <o:OLEObject Type="Embed" ProgID="Equation.DSMT4" ShapeID="_x0000_i1069" DrawAspect="Content" ObjectID="_1735307489" r:id="rId279"/>
        </w:object>
      </w:r>
      <w:r>
        <w:t xml:space="preserve">und </w:t>
      </w:r>
      <w:r>
        <w:rPr>
          <w:position w:val="-12"/>
        </w:rPr>
        <w:object w:dxaOrig="960" w:dyaOrig="340" w14:anchorId="1069BDB2">
          <v:shape id="_x0000_i1070" type="#_x0000_t75" style="width:50.55pt;height:14.55pt" o:ole="" fillcolor="window">
            <v:imagedata r:id="rId280" o:title=""/>
          </v:shape>
          <o:OLEObject Type="Embed" ProgID="Equation.DSMT4" ShapeID="_x0000_i1070" DrawAspect="Content" ObjectID="_1735307490" r:id="rId281"/>
        </w:object>
      </w:r>
      <w:r>
        <w:t xml:space="preserve"> sowie den Volumina </w:t>
      </w:r>
      <w:r>
        <w:rPr>
          <w:position w:val="-10"/>
        </w:rPr>
        <w:object w:dxaOrig="1320" w:dyaOrig="340" w14:anchorId="439F0EC2">
          <v:shape id="_x0000_i1071" type="#_x0000_t75" style="width:64.35pt;height:14.55pt" o:ole="" fillcolor="window">
            <v:imagedata r:id="rId282" o:title=""/>
          </v:shape>
          <o:OLEObject Type="Embed" ProgID="Equation.DSMT4" ShapeID="_x0000_i1071" DrawAspect="Content" ObjectID="_1735307491" r:id="rId283"/>
        </w:object>
      </w:r>
      <w:r>
        <w:t xml:space="preserve"> </w:t>
      </w:r>
      <w:proofErr w:type="gramStart"/>
      <w:r>
        <w:t xml:space="preserve">und </w:t>
      </w:r>
      <w:proofErr w:type="gramEnd"/>
      <w:r>
        <w:rPr>
          <w:position w:val="-10"/>
        </w:rPr>
        <w:object w:dxaOrig="1400" w:dyaOrig="340" w14:anchorId="4806120D">
          <v:shape id="_x0000_i1072" type="#_x0000_t75" style="width:1in;height:14.55pt" o:ole="" fillcolor="window">
            <v:imagedata r:id="rId284" o:title=""/>
          </v:shape>
          <o:OLEObject Type="Embed" ProgID="Equation.DSMT4" ShapeID="_x0000_i1072" DrawAspect="Content" ObjectID="_1735307492" r:id="rId285"/>
        </w:object>
      </w:r>
      <w:r>
        <w:t>.</w:t>
      </w:r>
    </w:p>
    <w:tbl>
      <w:tblPr>
        <w:tblW w:w="0" w:type="auto"/>
        <w:tblLayout w:type="fixed"/>
        <w:tblCellMar>
          <w:left w:w="70" w:type="dxa"/>
          <w:right w:w="70" w:type="dxa"/>
        </w:tblCellMar>
        <w:tblLook w:val="0000" w:firstRow="0" w:lastRow="0" w:firstColumn="0" w:lastColumn="0" w:noHBand="0" w:noVBand="0"/>
      </w:tblPr>
      <w:tblGrid>
        <w:gridCol w:w="10061"/>
      </w:tblGrid>
      <w:tr w:rsidR="006107AB" w14:paraId="4C6E5716" w14:textId="77777777" w:rsidTr="006107AB">
        <w:tc>
          <w:tcPr>
            <w:tcW w:w="10061" w:type="dxa"/>
          </w:tcPr>
          <w:p w14:paraId="614FC611" w14:textId="77777777" w:rsidR="006107AB" w:rsidRDefault="006B738E" w:rsidP="006107AB">
            <w:r>
              <w:pict w14:anchorId="2BEF53F1">
                <v:shape id="_x0000_i1073" type="#_x0000_t75" style="width:496.35pt;height:180pt" fillcolor="window">
                  <v:imagedata r:id="rId286" o:title="th212"/>
                </v:shape>
              </w:pict>
            </w:r>
          </w:p>
        </w:tc>
      </w:tr>
      <w:tr w:rsidR="006107AB" w14:paraId="38BE6D88" w14:textId="77777777" w:rsidTr="006107AB">
        <w:tc>
          <w:tcPr>
            <w:tcW w:w="10061" w:type="dxa"/>
          </w:tcPr>
          <w:p w14:paraId="400FC9D3" w14:textId="77777777" w:rsidR="006107AB" w:rsidRDefault="006107AB" w:rsidP="006107AB">
            <w:r w:rsidRPr="00786F4D">
              <w:rPr>
                <w:b/>
              </w:rPr>
              <w:t>a)</w:t>
            </w:r>
            <w:r>
              <w:t xml:space="preserve"> Skizzieren Sie das V-p-Diagramm des Stirling-Motors. Erklären Sie seine Arbeitsweise anhand der Skizze und des Arbeitsdiagramms unter Nutzung des 1. Hauptsatzes der Thermodynamik.</w:t>
            </w:r>
          </w:p>
        </w:tc>
      </w:tr>
    </w:tbl>
    <w:p w14:paraId="7C7CD7FD" w14:textId="77777777" w:rsidR="006107AB" w:rsidRDefault="006107AB" w:rsidP="006107AB">
      <w:r w:rsidRPr="00786F4D">
        <w:rPr>
          <w:b/>
        </w:rPr>
        <w:t>b)</w:t>
      </w:r>
      <w:r>
        <w:t xml:space="preserve"> Berechnen Sie für die vier Zustände die Drücke und stellen Sie den Kreisprozess qualitativ in einem V-T- sowie einem T-p-Diagramm grafisch dar.</w:t>
      </w:r>
    </w:p>
    <w:p w14:paraId="5C770017" w14:textId="77777777" w:rsidR="006107AB" w:rsidRDefault="006107AB" w:rsidP="006107AB">
      <w:r w:rsidRPr="00786F4D">
        <w:rPr>
          <w:b/>
        </w:rPr>
        <w:t>c)</w:t>
      </w:r>
      <w:r>
        <w:t xml:space="preserve"> Berechnen Sie für einen Durchlauf die Änderung der inneren Energie, die mechanische Arbeit und die Wärme.</w:t>
      </w:r>
    </w:p>
    <w:p w14:paraId="5C4B63DF" w14:textId="77777777" w:rsidR="006107AB" w:rsidRDefault="006107AB" w:rsidP="006107AB">
      <w:r w:rsidRPr="00786F4D">
        <w:rPr>
          <w:b/>
        </w:rPr>
        <w:t>d)</w:t>
      </w:r>
      <w:r>
        <w:t xml:space="preserve"> Zeigen Sie, dass sich für diesen Kreisprozess der thermodynamische Wirkungsgrad nach der Beziehung </w:t>
      </w:r>
      <w:r>
        <w:rPr>
          <w:position w:val="-28"/>
        </w:rPr>
        <w:object w:dxaOrig="880" w:dyaOrig="639" w14:anchorId="17740883">
          <v:shape id="_x0000_i1074" type="#_x0000_t75" style="width:43.65pt;height:28.35pt" o:ole="" fillcolor="window">
            <v:imagedata r:id="rId287" o:title=""/>
          </v:shape>
          <o:OLEObject Type="Embed" ProgID="Equation.DSMT4" ShapeID="_x0000_i1074" DrawAspect="Content" ObjectID="_1735307493" r:id="rId288"/>
        </w:object>
      </w:r>
      <w:r>
        <w:t xml:space="preserve"> ergibt und bestimmen Sie ihn. </w:t>
      </w:r>
    </w:p>
    <w:p w14:paraId="534342F8" w14:textId="77777777" w:rsidR="006107AB" w:rsidRDefault="006107AB" w:rsidP="006107AB">
      <w:pPr>
        <w:rPr>
          <w:sz w:val="24"/>
        </w:rPr>
      </w:pPr>
      <w:r>
        <w:rPr>
          <w:sz w:val="24"/>
        </w:rPr>
        <w:sym w:font="Symbol" w:char="F02A"/>
      </w:r>
      <w:r>
        <w:rPr>
          <w:sz w:val="24"/>
        </w:rPr>
        <w:sym w:font="Symbol" w:char="F02A"/>
      </w:r>
      <w:r>
        <w:rPr>
          <w:sz w:val="24"/>
        </w:rPr>
        <w:sym w:font="Symbol" w:char="F02A"/>
      </w:r>
      <w:r>
        <w:rPr>
          <w:sz w:val="24"/>
        </w:rPr>
        <w:sym w:font="Symbol" w:char="F02A"/>
      </w:r>
      <w:r>
        <w:rPr>
          <w:sz w:val="24"/>
        </w:rPr>
        <w:sym w:font="Symbol" w:char="F02A"/>
      </w:r>
    </w:p>
    <w:p w14:paraId="566CFF95" w14:textId="77777777" w:rsidR="006107AB" w:rsidRDefault="006107AB" w:rsidP="006107AB">
      <w:pPr>
        <w:rPr>
          <w:sz w:val="24"/>
        </w:rPr>
      </w:pPr>
    </w:p>
    <w:p w14:paraId="2E95C8A7" w14:textId="77777777" w:rsidR="006107AB" w:rsidRDefault="006107AB" w:rsidP="006107AB">
      <w:r>
        <w:rPr>
          <w:color w:val="FF0000"/>
          <w:sz w:val="36"/>
        </w:rPr>
        <w:sym w:font="Symbol" w:char="F02A"/>
      </w:r>
      <w:hyperlink r:id="rId289" w:anchor="t213" w:history="1">
        <w:r>
          <w:rPr>
            <w:rStyle w:val="Hyperlink"/>
          </w:rPr>
          <w:t>2</w:t>
        </w:r>
        <w:bookmarkStart w:id="382" w:name="_Hlt163203002"/>
        <w:bookmarkStart w:id="383" w:name="_Hlt162762339"/>
        <w:bookmarkEnd w:id="382"/>
        <w:r>
          <w:rPr>
            <w:rStyle w:val="Hyperlink"/>
          </w:rPr>
          <w:t>1</w:t>
        </w:r>
        <w:bookmarkStart w:id="384" w:name="_Hlt163204401"/>
        <w:bookmarkEnd w:id="383"/>
        <w:r>
          <w:rPr>
            <w:rStyle w:val="Hyperlink"/>
          </w:rPr>
          <w:t>3</w:t>
        </w:r>
        <w:bookmarkEnd w:id="384"/>
        <w:r>
          <w:rPr>
            <w:rStyle w:val="Hyperlink"/>
          </w:rPr>
          <w:t>.</w:t>
        </w:r>
      </w:hyperlink>
    </w:p>
    <w:p w14:paraId="433F7A1F" w14:textId="77777777" w:rsidR="006107AB" w:rsidRDefault="006107AB" w:rsidP="006107AB">
      <w:r>
        <w:t>Eine abgeschlossene Gasmenge ist im Anfangszustand durch folgende Größen gekennzeichnet:</w:t>
      </w:r>
    </w:p>
    <w:p w14:paraId="753CCDBA" w14:textId="77777777" w:rsidR="006107AB" w:rsidRDefault="006107AB" w:rsidP="006107AB">
      <w:r>
        <w:rPr>
          <w:position w:val="-44"/>
        </w:rPr>
        <w:object w:dxaOrig="1240" w:dyaOrig="1020" w14:anchorId="597759C3">
          <v:shape id="_x0000_i1075" type="#_x0000_t75" style="width:64.35pt;height:50.55pt" o:ole="" fillcolor="window">
            <v:imagedata r:id="rId290" o:title=""/>
          </v:shape>
          <o:OLEObject Type="Embed" ProgID="Equation.DSMT4" ShapeID="_x0000_i1075" DrawAspect="Content" ObjectID="_1735307494" r:id="rId291"/>
        </w:object>
      </w:r>
    </w:p>
    <w:p w14:paraId="38AD49F0" w14:textId="77777777" w:rsidR="006107AB" w:rsidRDefault="006107AB" w:rsidP="006107AB">
      <w:r>
        <w:t>Beim Stirlingschen Kreisprozess werden von dem Gas nacheinander folgende Zustandsänderungen durchlaufen:</w:t>
      </w:r>
    </w:p>
    <w:p w14:paraId="6AFA4F48" w14:textId="77777777" w:rsidR="006107AB" w:rsidRDefault="006107AB" w:rsidP="006107AB">
      <w:r>
        <w:t>- isochore Erwärmung um 40 K</w:t>
      </w:r>
    </w:p>
    <w:p w14:paraId="1FC067DB" w14:textId="77777777" w:rsidR="006107AB" w:rsidRDefault="006107AB" w:rsidP="006107AB">
      <w:r>
        <w:t>- isotherme Expansion auf 290cm³</w:t>
      </w:r>
    </w:p>
    <w:p w14:paraId="335D0936" w14:textId="77777777" w:rsidR="006107AB" w:rsidRDefault="006107AB" w:rsidP="006107AB">
      <w:r>
        <w:t>- isochore Abkühlung auf die Anfangstemperatur</w:t>
      </w:r>
    </w:p>
    <w:p w14:paraId="13372F7E" w14:textId="77777777" w:rsidR="006107AB" w:rsidRDefault="006107AB" w:rsidP="006107AB">
      <w:r>
        <w:t>- isotherme Kompression auf den Anfangszustand</w:t>
      </w:r>
    </w:p>
    <w:p w14:paraId="4725A434" w14:textId="77777777" w:rsidR="006107AB" w:rsidRDefault="006107AB" w:rsidP="006107AB"/>
    <w:p w14:paraId="0A1937E9" w14:textId="77777777" w:rsidR="006107AB" w:rsidRDefault="006107AB" w:rsidP="006107AB">
      <w:r w:rsidRPr="00D11DAD">
        <w:rPr>
          <w:b/>
        </w:rPr>
        <w:lastRenderedPageBreak/>
        <w:t>a)</w:t>
      </w:r>
      <w:r>
        <w:t xml:space="preserve"> Ermitteln Sie Druck, Volumen und Temperatur nach jeder Zustandsänderung.</w:t>
      </w:r>
    </w:p>
    <w:p w14:paraId="04829108" w14:textId="77777777" w:rsidR="006107AB" w:rsidRDefault="006107AB" w:rsidP="006107AB">
      <w:r w:rsidRPr="00D11DAD">
        <w:rPr>
          <w:b/>
        </w:rPr>
        <w:t>b)</w:t>
      </w:r>
      <w:r>
        <w:t xml:space="preserve"> Zeichnen Sie ein V-p-Diagramm für diesen Kreisprozess. Berechnen Sie für jede isotherme Zustandsänderung mindestens zwei weitere Wertepaare.</w:t>
      </w:r>
    </w:p>
    <w:p w14:paraId="200299E7" w14:textId="77777777" w:rsidR="006107AB" w:rsidRDefault="006107AB" w:rsidP="006107AB">
      <w:r w:rsidRPr="00D11DAD">
        <w:rPr>
          <w:b/>
        </w:rPr>
        <w:t>c)</w:t>
      </w:r>
      <w:r>
        <w:t xml:space="preserve"> Entscheiden Sie, ob nach Abschluss des Kreisprozesses das System insgesamt Arbeit abgegeben oder aufgenommen hat. </w:t>
      </w:r>
    </w:p>
    <w:p w14:paraId="1ED6FD06" w14:textId="77777777" w:rsidR="006107AB" w:rsidRDefault="006107AB" w:rsidP="006107AB">
      <w:r>
        <w:t>Begründen Sie Ihre Antwort.</w:t>
      </w:r>
    </w:p>
    <w:p w14:paraId="38B59B4F" w14:textId="77777777" w:rsidR="006107AB" w:rsidRDefault="006107AB" w:rsidP="006107AB">
      <w:r w:rsidRPr="00D11DAD">
        <w:rPr>
          <w:b/>
        </w:rPr>
        <w:t>d)</w:t>
      </w:r>
      <w:r>
        <w:t xml:space="preserve"> Bestimmen Sie diese Arbeit.</w:t>
      </w:r>
    </w:p>
    <w:p w14:paraId="2A13EE28" w14:textId="77777777" w:rsidR="006107AB" w:rsidRDefault="006107AB" w:rsidP="006107AB">
      <w:r w:rsidRPr="00D11DAD">
        <w:rPr>
          <w:b/>
        </w:rPr>
        <w:t>e)</w:t>
      </w:r>
      <w:r>
        <w:t xml:space="preserve"> Wie groß ist der thermische Wirkungsgrad dieses Prozesses?</w:t>
      </w:r>
      <w:r>
        <w:br/>
        <w:t>Geben Sie eine Möglichkeit an, den Wirkungsgrad zu vergrößern.</w:t>
      </w:r>
    </w:p>
    <w:p w14:paraId="59A440CF" w14:textId="77777777" w:rsidR="006107AB" w:rsidRDefault="006107AB" w:rsidP="006107AB">
      <w:r>
        <w:rPr>
          <w:sz w:val="24"/>
        </w:rPr>
        <w:sym w:font="Symbol" w:char="F02A"/>
      </w:r>
      <w:r>
        <w:rPr>
          <w:sz w:val="24"/>
        </w:rPr>
        <w:sym w:font="Symbol" w:char="F02A"/>
      </w:r>
      <w:r>
        <w:rPr>
          <w:sz w:val="24"/>
        </w:rPr>
        <w:sym w:font="Symbol" w:char="F02A"/>
      </w:r>
      <w:r>
        <w:rPr>
          <w:sz w:val="24"/>
        </w:rPr>
        <w:sym w:font="Symbol" w:char="F02A"/>
      </w:r>
      <w:r>
        <w:rPr>
          <w:sz w:val="24"/>
        </w:rPr>
        <w:sym w:font="Symbol" w:char="F02A"/>
      </w:r>
    </w:p>
    <w:p w14:paraId="0D571B98" w14:textId="4F6138AE" w:rsidR="006107AB" w:rsidRDefault="006107AB" w:rsidP="006107AB">
      <w:bookmarkStart w:id="385" w:name="_Hlt223409437"/>
      <w:r>
        <w:rPr>
          <w:color w:val="FF0000"/>
          <w:sz w:val="36"/>
        </w:rPr>
        <w:sym w:font="Symbol" w:char="F02A"/>
      </w:r>
      <w:hyperlink r:id="rId292" w:anchor="t244" w:history="1">
        <w:r>
          <w:rPr>
            <w:rStyle w:val="Hyperlink"/>
          </w:rPr>
          <w:t>2</w:t>
        </w:r>
        <w:bookmarkStart w:id="386" w:name="_Hlt223414646"/>
        <w:r>
          <w:rPr>
            <w:rStyle w:val="Hyperlink"/>
          </w:rPr>
          <w:t>4</w:t>
        </w:r>
        <w:bookmarkEnd w:id="386"/>
        <w:r>
          <w:rPr>
            <w:rStyle w:val="Hyperlink"/>
          </w:rPr>
          <w:t>4</w:t>
        </w:r>
      </w:hyperlink>
      <w:bookmarkEnd w:id="385"/>
      <w:r>
        <w:t xml:space="preserve">. Ein einatomiges ideales Gas der Stoffmenge 1,4 mol durchläuft einen 4-stufigen Kreisprozess aus isobaren und isochoren Zustandsänderungen. Zu Beginn hat das Gas sein kleinstes Volumen mit 750 cm³ und seinen größten Druck </w:t>
      </w:r>
      <w:r w:rsidR="0019183D">
        <w:t>mit</w:t>
      </w:r>
      <w:r>
        <w:t>.</w:t>
      </w:r>
      <w:r w:rsidR="00352E43" w:rsidRPr="00352E43">
        <w:rPr>
          <w:position w:val="-10"/>
        </w:rPr>
        <w:object w:dxaOrig="1440" w:dyaOrig="360" w14:anchorId="1CECE90A">
          <v:shape id="_x0000_i1076" type="#_x0000_t75" style="width:1in;height:18.4pt" o:ole="">
            <v:imagedata r:id="rId293" o:title=""/>
          </v:shape>
          <o:OLEObject Type="Embed" ProgID="Equation.DSMT4" ShapeID="_x0000_i1076" DrawAspect="Content" ObjectID="_1735307495" r:id="rId294"/>
        </w:object>
      </w:r>
      <w:r w:rsidR="00352E43">
        <w:t xml:space="preserve"> </w:t>
      </w:r>
      <w:r>
        <w:t xml:space="preserve"> Die erste Zustandsänderung ist eine isobare Expansion auf das doppelte Volumen. Es schließt sich eine isochore Abkühlung auf die Ausgangstemperatur an.</w:t>
      </w:r>
    </w:p>
    <w:p w14:paraId="61CA5A40" w14:textId="77777777" w:rsidR="006107AB" w:rsidRDefault="006107AB" w:rsidP="006107AB">
      <w:r>
        <w:t xml:space="preserve">a) Benennen Sie die fehlende Zustandsänderung. </w:t>
      </w:r>
    </w:p>
    <w:p w14:paraId="2AF546C2" w14:textId="77777777" w:rsidR="006107AB" w:rsidRDefault="006107AB" w:rsidP="006107AB">
      <w:r>
        <w:t>b) Ermitteln Sie für alle vier Zustände Druck, Volumen und Temperatur und stellen Sie diese in einer Tabelle dar.</w:t>
      </w:r>
    </w:p>
    <w:p w14:paraId="1EA83D78" w14:textId="77777777" w:rsidR="006107AB" w:rsidRDefault="006107AB" w:rsidP="006107AB">
      <w:r>
        <w:t>c) Zeichnen Sie das p(V)-Diagramm des Kreisprozesses.</w:t>
      </w:r>
    </w:p>
    <w:p w14:paraId="374AF8E4" w14:textId="77777777" w:rsidR="006107AB" w:rsidRDefault="006107AB" w:rsidP="006107AB">
      <w:r>
        <w:t>d) Berechnen Sie für jede Zustandsänderung die dabei verrichtete Volumenarbeit W</w:t>
      </w:r>
      <w:r>
        <w:rPr>
          <w:vertAlign w:val="subscript"/>
        </w:rPr>
        <w:t>V</w:t>
      </w:r>
      <w:r>
        <w:t xml:space="preserve"> und die zugeführte bzw. abgegebene Wärme Q. </w:t>
      </w:r>
    </w:p>
    <w:p w14:paraId="523B0391" w14:textId="77777777" w:rsidR="006107AB" w:rsidRDefault="006107AB" w:rsidP="006107AB">
      <w:r>
        <w:t>Stellen Sie die Ergebnisse in einer Tabelle dar.</w:t>
      </w:r>
    </w:p>
    <w:p w14:paraId="3D04A91E" w14:textId="77777777" w:rsidR="006107AB" w:rsidRDefault="006107AB" w:rsidP="006107AB">
      <w:r>
        <w:t>e) Zeichnen Sie in das p(V)-Diagramm die Isotherme für die Temperatur T</w:t>
      </w:r>
      <w:r>
        <w:rPr>
          <w:vertAlign w:val="subscript"/>
        </w:rPr>
        <w:t>1</w:t>
      </w:r>
      <w:r>
        <w:t xml:space="preserve"> ein. Geben Sie dazu mindestens 4 Wertepaare an.</w:t>
      </w:r>
    </w:p>
    <w:p w14:paraId="76D8BCC3" w14:textId="77777777" w:rsidR="006107AB" w:rsidRDefault="006107AB" w:rsidP="006107AB">
      <w:r>
        <w:t>f) Durch die Isotherme ergeben sich zwei Kreisprozesse:</w:t>
      </w:r>
    </w:p>
    <w:p w14:paraId="73CE6F03" w14:textId="77777777" w:rsidR="006107AB" w:rsidRDefault="006107AB" w:rsidP="006107AB">
      <w:r>
        <w:t xml:space="preserve">Prozess A: </w:t>
      </w:r>
      <w:r>
        <w:rPr>
          <w:position w:val="-10"/>
        </w:rPr>
        <w:object w:dxaOrig="1359" w:dyaOrig="320" w14:anchorId="7C907858">
          <v:shape id="_x0000_i1077" type="#_x0000_t75" style="width:64.35pt;height:14.55pt" o:ole="" fillcolor="window">
            <v:imagedata r:id="rId295" o:title=""/>
          </v:shape>
          <o:OLEObject Type="Embed" ProgID="Equation.DSMT4" ShapeID="_x0000_i1077" DrawAspect="Content" ObjectID="_1735307496" r:id="rId296"/>
        </w:object>
      </w:r>
    </w:p>
    <w:p w14:paraId="5185AEC4" w14:textId="77777777" w:rsidR="006107AB" w:rsidRDefault="006107AB" w:rsidP="006107AB">
      <w:r>
        <w:t xml:space="preserve">Prozess B: </w:t>
      </w:r>
      <w:r>
        <w:rPr>
          <w:position w:val="-10"/>
        </w:rPr>
        <w:object w:dxaOrig="1380" w:dyaOrig="320" w14:anchorId="4D65B297">
          <v:shape id="_x0000_i1078" type="#_x0000_t75" style="width:1in;height:14.55pt" o:ole="" fillcolor="window">
            <v:imagedata r:id="rId297" o:title=""/>
          </v:shape>
          <o:OLEObject Type="Embed" ProgID="Equation.DSMT4" ShapeID="_x0000_i1078" DrawAspect="Content" ObjectID="_1735307497" r:id="rId298"/>
        </w:object>
      </w:r>
    </w:p>
    <w:p w14:paraId="108E659B" w14:textId="77777777" w:rsidR="006107AB" w:rsidRDefault="006107AB" w:rsidP="006107AB">
      <w:r>
        <w:t>Vergleichen sie die Nutzarbeiten und berechnen Sie die Wirkungsgrade beider Prozesse.</w:t>
      </w:r>
    </w:p>
    <w:p w14:paraId="41DC9AF7" w14:textId="77777777" w:rsidR="006107AB" w:rsidRDefault="006107AB" w:rsidP="006107AB">
      <w:r>
        <w:rPr>
          <w:sz w:val="24"/>
        </w:rPr>
        <w:sym w:font="Symbol" w:char="F02A"/>
      </w:r>
      <w:r>
        <w:rPr>
          <w:sz w:val="24"/>
        </w:rPr>
        <w:sym w:font="Symbol" w:char="F02A"/>
      </w:r>
      <w:r>
        <w:rPr>
          <w:sz w:val="24"/>
        </w:rPr>
        <w:sym w:font="Symbol" w:char="F02A"/>
      </w:r>
      <w:r>
        <w:rPr>
          <w:sz w:val="24"/>
        </w:rPr>
        <w:sym w:font="Symbol" w:char="F02A"/>
      </w:r>
      <w:r>
        <w:rPr>
          <w:sz w:val="24"/>
        </w:rPr>
        <w:sym w:font="Symbol" w:char="F02A"/>
      </w:r>
    </w:p>
    <w:p w14:paraId="4731BD49" w14:textId="77777777" w:rsidR="006107AB" w:rsidRDefault="006107AB" w:rsidP="006107AB">
      <w:r>
        <w:t xml:space="preserve">Hinweis: Für einatomige Gase gilt: </w:t>
      </w:r>
    </w:p>
    <w:p w14:paraId="5A378544" w14:textId="77777777" w:rsidR="006107AB" w:rsidRDefault="006107AB" w:rsidP="006107AB">
      <w:r>
        <w:t xml:space="preserve">isobare Zustandsänderung: </w:t>
      </w:r>
      <w:r>
        <w:rPr>
          <w:position w:val="-24"/>
        </w:rPr>
        <w:object w:dxaOrig="2420" w:dyaOrig="620" w14:anchorId="518136FA">
          <v:shape id="_x0000_i1079" type="#_x0000_t75" style="width:122.55pt;height:28.35pt" o:ole="" fillcolor="window">
            <v:imagedata r:id="rId299" o:title=""/>
          </v:shape>
          <o:OLEObject Type="Embed" ProgID="Equation.DSMT4" ShapeID="_x0000_i1079" DrawAspect="Content" ObjectID="_1735307498" r:id="rId300"/>
        </w:object>
      </w:r>
    </w:p>
    <w:p w14:paraId="1F006330" w14:textId="77777777" w:rsidR="006107AB" w:rsidRDefault="006107AB" w:rsidP="006107AB">
      <w:r>
        <w:t xml:space="preserve">isochore Zustandsänderung: </w:t>
      </w:r>
      <w:r>
        <w:rPr>
          <w:position w:val="-24"/>
        </w:rPr>
        <w:object w:dxaOrig="2420" w:dyaOrig="620" w14:anchorId="6526F2C7">
          <v:shape id="_x0000_i1080" type="#_x0000_t75" style="width:122.55pt;height:28.35pt" o:ole="" fillcolor="window">
            <v:imagedata r:id="rId301" o:title=""/>
          </v:shape>
          <o:OLEObject Type="Embed" ProgID="Equation.DSMT4" ShapeID="_x0000_i1080" DrawAspect="Content" ObjectID="_1735307499" r:id="rId302"/>
        </w:object>
      </w:r>
    </w:p>
    <w:p w14:paraId="6CE9E7F9"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776CA7AF" w14:textId="77777777" w:rsidTr="006107AB">
        <w:tc>
          <w:tcPr>
            <w:tcW w:w="5030" w:type="dxa"/>
          </w:tcPr>
          <w:p w14:paraId="64753CDB" w14:textId="77777777" w:rsidR="006107AB" w:rsidRDefault="006B738E" w:rsidP="006107AB">
            <w:hyperlink r:id="rId303" w:anchor="t245" w:history="1">
              <w:r w:rsidR="006107AB">
                <w:rPr>
                  <w:rStyle w:val="Hyperlink"/>
                </w:rPr>
                <w:t>2</w:t>
              </w:r>
              <w:bookmarkStart w:id="387" w:name="_Hlt225043111"/>
              <w:r w:rsidR="006107AB">
                <w:rPr>
                  <w:rStyle w:val="Hyperlink"/>
                </w:rPr>
                <w:t>4</w:t>
              </w:r>
              <w:bookmarkEnd w:id="387"/>
              <w:r w:rsidR="006107AB">
                <w:rPr>
                  <w:rStyle w:val="Hyperlink"/>
                </w:rPr>
                <w:t>5.</w:t>
              </w:r>
            </w:hyperlink>
            <w:r w:rsidR="006107AB">
              <w:t xml:space="preserve"> Erkläre mit Hilfe der Abbildung den Begriff Wirkungsgrad. </w:t>
            </w:r>
          </w:p>
        </w:tc>
        <w:tc>
          <w:tcPr>
            <w:tcW w:w="5030" w:type="dxa"/>
          </w:tcPr>
          <w:p w14:paraId="00AC9214" w14:textId="77777777" w:rsidR="006107AB" w:rsidRDefault="006B738E" w:rsidP="006107AB">
            <w:r>
              <w:pict w14:anchorId="223CB3F5">
                <v:shape id="_x0000_i1081" type="#_x0000_t75" style="width:245.1pt;height:100.35pt">
                  <v:imagedata r:id="rId304" o:title="t245"/>
                </v:shape>
              </w:pict>
            </w:r>
          </w:p>
        </w:tc>
      </w:tr>
    </w:tbl>
    <w:p w14:paraId="1E69DB0A" w14:textId="77777777" w:rsidR="006107AB" w:rsidRDefault="006107AB" w:rsidP="006107AB"/>
    <w:bookmarkStart w:id="388" w:name="_Hlt225064021"/>
    <w:p w14:paraId="5E04D464" w14:textId="77777777" w:rsidR="006107AB" w:rsidRDefault="006107AB" w:rsidP="006107AB">
      <w:r>
        <w:fldChar w:fldCharType="begin"/>
      </w:r>
      <w:r w:rsidR="0003313D">
        <w:instrText>HYPERLINK "lsgtherm</w:instrText>
      </w:r>
      <w:r w:rsidR="007D4928">
        <w:instrText>.docx</w:instrText>
      </w:r>
      <w:r w:rsidR="0003313D">
        <w:instrText>" \l "t246"</w:instrText>
      </w:r>
      <w:r>
        <w:fldChar w:fldCharType="separate"/>
      </w:r>
      <w:r>
        <w:rPr>
          <w:rStyle w:val="Hyperlink"/>
        </w:rPr>
        <w:t>2</w:t>
      </w:r>
      <w:bookmarkStart w:id="389" w:name="_Hlt225137151"/>
      <w:r>
        <w:rPr>
          <w:rStyle w:val="Hyperlink"/>
        </w:rPr>
        <w:t>4</w:t>
      </w:r>
      <w:bookmarkEnd w:id="389"/>
      <w:r>
        <w:rPr>
          <w:rStyle w:val="Hyperlink"/>
        </w:rPr>
        <w:t>6.</w:t>
      </w:r>
      <w:r>
        <w:fldChar w:fldCharType="end"/>
      </w:r>
      <w:bookmarkEnd w:id="388"/>
      <w:r>
        <w:t xml:space="preserve"> </w:t>
      </w:r>
    </w:p>
    <w:tbl>
      <w:tblPr>
        <w:tblW w:w="0" w:type="auto"/>
        <w:tblLayout w:type="fixed"/>
        <w:tblCellMar>
          <w:left w:w="70" w:type="dxa"/>
          <w:right w:w="70" w:type="dxa"/>
        </w:tblCellMar>
        <w:tblLook w:val="0000" w:firstRow="0" w:lastRow="0" w:firstColumn="0" w:lastColumn="0" w:noHBand="0" w:noVBand="0"/>
      </w:tblPr>
      <w:tblGrid>
        <w:gridCol w:w="10061"/>
      </w:tblGrid>
      <w:tr w:rsidR="006107AB" w14:paraId="24E08E2F" w14:textId="77777777" w:rsidTr="006107AB">
        <w:tc>
          <w:tcPr>
            <w:tcW w:w="10061" w:type="dxa"/>
          </w:tcPr>
          <w:p w14:paraId="7A54DE49" w14:textId="77777777" w:rsidR="006107AB" w:rsidRDefault="006B738E" w:rsidP="006107AB">
            <w:pPr>
              <w:pStyle w:val="Fuzeile"/>
              <w:tabs>
                <w:tab w:val="clear" w:pos="4536"/>
                <w:tab w:val="clear" w:pos="9072"/>
              </w:tabs>
            </w:pPr>
            <w:r>
              <w:lastRenderedPageBreak/>
              <w:pict w14:anchorId="0DD0748E">
                <v:shape id="_x0000_i1082" type="#_x0000_t75" style="width:345.45pt;height:2in" fillcolor="window">
                  <v:imagedata r:id="rId305" o:title="t246_1"/>
                </v:shape>
              </w:pict>
            </w:r>
          </w:p>
        </w:tc>
      </w:tr>
      <w:tr w:rsidR="006107AB" w14:paraId="33A032DF" w14:textId="77777777" w:rsidTr="006107AB">
        <w:tc>
          <w:tcPr>
            <w:tcW w:w="10061" w:type="dxa"/>
          </w:tcPr>
          <w:p w14:paraId="55BB57B2" w14:textId="77777777" w:rsidR="006107AB" w:rsidRDefault="006107AB" w:rsidP="006107AB">
            <w:r>
              <w:t xml:space="preserve">In der Zeichnung ist die Reihenfolge der Takte eines Viertakt-Ottomotors durcheinander geraten. </w:t>
            </w:r>
          </w:p>
          <w:p w14:paraId="0F203177" w14:textId="77777777" w:rsidR="006107AB" w:rsidRDefault="006107AB" w:rsidP="006107AB">
            <w:r>
              <w:t>a) Welche Takte sind jeweils dargestellt?</w:t>
            </w:r>
          </w:p>
          <w:p w14:paraId="611667FD" w14:textId="77777777" w:rsidR="006107AB" w:rsidRDefault="006107AB" w:rsidP="006107AB">
            <w:r>
              <w:t>b) Gib die richtige Reihenfolge der Ziffern an.</w:t>
            </w:r>
          </w:p>
        </w:tc>
      </w:tr>
    </w:tbl>
    <w:p w14:paraId="23CC6650" w14:textId="77777777" w:rsidR="006107AB" w:rsidRDefault="006107AB" w:rsidP="006107AB"/>
    <w:p w14:paraId="737DC19C"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5F777C7A" w14:textId="77777777" w:rsidTr="006107AB">
        <w:tc>
          <w:tcPr>
            <w:tcW w:w="5030" w:type="dxa"/>
          </w:tcPr>
          <w:p w14:paraId="3A796081" w14:textId="77777777" w:rsidR="006107AB" w:rsidRDefault="006B738E" w:rsidP="006107AB">
            <w:hyperlink r:id="rId306" w:anchor="t247" w:history="1">
              <w:r w:rsidR="006107AB">
                <w:rPr>
                  <w:rStyle w:val="Hyperlink"/>
                </w:rPr>
                <w:t>2</w:t>
              </w:r>
              <w:bookmarkStart w:id="390" w:name="_Hlt225137182"/>
              <w:r w:rsidR="006107AB">
                <w:rPr>
                  <w:rStyle w:val="Hyperlink"/>
                </w:rPr>
                <w:t>4</w:t>
              </w:r>
              <w:bookmarkEnd w:id="390"/>
              <w:r w:rsidR="006107AB">
                <w:rPr>
                  <w:rStyle w:val="Hyperlink"/>
                </w:rPr>
                <w:t>7.</w:t>
              </w:r>
            </w:hyperlink>
            <w:r w:rsidR="006107AB">
              <w:t xml:space="preserve"> Benenne die sieben gekennzeichneten Teile eines 4-Takt-Ottomotors.</w:t>
            </w:r>
          </w:p>
        </w:tc>
        <w:tc>
          <w:tcPr>
            <w:tcW w:w="5030" w:type="dxa"/>
          </w:tcPr>
          <w:p w14:paraId="5D77FED1" w14:textId="77777777" w:rsidR="006107AB" w:rsidRDefault="006B738E" w:rsidP="006107AB">
            <w:r>
              <w:pict w14:anchorId="1114280E">
                <v:shape id="_x0000_i1083" type="#_x0000_t75" style="width:245.1pt;height:222.9pt" fillcolor="window">
                  <v:imagedata r:id="rId307" o:title="t247"/>
                </v:shape>
              </w:pict>
            </w:r>
          </w:p>
        </w:tc>
      </w:tr>
    </w:tbl>
    <w:p w14:paraId="05EF4B63"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10061"/>
      </w:tblGrid>
      <w:tr w:rsidR="006107AB" w14:paraId="7ED39713" w14:textId="77777777" w:rsidTr="006107AB">
        <w:tc>
          <w:tcPr>
            <w:tcW w:w="10061" w:type="dxa"/>
          </w:tcPr>
          <w:p w14:paraId="482BBA21" w14:textId="77777777" w:rsidR="006107AB" w:rsidRDefault="006B738E" w:rsidP="006107AB">
            <w:pPr>
              <w:outlineLvl w:val="0"/>
            </w:pPr>
            <w:hyperlink r:id="rId308" w:anchor="t248" w:history="1">
              <w:r w:rsidR="006107AB">
                <w:rPr>
                  <w:rStyle w:val="Hyperlink"/>
                </w:rPr>
                <w:t>248</w:t>
              </w:r>
            </w:hyperlink>
            <w:r w:rsidR="006107AB">
              <w:t xml:space="preserve">. </w:t>
            </w:r>
          </w:p>
          <w:p w14:paraId="5090616C" w14:textId="77777777" w:rsidR="006107AB" w:rsidRDefault="006107AB" w:rsidP="006107AB">
            <w:pPr>
              <w:outlineLvl w:val="0"/>
            </w:pPr>
          </w:p>
          <w:p w14:paraId="4DF6597B" w14:textId="77777777" w:rsidR="006107AB" w:rsidRDefault="006B738E" w:rsidP="006107AB">
            <w:pPr>
              <w:outlineLvl w:val="0"/>
            </w:pPr>
            <w:r>
              <w:lastRenderedPageBreak/>
              <w:pict w14:anchorId="4D516AF7">
                <v:shape id="_x0000_i1084" type="#_x0000_t75" style="width:489.45pt;height:201.45pt" fillcolor="window">
                  <v:imagedata r:id="rId309" o:title="th248"/>
                </v:shape>
              </w:pict>
            </w:r>
          </w:p>
        </w:tc>
      </w:tr>
      <w:tr w:rsidR="006107AB" w14:paraId="1930795E" w14:textId="77777777" w:rsidTr="006107AB">
        <w:tc>
          <w:tcPr>
            <w:tcW w:w="10061" w:type="dxa"/>
          </w:tcPr>
          <w:p w14:paraId="1657BA7A" w14:textId="77777777" w:rsidR="006107AB" w:rsidRDefault="006107AB" w:rsidP="006107AB">
            <w:pPr>
              <w:outlineLvl w:val="0"/>
            </w:pPr>
            <w:r>
              <w:lastRenderedPageBreak/>
              <w:t>In den Bildern sind die p-V-Diagramme für 2 Kreisprozesse dargestellt. Welcher der beiden Prozesse gibt Arbeit ab und welcher nimmt Arbeit auf.</w:t>
            </w:r>
          </w:p>
          <w:p w14:paraId="3E99967D" w14:textId="77777777" w:rsidR="006107AB" w:rsidRDefault="006107AB" w:rsidP="006107AB">
            <w:pPr>
              <w:outlineLvl w:val="0"/>
            </w:pPr>
            <w:r>
              <w:t>Begründen Sie Ihre Entscheidung ausführlich.</w:t>
            </w:r>
          </w:p>
          <w:p w14:paraId="252F0DC8" w14:textId="77777777" w:rsidR="006107AB" w:rsidRDefault="006107AB" w:rsidP="006107AB">
            <w:pPr>
              <w:outlineLvl w:val="0"/>
            </w:pPr>
            <w:r>
              <w:t>Nennen Sie für jeden Kreisprozess eine praktische Anwendung.</w:t>
            </w:r>
          </w:p>
        </w:tc>
      </w:tr>
    </w:tbl>
    <w:p w14:paraId="73ACB81A" w14:textId="77777777" w:rsidR="006107AB" w:rsidRDefault="006107AB" w:rsidP="006107AB">
      <w:pPr>
        <w:outlineLvl w:val="0"/>
      </w:pPr>
    </w:p>
    <w:p w14:paraId="441FBD0C" w14:textId="77777777" w:rsidR="00395B3D" w:rsidRDefault="0080448B" w:rsidP="006107AB">
      <w:pPr>
        <w:outlineLvl w:val="0"/>
      </w:pPr>
      <w:r>
        <w:rPr>
          <w:color w:val="FF0000"/>
          <w:sz w:val="36"/>
        </w:rPr>
        <w:sym w:font="Symbol" w:char="F02A"/>
      </w:r>
      <w:hyperlink r:id="rId310" w:anchor="t256" w:history="1">
        <w:r w:rsidR="00740B9A" w:rsidRPr="0080448B">
          <w:rPr>
            <w:rStyle w:val="Hyperlink"/>
            <w:sz w:val="22"/>
          </w:rPr>
          <w:t>256.</w:t>
        </w:r>
      </w:hyperlink>
      <w:r w:rsidR="00740B9A">
        <w:t xml:space="preserve"> </w:t>
      </w:r>
      <w:r w:rsidR="00395B3D">
        <w:t>(Ph-LK 2011)</w:t>
      </w:r>
    </w:p>
    <w:p w14:paraId="10A45C17" w14:textId="77777777" w:rsidR="006107AB" w:rsidRDefault="00740B9A" w:rsidP="006107AB">
      <w:pPr>
        <w:outlineLvl w:val="0"/>
      </w:pPr>
      <w:r>
        <w:t>Ein einatomiges Gas durchläuft folgenden Kreisprozess:</w:t>
      </w:r>
    </w:p>
    <w:p w14:paraId="0C6D92F5" w14:textId="77777777" w:rsidR="00740B9A" w:rsidRDefault="006B738E" w:rsidP="00740B9A">
      <w:pPr>
        <w:tabs>
          <w:tab w:val="left" w:pos="709"/>
          <w:tab w:val="left" w:pos="1134"/>
        </w:tabs>
        <w:outlineLvl w:val="0"/>
      </w:pPr>
      <w:r>
        <w:rPr>
          <w:noProof/>
        </w:rPr>
        <w:pict w14:anchorId="47816351">
          <v:line id="_x0000_s1033" style="position:absolute;flip:y;z-index:251656192" from="10.35pt,5.85pt" to="28.35pt,5.85pt">
            <v:stroke endarrow="block"/>
          </v:line>
        </w:pict>
      </w:r>
      <w:r w:rsidR="00740B9A">
        <w:t>1</w:t>
      </w:r>
      <w:r w:rsidR="00740B9A">
        <w:tab/>
        <w:t>2</w:t>
      </w:r>
      <w:r w:rsidR="00740B9A">
        <w:tab/>
        <w:t xml:space="preserve">Isotherme </w:t>
      </w:r>
      <w:r w:rsidR="003C2D2A">
        <w:t>Kompression</w:t>
      </w:r>
    </w:p>
    <w:p w14:paraId="62AB881C" w14:textId="77777777" w:rsidR="003C2D2A" w:rsidRDefault="006B738E" w:rsidP="00740B9A">
      <w:pPr>
        <w:tabs>
          <w:tab w:val="left" w:pos="709"/>
          <w:tab w:val="left" w:pos="1134"/>
        </w:tabs>
        <w:outlineLvl w:val="0"/>
      </w:pPr>
      <w:r>
        <w:rPr>
          <w:noProof/>
        </w:rPr>
        <w:pict w14:anchorId="49CBEF3F">
          <v:line id="_x0000_s1037" style="position:absolute;flip:y;z-index:251657216" from="10.35pt,5.6pt" to="28.35pt,5.6pt">
            <v:stroke endarrow="block"/>
          </v:line>
        </w:pict>
      </w:r>
      <w:r w:rsidR="003C2D2A">
        <w:t>2</w:t>
      </w:r>
      <w:r w:rsidR="003C2D2A">
        <w:tab/>
        <w:t>3</w:t>
      </w:r>
      <w:r w:rsidR="003C2D2A">
        <w:tab/>
        <w:t xml:space="preserve">Isobare </w:t>
      </w:r>
      <w:r w:rsidR="004A2A47">
        <w:t>Erwärmung</w:t>
      </w:r>
    </w:p>
    <w:p w14:paraId="69918278" w14:textId="77777777" w:rsidR="003C2D2A" w:rsidRDefault="006B738E" w:rsidP="00740B9A">
      <w:pPr>
        <w:tabs>
          <w:tab w:val="left" w:pos="709"/>
          <w:tab w:val="left" w:pos="1134"/>
        </w:tabs>
        <w:outlineLvl w:val="0"/>
      </w:pPr>
      <w:r>
        <w:rPr>
          <w:noProof/>
        </w:rPr>
        <w:pict w14:anchorId="2FA60F0B">
          <v:line id="_x0000_s1038" style="position:absolute;flip:y;z-index:251658240" from="10.35pt,5.35pt" to="28.35pt,5.35pt">
            <v:stroke endarrow="block"/>
          </v:line>
        </w:pict>
      </w:r>
      <w:r w:rsidR="004A2A47">
        <w:t>3</w:t>
      </w:r>
      <w:r w:rsidR="004A2A47">
        <w:tab/>
        <w:t>4</w:t>
      </w:r>
      <w:r w:rsidR="004A2A47">
        <w:tab/>
        <w:t>Isotherme Expansion</w:t>
      </w:r>
    </w:p>
    <w:p w14:paraId="0E472FCE" w14:textId="77777777" w:rsidR="004A2A47" w:rsidRDefault="006B738E" w:rsidP="00740B9A">
      <w:pPr>
        <w:tabs>
          <w:tab w:val="left" w:pos="709"/>
          <w:tab w:val="left" w:pos="1134"/>
        </w:tabs>
        <w:outlineLvl w:val="0"/>
      </w:pPr>
      <w:r>
        <w:rPr>
          <w:noProof/>
        </w:rPr>
        <w:pict w14:anchorId="109BD398">
          <v:line id="_x0000_s1039" style="position:absolute;flip:y;z-index:251659264" from="10.35pt,5.1pt" to="28.35pt,5.1pt">
            <v:stroke endarrow="block"/>
          </v:line>
        </w:pict>
      </w:r>
      <w:r w:rsidR="004A2A47">
        <w:t>4</w:t>
      </w:r>
      <w:r w:rsidR="004A2A47">
        <w:tab/>
        <w:t>1</w:t>
      </w:r>
      <w:r w:rsidR="004A2A47">
        <w:tab/>
        <w:t>Isobare Zustandsänderung zum Anfangszustand</w:t>
      </w:r>
    </w:p>
    <w:p w14:paraId="5C01AF20" w14:textId="77777777" w:rsidR="003C2D2A" w:rsidRDefault="006F6E18" w:rsidP="006107AB">
      <w:pPr>
        <w:outlineLvl w:val="0"/>
      </w:pPr>
      <w:r>
        <w:t>Dieser Kreisprozess wird mehrfach durchlaufen.</w:t>
      </w:r>
    </w:p>
    <w:p w14:paraId="47A84ECB" w14:textId="77777777" w:rsidR="006F6E18" w:rsidRDefault="00395B3D" w:rsidP="006107AB">
      <w:pPr>
        <w:outlineLvl w:val="0"/>
      </w:pPr>
      <w:r>
        <w:t>a) Skizzieren sie das p(V)-Diagramm für diesen Kreisprozess.</w:t>
      </w:r>
    </w:p>
    <w:p w14:paraId="1EE3985E" w14:textId="77777777" w:rsidR="00395B3D" w:rsidRDefault="00395B3D" w:rsidP="006107AB">
      <w:pPr>
        <w:outlineLvl w:val="0"/>
      </w:pPr>
      <w:r>
        <w:t>b) Eine Gasturbine realisiert diesen Kreisprozess mit 2000 Umläufen pro Minute. Es gilt:</w:t>
      </w:r>
    </w:p>
    <w:p w14:paraId="1C5900BA" w14:textId="77777777" w:rsidR="00395B3D" w:rsidRDefault="00395B3D" w:rsidP="006107AB">
      <w:pPr>
        <w:outlineLvl w:val="0"/>
      </w:pPr>
      <w:r w:rsidRPr="00395B3D">
        <w:rPr>
          <w:position w:val="-48"/>
        </w:rPr>
        <w:object w:dxaOrig="5920" w:dyaOrig="1080" w14:anchorId="45112358">
          <v:shape id="_x0000_i1085" type="#_x0000_t75" style="width:294.9pt;height:57.45pt" o:ole="">
            <v:imagedata r:id="rId311" o:title=""/>
          </v:shape>
          <o:OLEObject Type="Embed" ProgID="Equation.DSMT4" ShapeID="_x0000_i1085" DrawAspect="Content" ObjectID="_1735307500" r:id="rId312"/>
        </w:object>
      </w:r>
    </w:p>
    <w:p w14:paraId="1D7DAA5A" w14:textId="77777777" w:rsidR="00395B3D" w:rsidRDefault="00395B3D" w:rsidP="006107AB">
      <w:pPr>
        <w:outlineLvl w:val="0"/>
      </w:pPr>
      <w:r>
        <w:t>Geben Sie tabellarisch Druck, Volumen und Temperatur für die Zustände 1 bis 4 dieses Kreisprozesses an.</w:t>
      </w:r>
    </w:p>
    <w:p w14:paraId="78FCFCCF" w14:textId="77777777" w:rsidR="00395B3D" w:rsidRDefault="00395B3D" w:rsidP="006107AB">
      <w:pPr>
        <w:outlineLvl w:val="0"/>
      </w:pPr>
      <w:r>
        <w:t>c) Ermitteln Sie den Betrag der von dieser Gasturbine in einem Umlauf abgegebenen Nutzarbeit.</w:t>
      </w:r>
    </w:p>
    <w:p w14:paraId="1C7B814B" w14:textId="77777777" w:rsidR="00395B3D" w:rsidRDefault="00395B3D" w:rsidP="006107AB">
      <w:pPr>
        <w:outlineLvl w:val="0"/>
      </w:pPr>
      <w:r>
        <w:t>d) Geben Sie die Leistung der Gasturbine an.</w:t>
      </w:r>
    </w:p>
    <w:p w14:paraId="491BE9E5" w14:textId="77777777" w:rsidR="000E7159" w:rsidRDefault="000E7159" w:rsidP="006107AB">
      <w:pPr>
        <w:outlineLvl w:val="0"/>
      </w:pPr>
    </w:p>
    <w:p w14:paraId="4EE8D340" w14:textId="77777777" w:rsidR="00F64367" w:rsidRDefault="006B738E" w:rsidP="006107AB">
      <w:pPr>
        <w:outlineLvl w:val="0"/>
      </w:pPr>
      <w:hyperlink r:id="rId313" w:anchor="t261" w:history="1">
        <w:r w:rsidR="000E7159" w:rsidRPr="00665E54">
          <w:rPr>
            <w:rStyle w:val="Hyperlink"/>
            <w:sz w:val="22"/>
          </w:rPr>
          <w:t>261.</w:t>
        </w:r>
      </w:hyperlink>
      <w:r w:rsidR="000E7159">
        <w:t xml:space="preserve"> </w:t>
      </w:r>
      <w:r w:rsidR="00231E93">
        <w:t>(LK 2014)</w:t>
      </w:r>
    </w:p>
    <w:tbl>
      <w:tblPr>
        <w:tblW w:w="0" w:type="auto"/>
        <w:tblLook w:val="01E0" w:firstRow="1" w:lastRow="1" w:firstColumn="1" w:lastColumn="1" w:noHBand="0" w:noVBand="0"/>
      </w:tblPr>
      <w:tblGrid>
        <w:gridCol w:w="10061"/>
      </w:tblGrid>
      <w:tr w:rsidR="00F64367" w14:paraId="10019475" w14:textId="77777777" w:rsidTr="00B47181">
        <w:tc>
          <w:tcPr>
            <w:tcW w:w="10061" w:type="dxa"/>
            <w:shd w:val="clear" w:color="auto" w:fill="auto"/>
          </w:tcPr>
          <w:p w14:paraId="54FD2F04" w14:textId="77777777" w:rsidR="00F64367" w:rsidRDefault="00F64367" w:rsidP="00B47181">
            <w:pPr>
              <w:outlineLvl w:val="0"/>
            </w:pPr>
            <w:r>
              <w:t>Die Abbildung zeigt das p(V)-Diagramm eines Stirling’schen Kreisprozesses.</w:t>
            </w:r>
          </w:p>
        </w:tc>
      </w:tr>
      <w:tr w:rsidR="00F64367" w14:paraId="1A1D8A19" w14:textId="77777777" w:rsidTr="00B47181">
        <w:tc>
          <w:tcPr>
            <w:tcW w:w="10061" w:type="dxa"/>
            <w:shd w:val="clear" w:color="auto" w:fill="auto"/>
          </w:tcPr>
          <w:p w14:paraId="27A9047A" w14:textId="77777777" w:rsidR="00F64367" w:rsidRDefault="006B738E" w:rsidP="00B47181">
            <w:pPr>
              <w:outlineLvl w:val="0"/>
            </w:pPr>
            <w:r>
              <w:lastRenderedPageBreak/>
              <w:pict w14:anchorId="3D85B87E">
                <v:shape id="_x0000_i1086" type="#_x0000_t75" style="width:445.8pt;height:338.55pt">
                  <v:imagedata r:id="rId314" o:title="t261_1"/>
                </v:shape>
              </w:pict>
            </w:r>
          </w:p>
        </w:tc>
      </w:tr>
    </w:tbl>
    <w:p w14:paraId="7A47A962" w14:textId="77777777" w:rsidR="000E7159" w:rsidRDefault="000E7159" w:rsidP="006107AB">
      <w:pPr>
        <w:outlineLvl w:val="0"/>
      </w:pPr>
    </w:p>
    <w:p w14:paraId="2A3A1FAC" w14:textId="77777777" w:rsidR="006107AB" w:rsidRDefault="00231E93" w:rsidP="006107AB">
      <w:pPr>
        <w:outlineLvl w:val="0"/>
      </w:pPr>
      <w:r>
        <w:t>a) Skizzieren Sie qualitativ das zugehörige V(T)-Diagramm.</w:t>
      </w:r>
    </w:p>
    <w:p w14:paraId="12DDC1C2" w14:textId="77777777" w:rsidR="00231E93" w:rsidRDefault="00231E93" w:rsidP="006107AB">
      <w:pPr>
        <w:outlineLvl w:val="0"/>
      </w:pPr>
    </w:p>
    <w:p w14:paraId="605EF2C3" w14:textId="77777777" w:rsidR="00231E93" w:rsidRDefault="00231E93" w:rsidP="006107AB">
      <w:pPr>
        <w:outlineLvl w:val="0"/>
      </w:pPr>
      <w:r>
        <w:t>b) Begründen Sie unter Nutzung des 1. Hauptsatzes der Wärmelehre, dass die Wärme Q</w:t>
      </w:r>
      <w:r w:rsidRPr="00231E93">
        <w:rPr>
          <w:vertAlign w:val="subscript"/>
        </w:rPr>
        <w:t>23</w:t>
      </w:r>
      <w:r>
        <w:t xml:space="preserve"> und Q</w:t>
      </w:r>
      <w:r w:rsidRPr="00231E93">
        <w:rPr>
          <w:vertAlign w:val="subscript"/>
        </w:rPr>
        <w:t>41</w:t>
      </w:r>
      <w:r>
        <w:t xml:space="preserve"> betragsmäßig gleich sind.</w:t>
      </w:r>
    </w:p>
    <w:p w14:paraId="35940107" w14:textId="77777777" w:rsidR="00231E93" w:rsidRDefault="00231E93" w:rsidP="006107AB">
      <w:pPr>
        <w:outlineLvl w:val="0"/>
      </w:pPr>
    </w:p>
    <w:p w14:paraId="09F82963" w14:textId="77777777" w:rsidR="00231E93" w:rsidRDefault="00231E93" w:rsidP="006107AB">
      <w:pPr>
        <w:outlineLvl w:val="0"/>
      </w:pPr>
      <w:r>
        <w:t xml:space="preserve">c) Ermitteln Sie die bei einem Umlauf verrichtete Nutzarbeit W und die zugeführte Wärme Q12. Geben Sie den Wirkungsrad </w:t>
      </w:r>
      <w:r w:rsidRPr="00231E93">
        <w:rPr>
          <w:position w:val="-30"/>
        </w:rPr>
        <w:object w:dxaOrig="820" w:dyaOrig="700" w14:anchorId="4E03853A">
          <v:shape id="_x0000_i1087" type="#_x0000_t75" style="width:43.65pt;height:36pt" o:ole="">
            <v:imagedata r:id="rId315" o:title=""/>
          </v:shape>
          <o:OLEObject Type="Embed" ProgID="Equation.DSMT4" ShapeID="_x0000_i1087" DrawAspect="Content" ObjectID="_1735307501" r:id="rId316"/>
        </w:object>
      </w:r>
      <w:r>
        <w:t xml:space="preserve"> an.</w:t>
      </w:r>
    </w:p>
    <w:p w14:paraId="10586527" w14:textId="77777777" w:rsidR="0011261C" w:rsidRDefault="0011261C" w:rsidP="006107AB">
      <w:pPr>
        <w:outlineLvl w:val="0"/>
      </w:pPr>
    </w:p>
    <w:p w14:paraId="2A2D46C3" w14:textId="77777777" w:rsidR="0011261C" w:rsidRDefault="006B738E" w:rsidP="006107AB">
      <w:pPr>
        <w:outlineLvl w:val="0"/>
      </w:pPr>
      <w:hyperlink r:id="rId317" w:anchor="t263" w:history="1">
        <w:r w:rsidR="0011261C" w:rsidRPr="00B95E31">
          <w:rPr>
            <w:rStyle w:val="Hyperlink"/>
            <w:sz w:val="22"/>
          </w:rPr>
          <w:t>263.</w:t>
        </w:r>
      </w:hyperlink>
      <w:r w:rsidR="0011261C">
        <w:t xml:space="preserve"> </w:t>
      </w:r>
    </w:p>
    <w:tbl>
      <w:tblPr>
        <w:tblW w:w="0" w:type="auto"/>
        <w:tblLook w:val="01E0" w:firstRow="1" w:lastRow="1" w:firstColumn="1" w:lastColumn="1" w:noHBand="0" w:noVBand="0"/>
      </w:tblPr>
      <w:tblGrid>
        <w:gridCol w:w="3967"/>
        <w:gridCol w:w="6285"/>
      </w:tblGrid>
      <w:tr w:rsidR="0011261C" w14:paraId="75AD9E31" w14:textId="77777777" w:rsidTr="00B47181">
        <w:tc>
          <w:tcPr>
            <w:tcW w:w="5030" w:type="dxa"/>
            <w:shd w:val="clear" w:color="auto" w:fill="auto"/>
          </w:tcPr>
          <w:p w14:paraId="26006628" w14:textId="77777777" w:rsidR="0011261C" w:rsidRDefault="00B95E31" w:rsidP="00B47181">
            <w:pPr>
              <w:outlineLvl w:val="0"/>
            </w:pPr>
            <w:r>
              <w:t>Die Abbildung zeigt das p(V)-Diagramm eines Stirling'schen Kreisprozesses.</w:t>
            </w:r>
            <w:r>
              <w:br/>
              <w:t>Welches V(T)-Diagramm passt zu diesem Kreisprozess?</w:t>
            </w:r>
          </w:p>
        </w:tc>
        <w:tc>
          <w:tcPr>
            <w:tcW w:w="5031" w:type="dxa"/>
            <w:shd w:val="clear" w:color="auto" w:fill="auto"/>
          </w:tcPr>
          <w:p w14:paraId="785BD2A9" w14:textId="77777777" w:rsidR="0011261C" w:rsidRDefault="006B738E" w:rsidP="00B47181">
            <w:pPr>
              <w:outlineLvl w:val="0"/>
            </w:pPr>
            <w:r>
              <w:pict w14:anchorId="781AD889">
                <v:shape id="_x0000_i1088" type="#_x0000_t75" style="width:194.55pt;height:165.45pt">
                  <v:imagedata r:id="rId318" o:title="th263"/>
                </v:shape>
              </w:pict>
            </w:r>
          </w:p>
        </w:tc>
      </w:tr>
      <w:tr w:rsidR="000B39AE" w14:paraId="6CDC6E12" w14:textId="77777777" w:rsidTr="00B47181">
        <w:tc>
          <w:tcPr>
            <w:tcW w:w="10061" w:type="dxa"/>
            <w:gridSpan w:val="2"/>
            <w:shd w:val="clear" w:color="auto" w:fill="auto"/>
          </w:tcPr>
          <w:p w14:paraId="209AC74C" w14:textId="77777777" w:rsidR="000B39AE" w:rsidRDefault="006B738E" w:rsidP="00B47181">
            <w:pPr>
              <w:outlineLvl w:val="0"/>
            </w:pPr>
            <w:r>
              <w:lastRenderedPageBreak/>
              <w:pict w14:anchorId="38F1F123">
                <v:shape id="_x0000_i1089" type="#_x0000_t75" style="width:496.35pt;height:2in">
                  <v:imagedata r:id="rId319" o:title="th263_1"/>
                </v:shape>
              </w:pict>
            </w:r>
            <w:r w:rsidR="000B39AE">
              <w:t>s</w:t>
            </w:r>
          </w:p>
        </w:tc>
      </w:tr>
    </w:tbl>
    <w:p w14:paraId="5F77A2F8" w14:textId="77777777" w:rsidR="0011261C" w:rsidRDefault="0011261C" w:rsidP="006107AB">
      <w:pPr>
        <w:outlineLvl w:val="0"/>
      </w:pPr>
    </w:p>
    <w:p w14:paraId="0BB3FCCF" w14:textId="77777777" w:rsidR="007D657B" w:rsidRDefault="006B738E" w:rsidP="006107AB">
      <w:pPr>
        <w:outlineLvl w:val="0"/>
      </w:pPr>
      <w:hyperlink r:id="rId320" w:anchor="t265" w:history="1">
        <w:r w:rsidR="008C441E" w:rsidRPr="00B81048">
          <w:rPr>
            <w:rStyle w:val="Hyperlink"/>
            <w:sz w:val="22"/>
          </w:rPr>
          <w:t>26</w:t>
        </w:r>
        <w:r w:rsidR="004565EA" w:rsidRPr="00B81048">
          <w:rPr>
            <w:rStyle w:val="Hyperlink"/>
            <w:sz w:val="22"/>
          </w:rPr>
          <w:t>5</w:t>
        </w:r>
        <w:r w:rsidR="008C441E" w:rsidRPr="00B81048">
          <w:rPr>
            <w:rStyle w:val="Hyperlink"/>
            <w:sz w:val="22"/>
          </w:rPr>
          <w:t>.</w:t>
        </w:r>
      </w:hyperlink>
      <w:r w:rsidR="007D657B">
        <w:t xml:space="preserve"> (LK 2015)</w:t>
      </w:r>
      <w:r w:rsidR="008C441E">
        <w:t xml:space="preserve"> </w:t>
      </w:r>
    </w:p>
    <w:p w14:paraId="12F63638" w14:textId="77777777" w:rsidR="008C441E" w:rsidRDefault="00517B19" w:rsidP="006107AB">
      <w:pPr>
        <w:outlineLvl w:val="0"/>
      </w:pPr>
      <w:r>
        <w:t>Ein thermodynamischer Kreisprozess besteht aus genau einer isothermen, einer isobaren und einer isochoren Zustandsänderung des idealen Gases.</w:t>
      </w:r>
    </w:p>
    <w:p w14:paraId="0A8AAB7C" w14:textId="77777777" w:rsidR="007D657B" w:rsidRDefault="007D657B" w:rsidP="006107AB">
      <w:pPr>
        <w:outlineLvl w:val="0"/>
      </w:pPr>
      <w:r>
        <w:t>Zwei Kreisprozesse, die sich in der Abfolge der Zustandsänderungen unterscheiden, sind möglich.</w:t>
      </w:r>
    </w:p>
    <w:p w14:paraId="04E15CD0" w14:textId="77777777" w:rsidR="007D657B" w:rsidRDefault="007D657B" w:rsidP="006107AB">
      <w:pPr>
        <w:outlineLvl w:val="0"/>
      </w:pPr>
      <w:r>
        <w:t>a) Skizzieren Sie jeweils ein p-V-Diagramm für jede der beiden Möglichkeiten. Jeder der beiden Graphen wird im Uhrzeigersinn durchlaufen.</w:t>
      </w:r>
    </w:p>
    <w:p w14:paraId="54B243D8" w14:textId="77777777" w:rsidR="007D657B" w:rsidRDefault="007D657B" w:rsidP="006107AB">
      <w:pPr>
        <w:outlineLvl w:val="0"/>
      </w:pPr>
      <w:r>
        <w:t xml:space="preserve">b) </w:t>
      </w:r>
      <w:r w:rsidR="00FC685C">
        <w:t>Einer der beiden Prozesse enthält eine Zustandsänderung (a), bei der die Zufuhr von Wärme ausschließlich zur Erhöhung der inneren Energie des Gases führt.</w:t>
      </w:r>
    </w:p>
    <w:p w14:paraId="55E19CB8" w14:textId="77777777" w:rsidR="00FC685C" w:rsidRDefault="00FC685C" w:rsidP="006107AB">
      <w:pPr>
        <w:outlineLvl w:val="0"/>
      </w:pPr>
      <w:r>
        <w:t>Die andere enthält eine Zustandsänderung (b), bei der die Volumenarbeit am Gas ausschließlich zur Abgabe von Wärme führt.</w:t>
      </w:r>
    </w:p>
    <w:p w14:paraId="4B462439" w14:textId="77777777" w:rsidR="00FC685C" w:rsidRDefault="00FC685C" w:rsidP="006107AB">
      <w:pPr>
        <w:outlineLvl w:val="0"/>
      </w:pPr>
      <w:r>
        <w:t>Wenden Sie die Gleichung des ersten Hauptsatzes auf diese beiden Zustandsänderungen an.</w:t>
      </w:r>
    </w:p>
    <w:p w14:paraId="5CE86F54" w14:textId="77777777" w:rsidR="00FC685C" w:rsidRDefault="00FC685C" w:rsidP="006107AB">
      <w:pPr>
        <w:outlineLvl w:val="0"/>
      </w:pPr>
      <w:r>
        <w:t>Kennzeichnen Sie die Zustandsänderungen (a) und (b) im jeweiligen Diagramm.</w:t>
      </w:r>
    </w:p>
    <w:p w14:paraId="5C03D470" w14:textId="77777777" w:rsidR="00024B19" w:rsidRDefault="00024B19" w:rsidP="006107AB">
      <w:pPr>
        <w:outlineLvl w:val="0"/>
      </w:pPr>
    </w:p>
    <w:p w14:paraId="19F9AE3F" w14:textId="77777777" w:rsidR="00024B19" w:rsidRDefault="00024B19" w:rsidP="006107AB">
      <w:pPr>
        <w:outlineLvl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8"/>
        <w:gridCol w:w="5979"/>
      </w:tblGrid>
      <w:tr w:rsidR="004D7039" w14:paraId="29FE4B57" w14:textId="77777777" w:rsidTr="006D22C4">
        <w:tc>
          <w:tcPr>
            <w:tcW w:w="5030" w:type="dxa"/>
            <w:shd w:val="clear" w:color="auto" w:fill="auto"/>
          </w:tcPr>
          <w:p w14:paraId="1A9E6D66" w14:textId="77777777" w:rsidR="004D7039" w:rsidRDefault="006B738E" w:rsidP="006D22C4">
            <w:pPr>
              <w:outlineLvl w:val="0"/>
            </w:pPr>
            <w:hyperlink r:id="rId321" w:anchor="t268" w:history="1">
              <w:r w:rsidR="004D7039" w:rsidRPr="00C36180">
                <w:rPr>
                  <w:rStyle w:val="Hyperlink"/>
                  <w:sz w:val="22"/>
                </w:rPr>
                <w:t>268.</w:t>
              </w:r>
            </w:hyperlink>
            <w:r w:rsidR="004D7039">
              <w:t xml:space="preserve"> Das Bild zeigt das Energieflussschema von zwei unterschiedlichen Wärmekraftmaschinen. Die erste arbeitet zweistufig und kühlt ein Gas über zwei Stufen von 3000 K auf 1000 K ab. In der zweiten Maschine erfolgt dieser Vorgang in einem Schritt. </w:t>
            </w:r>
          </w:p>
          <w:p w14:paraId="4AD7929C" w14:textId="77777777" w:rsidR="004D7039" w:rsidRDefault="004D7039" w:rsidP="006D22C4">
            <w:pPr>
              <w:outlineLvl w:val="0"/>
            </w:pPr>
            <w:r>
              <w:t xml:space="preserve">a)Geben Sie alle fehlenden Werte für </w:t>
            </w:r>
            <w:r w:rsidRPr="006D22C4">
              <w:rPr>
                <w:rFonts w:ascii="Symbol" w:hAnsi="Symbol"/>
              </w:rPr>
              <w:t></w:t>
            </w:r>
            <w:r>
              <w:t>, Q und W an.</w:t>
            </w:r>
          </w:p>
          <w:p w14:paraId="4B20391F" w14:textId="77777777" w:rsidR="004D7039" w:rsidRDefault="004D7039" w:rsidP="006D22C4">
            <w:pPr>
              <w:outlineLvl w:val="0"/>
            </w:pPr>
            <w:r>
              <w:t>b) Vergleichen Sie den Gesamtwirkungsgrad beider Maschinen.</w:t>
            </w:r>
          </w:p>
          <w:p w14:paraId="2E3C3AEC" w14:textId="77777777" w:rsidR="004D7039" w:rsidRDefault="004D7039" w:rsidP="006D22C4">
            <w:pPr>
              <w:outlineLvl w:val="0"/>
            </w:pPr>
          </w:p>
        </w:tc>
        <w:tc>
          <w:tcPr>
            <w:tcW w:w="5031" w:type="dxa"/>
            <w:shd w:val="clear" w:color="auto" w:fill="auto"/>
          </w:tcPr>
          <w:p w14:paraId="57AD2F59" w14:textId="77777777" w:rsidR="004D7039" w:rsidRDefault="006B738E" w:rsidP="006D22C4">
            <w:pPr>
              <w:outlineLvl w:val="0"/>
            </w:pPr>
            <w:r>
              <w:pict w14:anchorId="34BC9ED0">
                <v:shape id="_x0000_i1090" type="#_x0000_t75" style="width:4in;height:194.55pt">
                  <v:imagedata r:id="rId322" o:title="th268"/>
                </v:shape>
              </w:pict>
            </w:r>
          </w:p>
        </w:tc>
      </w:tr>
    </w:tbl>
    <w:p w14:paraId="1B9D1290" w14:textId="77777777" w:rsidR="004D7039" w:rsidRDefault="004D7039" w:rsidP="006107AB">
      <w:pPr>
        <w:outlineLvl w:val="0"/>
      </w:pPr>
    </w:p>
    <w:p w14:paraId="1F093211" w14:textId="3E9FEF54" w:rsidR="00BB1FFC" w:rsidRDefault="006B738E" w:rsidP="006107AB">
      <w:pPr>
        <w:outlineLvl w:val="0"/>
      </w:pPr>
      <w:hyperlink r:id="rId323" w:anchor="t275" w:history="1">
        <w:r w:rsidR="00E22A46" w:rsidRPr="00001640">
          <w:rPr>
            <w:rStyle w:val="Hyperlink"/>
            <w:sz w:val="22"/>
          </w:rPr>
          <w:t>275.</w:t>
        </w:r>
      </w:hyperlink>
      <w:r w:rsidR="00BB1FFC">
        <w:t xml:space="preserve"> (LK Sachsen 2007)</w:t>
      </w:r>
      <w:r w:rsidR="00E22A46">
        <w:t xml:space="preserve"> </w:t>
      </w:r>
    </w:p>
    <w:p w14:paraId="73DDDC80" w14:textId="6CF21B2B" w:rsidR="00E20433" w:rsidRDefault="00E22A46" w:rsidP="006107AB">
      <w:pPr>
        <w:outlineLvl w:val="0"/>
      </w:pPr>
      <w:r>
        <w:t>Ein Gas, das als ideal betrachtet wird, durchläuft nacheinander folgende Zustandsänderungen:</w:t>
      </w:r>
    </w:p>
    <w:p w14:paraId="766F15D8" w14:textId="248ED148" w:rsidR="00E22A46" w:rsidRDefault="00E22A46" w:rsidP="00B66953">
      <w:pPr>
        <w:ind w:left="709" w:hanging="709"/>
        <w:outlineLvl w:val="0"/>
      </w:pPr>
      <w:r>
        <w:t xml:space="preserve">A </w:t>
      </w:r>
      <w:r>
        <w:sym w:font="Symbol" w:char="F0AE"/>
      </w:r>
      <w:r>
        <w:t xml:space="preserve"> B: Das Gas mit dem Anfangsvolumen 1,0 dm³ dehnt sich isotherm auf das Fünffache aus </w:t>
      </w:r>
      <w:r w:rsidR="00B66953">
        <w:t>und erreicht den Druck 0,10 MPa.</w:t>
      </w:r>
    </w:p>
    <w:p w14:paraId="15FF7978" w14:textId="3A91EC52" w:rsidR="00B66953" w:rsidRDefault="00B66953" w:rsidP="00B66953">
      <w:pPr>
        <w:ind w:left="709" w:hanging="709"/>
        <w:outlineLvl w:val="0"/>
      </w:pPr>
      <w:r>
        <w:t xml:space="preserve">B </w:t>
      </w:r>
      <w:r>
        <w:sym w:font="Symbol" w:char="F0AE"/>
      </w:r>
      <w:r>
        <w:t xml:space="preserve"> C: Das Gas gibt isobar die Wärme 0,65 kJ ab, die innere Energie des Systems sinkt dabei um 0,46 kJ. </w:t>
      </w:r>
    </w:p>
    <w:p w14:paraId="0B23E7B9" w14:textId="1E2F8F50" w:rsidR="006B507D" w:rsidRDefault="006B507D" w:rsidP="00B66953">
      <w:pPr>
        <w:ind w:left="709" w:hanging="709"/>
        <w:outlineLvl w:val="0"/>
      </w:pPr>
      <w:r>
        <w:t xml:space="preserve">C </w:t>
      </w:r>
      <w:r>
        <w:sym w:font="Symbol" w:char="F0AE"/>
      </w:r>
      <w:r>
        <w:t xml:space="preserve"> A: Adiabatische Kompression, bis der Ausgangszustand erreicht ist.</w:t>
      </w:r>
    </w:p>
    <w:p w14:paraId="2199B958" w14:textId="2168312C" w:rsidR="006B507D" w:rsidRDefault="006B507D" w:rsidP="00B66953">
      <w:pPr>
        <w:ind w:left="709" w:hanging="709"/>
        <w:outlineLvl w:val="0"/>
      </w:pPr>
    </w:p>
    <w:p w14:paraId="0A64D778" w14:textId="59AAC832" w:rsidR="009833D9" w:rsidRDefault="00BB1FFC" w:rsidP="009833D9">
      <w:pPr>
        <w:outlineLvl w:val="0"/>
      </w:pPr>
      <w:r w:rsidRPr="0036264B">
        <w:rPr>
          <w:b/>
        </w:rPr>
        <w:t>a)</w:t>
      </w:r>
      <w:r>
        <w:t xml:space="preserve"> Nennen Sie wesentliche Eigenschaften, die das Modell „Ideales Gas“ den Gasteilchen zuordnet.</w:t>
      </w:r>
    </w:p>
    <w:p w14:paraId="3229975B" w14:textId="2AEBCC4C" w:rsidR="00BB1FFC" w:rsidRDefault="00BB1FFC" w:rsidP="009833D9">
      <w:pPr>
        <w:outlineLvl w:val="0"/>
      </w:pPr>
      <w:r w:rsidRPr="0036264B">
        <w:rPr>
          <w:b/>
        </w:rPr>
        <w:lastRenderedPageBreak/>
        <w:t>b)</w:t>
      </w:r>
      <w:r>
        <w:t xml:space="preserve"> Berechnen Sie den Druck des Gases für den Zustand A und das Volumen </w:t>
      </w:r>
      <w:r w:rsidR="009833D9">
        <w:t>des Gases für den Zustand C.</w:t>
      </w:r>
    </w:p>
    <w:p w14:paraId="33094A50" w14:textId="3C930287" w:rsidR="009833D9" w:rsidRDefault="009833D9" w:rsidP="009833D9">
      <w:pPr>
        <w:outlineLvl w:val="0"/>
      </w:pPr>
      <w:r w:rsidRPr="0036264B">
        <w:rPr>
          <w:b/>
        </w:rPr>
        <w:t>c)</w:t>
      </w:r>
      <w:r>
        <w:t xml:space="preserve"> Skizzieren Sie das zugehörige p(V)-Diagramm unter Verwendung der gegebenen und berechneten Werte.</w:t>
      </w:r>
    </w:p>
    <w:p w14:paraId="6ED4BAB9" w14:textId="351A65B2" w:rsidR="009833D9" w:rsidRDefault="009833D9" w:rsidP="009833D9">
      <w:pPr>
        <w:outlineLvl w:val="0"/>
      </w:pPr>
      <w:r w:rsidRPr="0036264B">
        <w:rPr>
          <w:b/>
        </w:rPr>
        <w:t>d)</w:t>
      </w:r>
      <w:r>
        <w:t xml:space="preserve"> Für die Zustandsänderungen B </w:t>
      </w:r>
      <w:r>
        <w:sym w:font="Symbol" w:char="F0AE"/>
      </w:r>
      <w:r>
        <w:t xml:space="preserve"> C und C </w:t>
      </w:r>
      <w:r>
        <w:sym w:font="Symbol" w:char="F0AE"/>
      </w:r>
      <w:r>
        <w:t xml:space="preserve"> A gilt: </w:t>
      </w:r>
      <w:r w:rsidRPr="009833D9">
        <w:rPr>
          <w:position w:val="-14"/>
        </w:rPr>
        <w:object w:dxaOrig="1719" w:dyaOrig="380" w14:anchorId="39142C34">
          <v:shape id="_x0000_i1091" type="#_x0000_t75" style="width:85.8pt;height:19.15pt" o:ole="">
            <v:imagedata r:id="rId324" o:title=""/>
          </v:shape>
          <o:OLEObject Type="Embed" ProgID="Equation.DSMT4" ShapeID="_x0000_i1091" DrawAspect="Content" ObjectID="_1735307502" r:id="rId325"/>
        </w:object>
      </w:r>
      <w:r>
        <w:t>. Begründen Sie diese Aussage.</w:t>
      </w:r>
    </w:p>
    <w:p w14:paraId="50BC3122" w14:textId="0EE44589" w:rsidR="009833D9" w:rsidRDefault="009833D9" w:rsidP="009833D9">
      <w:pPr>
        <w:outlineLvl w:val="0"/>
      </w:pPr>
      <w:r w:rsidRPr="0036264B">
        <w:rPr>
          <w:b/>
        </w:rPr>
        <w:t>e)</w:t>
      </w:r>
      <w:r>
        <w:t xml:space="preserve"> Der Inhalt </w:t>
      </w:r>
      <w:r w:rsidR="009F68EA">
        <w:t xml:space="preserve">der von dem Graphen der Zustandsänderung im p(V)-Diagramm eingeschlossenen Fläche ist ein Maß für den Betrag der vom Gas während eines Zyklus </w:t>
      </w:r>
      <w:r w:rsidR="00A33CEF">
        <w:t xml:space="preserve">(A </w:t>
      </w:r>
      <w:r w:rsidR="00A33CEF">
        <w:sym w:font="Symbol" w:char="F0AE"/>
      </w:r>
      <w:r w:rsidR="00A33CEF">
        <w:t xml:space="preserve"> B </w:t>
      </w:r>
      <w:r w:rsidR="00A33CEF">
        <w:sym w:font="Symbol" w:char="F0AE"/>
      </w:r>
      <w:r w:rsidR="00A33CEF">
        <w:t xml:space="preserve"> C </w:t>
      </w:r>
      <w:r w:rsidR="00A33CEF">
        <w:sym w:font="Symbol" w:char="F0AE"/>
      </w:r>
      <w:r w:rsidR="00A33CEF">
        <w:t xml:space="preserve"> A) insgesamt verrichteten mechanischen Arbeit. Bestimmen Sie diese Arbeit.</w:t>
      </w:r>
    </w:p>
    <w:p w14:paraId="5E195A74" w14:textId="77777777" w:rsidR="0092066B" w:rsidRDefault="0092066B" w:rsidP="009833D9">
      <w:pPr>
        <w:outlineLvl w:val="0"/>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5A1682" w14:paraId="366CE9DF" w14:textId="77777777" w:rsidTr="005A1682">
        <w:tc>
          <w:tcPr>
            <w:tcW w:w="5030" w:type="dxa"/>
          </w:tcPr>
          <w:p w14:paraId="338AD868" w14:textId="7346E799" w:rsidR="005A1682" w:rsidRDefault="006B738E" w:rsidP="005A1682">
            <w:pPr>
              <w:outlineLvl w:val="0"/>
            </w:pPr>
            <w:hyperlink r:id="rId326" w:anchor="t278" w:history="1">
              <w:r w:rsidR="005A1682" w:rsidRPr="00907379">
                <w:rPr>
                  <w:rStyle w:val="Hyperlink"/>
                  <w:sz w:val="22"/>
                </w:rPr>
                <w:t>278.</w:t>
              </w:r>
            </w:hyperlink>
            <w:r w:rsidR="005A1682">
              <w:t xml:space="preserve"> (LK Sachsen 2021, ohne Hilfsmittel)</w:t>
            </w:r>
          </w:p>
          <w:p w14:paraId="709CE392" w14:textId="77777777" w:rsidR="005A1682" w:rsidRDefault="005A1682" w:rsidP="005A1682">
            <w:pPr>
              <w:outlineLvl w:val="0"/>
            </w:pPr>
            <w:r>
              <w:t xml:space="preserve">Ein ideales Gas befindet sich in einem geschlossenen System im Zustand 1. Das Gas durchläuft nacheinander die Zustandsänderungen 1 </w:t>
            </w:r>
            <w:r>
              <w:sym w:font="Symbol" w:char="F0AE"/>
            </w:r>
            <w:r>
              <w:t xml:space="preserve"> 2 und 2 </w:t>
            </w:r>
            <w:r>
              <w:sym w:font="Symbol" w:char="F0AE"/>
            </w:r>
            <w:r>
              <w:t xml:space="preserve"> 3 (isotherm). Die Abbildung zeigt das zugehörige p(V)-Diagramm.</w:t>
            </w:r>
          </w:p>
          <w:p w14:paraId="4DD3576B" w14:textId="77777777" w:rsidR="005A1682" w:rsidRDefault="005A1682" w:rsidP="005A1682">
            <w:pPr>
              <w:outlineLvl w:val="0"/>
            </w:pPr>
            <w:r>
              <w:t>Für das ideale Gas gilt:</w:t>
            </w:r>
          </w:p>
          <w:p w14:paraId="13AC945E" w14:textId="48260EC2" w:rsidR="005A1682" w:rsidRDefault="005A1682" w:rsidP="009833D9">
            <w:pPr>
              <w:outlineLvl w:val="0"/>
            </w:pPr>
            <w:r w:rsidRPr="0092066B">
              <w:rPr>
                <w:position w:val="-24"/>
              </w:rPr>
              <w:object w:dxaOrig="1320" w:dyaOrig="620" w14:anchorId="03CB911E">
                <v:shape id="_x0000_i1092" type="#_x0000_t75" style="width:65.85pt;height:30.65pt" o:ole="">
                  <v:imagedata r:id="rId327" o:title=""/>
                </v:shape>
                <o:OLEObject Type="Embed" ProgID="Equation.DSMT4" ShapeID="_x0000_i1092" DrawAspect="Content" ObjectID="_1735307503" r:id="rId328"/>
              </w:object>
            </w:r>
            <w:r>
              <w:t xml:space="preserve"> </w:t>
            </w:r>
          </w:p>
        </w:tc>
        <w:tc>
          <w:tcPr>
            <w:tcW w:w="5031" w:type="dxa"/>
          </w:tcPr>
          <w:p w14:paraId="5EC493F4" w14:textId="77FC9676" w:rsidR="005A1682" w:rsidRDefault="006B738E" w:rsidP="009833D9">
            <w:pPr>
              <w:outlineLvl w:val="0"/>
            </w:pPr>
            <w:r>
              <w:pict w14:anchorId="40E3A34D">
                <v:shape id="_x0000_i1093" type="#_x0000_t75" style="width:211.4pt;height:134.05pt">
                  <v:imagedata r:id="rId329" o:title="th_278"/>
                </v:shape>
              </w:pict>
            </w:r>
          </w:p>
        </w:tc>
      </w:tr>
    </w:tbl>
    <w:p w14:paraId="6FCAA4E4" w14:textId="15F41B25" w:rsidR="005A1682" w:rsidRDefault="00907379" w:rsidP="009833D9">
      <w:pPr>
        <w:outlineLvl w:val="0"/>
      </w:pPr>
      <w:r w:rsidRPr="00907379">
        <w:rPr>
          <w:b/>
        </w:rPr>
        <w:t>a)</w:t>
      </w:r>
      <w:r>
        <w:t xml:space="preserve"> Nennen Sie eine Formulierung des ersten Hauptsatzes der Thermodynamik und wenden Sie den Satz auf die Zustandsänderung 2 </w:t>
      </w:r>
      <w:r>
        <w:sym w:font="Symbol" w:char="F0AE"/>
      </w:r>
      <w:r>
        <w:t xml:space="preserve"> 3 an.</w:t>
      </w:r>
    </w:p>
    <w:p w14:paraId="054E8009" w14:textId="77777777" w:rsidR="000550AC" w:rsidRDefault="000550AC" w:rsidP="009833D9">
      <w:pPr>
        <w:outlineLvl w:val="0"/>
      </w:pPr>
    </w:p>
    <w:p w14:paraId="2F9295AA" w14:textId="456100FB" w:rsidR="000550AC" w:rsidRDefault="000550AC" w:rsidP="009833D9">
      <w:pPr>
        <w:outlineLvl w:val="0"/>
      </w:pPr>
      <w:r w:rsidRPr="000550AC">
        <w:rPr>
          <w:b/>
        </w:rPr>
        <w:t xml:space="preserve">b) </w:t>
      </w:r>
      <w:r>
        <w:t>Vergleichen Sie die Beträge der Volumenarbeit W</w:t>
      </w:r>
      <w:r w:rsidRPr="004E7C06">
        <w:rPr>
          <w:vertAlign w:val="subscript"/>
        </w:rPr>
        <w:t>12</w:t>
      </w:r>
      <w:r>
        <w:t xml:space="preserve"> und W</w:t>
      </w:r>
      <w:r w:rsidRPr="004E7C06">
        <w:rPr>
          <w:vertAlign w:val="subscript"/>
        </w:rPr>
        <w:t>23</w:t>
      </w:r>
      <w:r>
        <w:t>. Entscheiden Sie, ob die jeweilige Volumenarbeit dem System zugeführt oder vom System abgegeben wird.</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5429"/>
      </w:tblGrid>
      <w:tr w:rsidR="002F0C92" w14:paraId="08DFAB2B" w14:textId="77777777" w:rsidTr="00B675BD">
        <w:tc>
          <w:tcPr>
            <w:tcW w:w="5030" w:type="dxa"/>
          </w:tcPr>
          <w:p w14:paraId="49A0D806" w14:textId="77777777" w:rsidR="002F0C92" w:rsidRDefault="00B675BD" w:rsidP="009833D9">
            <w:pPr>
              <w:outlineLvl w:val="0"/>
            </w:pPr>
            <w:r w:rsidRPr="00B675BD">
              <w:rPr>
                <w:b/>
              </w:rPr>
              <w:t>c)</w:t>
            </w:r>
            <w:r>
              <w:t xml:space="preserve"> Zeichen Sie das zugehörige V(T)-Diagramm.</w:t>
            </w:r>
          </w:p>
          <w:p w14:paraId="376A22C7" w14:textId="119D5D20" w:rsidR="00B675BD" w:rsidRDefault="00B675BD" w:rsidP="009833D9">
            <w:pPr>
              <w:outlineLvl w:val="0"/>
            </w:pPr>
            <w:r>
              <w:t>Kennzeichnen Sie die Zustände 2 und 3 im Diagramm.</w:t>
            </w:r>
          </w:p>
        </w:tc>
        <w:tc>
          <w:tcPr>
            <w:tcW w:w="5031" w:type="dxa"/>
          </w:tcPr>
          <w:p w14:paraId="7DC4FB0A" w14:textId="474C2F3D" w:rsidR="002F0C92" w:rsidRDefault="006B738E" w:rsidP="009833D9">
            <w:pPr>
              <w:outlineLvl w:val="0"/>
            </w:pPr>
            <w:r>
              <w:pict w14:anchorId="50BD12A6">
                <v:shape id="_x0000_i1094" type="#_x0000_t75" style="width:260.45pt;height:114.15pt">
                  <v:imagedata r:id="rId330" o:title="th_278_1"/>
                </v:shape>
              </w:pict>
            </w:r>
          </w:p>
        </w:tc>
      </w:tr>
    </w:tbl>
    <w:p w14:paraId="25D83EFA" w14:textId="77777777" w:rsidR="002F0C92" w:rsidRDefault="002F0C92" w:rsidP="009833D9">
      <w:pPr>
        <w:outlineLvl w:val="0"/>
      </w:pPr>
    </w:p>
    <w:p w14:paraId="7A0FA605" w14:textId="3E37681A" w:rsidR="000550AC" w:rsidRDefault="006B738E" w:rsidP="009833D9">
      <w:pPr>
        <w:outlineLvl w:val="0"/>
      </w:pPr>
      <w:hyperlink r:id="rId331" w:anchor="t279" w:history="1">
        <w:r w:rsidR="000A75DA" w:rsidRPr="000A75DA">
          <w:rPr>
            <w:rStyle w:val="Hyperlink"/>
            <w:sz w:val="22"/>
          </w:rPr>
          <w:t>279.</w:t>
        </w:r>
      </w:hyperlink>
      <w:r w:rsidR="000A75DA">
        <w:t xml:space="preserve"> (LK Sachsen 2019, ohne Hilfsmittel)</w:t>
      </w:r>
    </w:p>
    <w:p w14:paraId="6EA18DA7" w14:textId="423A7DDB" w:rsidR="000A75DA" w:rsidRDefault="008976EF" w:rsidP="009833D9">
      <w:pPr>
        <w:outlineLvl w:val="0"/>
      </w:pPr>
      <w:r>
        <w:t>Das ideale Gas durchläuft einen Kreisprozess</w:t>
      </w:r>
      <w:r w:rsidR="00B2769D">
        <w:t xml:space="preserve"> A </w:t>
      </w:r>
      <w:r w:rsidR="00B2769D">
        <w:sym w:font="Symbol" w:char="F0AE"/>
      </w:r>
      <w:r w:rsidR="00B2769D">
        <w:t xml:space="preserve"> B </w:t>
      </w:r>
      <w:r w:rsidR="00B2769D">
        <w:sym w:font="Symbol" w:char="F0AE"/>
      </w:r>
      <w:r w:rsidR="00B2769D">
        <w:t xml:space="preserve"> C </w:t>
      </w:r>
      <w:r w:rsidR="00B2769D">
        <w:sym w:font="Symbol" w:char="F0AE"/>
      </w:r>
      <w:r w:rsidR="00B2769D">
        <w:t xml:space="preserve"> D </w:t>
      </w:r>
      <w:r w:rsidR="00B2769D">
        <w:sym w:font="Symbol" w:char="F0AE"/>
      </w:r>
      <w:r w:rsidR="00B2769D">
        <w:t xml:space="preserve"> A</w:t>
      </w:r>
      <w:r>
        <w:t>.</w:t>
      </w:r>
    </w:p>
    <w:p w14:paraId="4AAFE9A0" w14:textId="4923734B" w:rsidR="008976EF" w:rsidRDefault="008976EF" w:rsidP="009833D9">
      <w:pPr>
        <w:outlineLvl w:val="0"/>
      </w:pPr>
      <w:r>
        <w:t>Das abgebildete p(T)-Diagramm zeigt die zugehörige Zustandsänderung.</w:t>
      </w:r>
    </w:p>
    <w:p w14:paraId="700AED71" w14:textId="5FCB949A" w:rsidR="008976EF" w:rsidRDefault="006B738E" w:rsidP="009833D9">
      <w:pPr>
        <w:outlineLvl w:val="0"/>
      </w:pPr>
      <w:r>
        <w:pict w14:anchorId="48BB9839">
          <v:shape id="_x0000_i1095" type="#_x0000_t75" style="width:428.95pt;height:167.75pt">
            <v:imagedata r:id="rId332" o:title="th279"/>
          </v:shape>
        </w:pict>
      </w:r>
    </w:p>
    <w:p w14:paraId="2010C63E" w14:textId="3E91FA63" w:rsidR="008976EF" w:rsidRDefault="008976EF" w:rsidP="009833D9">
      <w:pPr>
        <w:outlineLvl w:val="0"/>
      </w:pPr>
    </w:p>
    <w:p w14:paraId="013F74D8" w14:textId="585006D5" w:rsidR="008976EF" w:rsidRDefault="008976EF" w:rsidP="009833D9">
      <w:pPr>
        <w:outlineLvl w:val="0"/>
      </w:pPr>
      <w:r w:rsidRPr="00B2769D">
        <w:rPr>
          <w:b/>
        </w:rPr>
        <w:t>a)</w:t>
      </w:r>
      <w:r>
        <w:t xml:space="preserve"> Skizzieren Sie ein zugehöriges p(V)-Diagramm in das abgebildete Koordinatensystem. Tragen Sie die Zustände A, B, C und D ein.</w:t>
      </w:r>
    </w:p>
    <w:p w14:paraId="1122FC4A" w14:textId="0B6E3B90" w:rsidR="008976EF" w:rsidRDefault="008976EF" w:rsidP="009833D9">
      <w:pPr>
        <w:outlineLvl w:val="0"/>
      </w:pPr>
      <w:r w:rsidRPr="00B2769D">
        <w:rPr>
          <w:b/>
        </w:rPr>
        <w:t>b)</w:t>
      </w:r>
      <w:r>
        <w:t xml:space="preserve"> Entscheiden Sie, </w:t>
      </w:r>
      <w:r w:rsidR="007F4A61">
        <w:t xml:space="preserve">ob bei diesem Kreisprozess mechanische Arbeit vom oder am System verrichtet wird. </w:t>
      </w:r>
      <w:r w:rsidR="007F4A61">
        <w:br/>
        <w:t>Kennzeichnen Sie den Betrag der Arbeit im p(V)-Diagramm.</w:t>
      </w:r>
    </w:p>
    <w:p w14:paraId="1EEFBF1C" w14:textId="2AF729F7" w:rsidR="007F4A61" w:rsidRDefault="007F4A61" w:rsidP="009833D9">
      <w:pPr>
        <w:outlineLvl w:val="0"/>
      </w:pPr>
      <w:r w:rsidRPr="00B2769D">
        <w:rPr>
          <w:b/>
        </w:rPr>
        <w:t>c)</w:t>
      </w:r>
      <w:r>
        <w:t xml:space="preserve"> Wenden Sie den ersten Hauptsatz der Thermodynamik auf die Zustandsänderung A </w:t>
      </w:r>
      <w:r>
        <w:sym w:font="Symbol" w:char="F0AE"/>
      </w:r>
      <w:r>
        <w:t xml:space="preserve"> B an.</w:t>
      </w:r>
    </w:p>
    <w:p w14:paraId="759BD05C" w14:textId="77777777" w:rsidR="000A75DA" w:rsidRDefault="000A75DA" w:rsidP="009833D9">
      <w:pPr>
        <w:outlineLvl w:val="0"/>
      </w:pPr>
    </w:p>
    <w:p w14:paraId="356F7E11" w14:textId="77777777" w:rsidR="000550AC" w:rsidRDefault="000550AC" w:rsidP="009833D9">
      <w:pPr>
        <w:outlineLvl w:val="0"/>
      </w:pPr>
    </w:p>
    <w:p w14:paraId="25D69F76" w14:textId="4B3EBCF3" w:rsidR="005A1682" w:rsidRDefault="005A1682" w:rsidP="009833D9">
      <w:pPr>
        <w:outlineLvl w:val="0"/>
      </w:pPr>
    </w:p>
    <w:p w14:paraId="664C42A7" w14:textId="77777777" w:rsidR="00A33CEF" w:rsidRPr="00A33CEF" w:rsidRDefault="00A33CEF" w:rsidP="009833D9">
      <w:pPr>
        <w:outlineLvl w:val="0"/>
      </w:pPr>
    </w:p>
    <w:p w14:paraId="21611190" w14:textId="77777777" w:rsidR="00517B19" w:rsidRDefault="00517B19" w:rsidP="009833D9">
      <w:pPr>
        <w:outlineLvl w:val="0"/>
      </w:pPr>
    </w:p>
    <w:p w14:paraId="23EB8CEB" w14:textId="77777777" w:rsidR="006107AB" w:rsidRDefault="00B87D8A" w:rsidP="00FC6040">
      <w:pPr>
        <w:pStyle w:val="berschrift3"/>
      </w:pPr>
      <w:r>
        <w:t>Wärmeübertragung</w:t>
      </w:r>
    </w:p>
    <w:p w14:paraId="1E89D16A"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741AD26D" w14:textId="77777777" w:rsidTr="006107AB">
        <w:trPr>
          <w:trHeight w:val="397"/>
        </w:trPr>
        <w:tc>
          <w:tcPr>
            <w:tcW w:w="5030" w:type="dxa"/>
            <w:vAlign w:val="center"/>
          </w:tcPr>
          <w:p w14:paraId="28339245" w14:textId="77777777" w:rsidR="006107AB" w:rsidRDefault="006107AB" w:rsidP="00FC6040">
            <w:pPr>
              <w:pStyle w:val="berschrift4"/>
            </w:pPr>
            <w:bookmarkStart w:id="391" w:name="t15"/>
            <w:bookmarkEnd w:id="391"/>
            <w:r>
              <w:t>Allgemein</w:t>
            </w:r>
          </w:p>
        </w:tc>
        <w:tc>
          <w:tcPr>
            <w:tcW w:w="5030" w:type="dxa"/>
            <w:vAlign w:val="center"/>
          </w:tcPr>
          <w:p w14:paraId="5D7F34D6" w14:textId="77777777" w:rsidR="006107AB" w:rsidRDefault="006B738E" w:rsidP="006107AB">
            <w:pPr>
              <w:jc w:val="center"/>
              <w:rPr>
                <w:rStyle w:val="Hyperlink"/>
              </w:rPr>
            </w:pPr>
            <w:hyperlink w:anchor="t0" w:history="1">
              <w:r w:rsidR="006107AB">
                <w:rPr>
                  <w:rStyle w:val="Hyperlink"/>
                </w:rPr>
                <w:t>zum I</w:t>
              </w:r>
              <w:bookmarkStart w:id="392" w:name="_Hlt214760876"/>
              <w:bookmarkStart w:id="393" w:name="_Hlt513299859"/>
              <w:bookmarkEnd w:id="392"/>
              <w:r w:rsidR="006107AB">
                <w:rPr>
                  <w:rStyle w:val="Hyperlink"/>
                </w:rPr>
                <w:t>n</w:t>
              </w:r>
              <w:bookmarkStart w:id="394" w:name="_Hlt213735641"/>
              <w:bookmarkEnd w:id="393"/>
              <w:r w:rsidR="006107AB">
                <w:rPr>
                  <w:rStyle w:val="Hyperlink"/>
                </w:rPr>
                <w:t>h</w:t>
              </w:r>
              <w:bookmarkStart w:id="395" w:name="_Hlt513299971"/>
              <w:bookmarkEnd w:id="394"/>
              <w:r w:rsidR="006107AB">
                <w:rPr>
                  <w:rStyle w:val="Hyperlink"/>
                </w:rPr>
                <w:t>a</w:t>
              </w:r>
              <w:bookmarkStart w:id="396" w:name="_Hlt513299963"/>
              <w:bookmarkEnd w:id="395"/>
              <w:r w:rsidR="006107AB">
                <w:rPr>
                  <w:rStyle w:val="Hyperlink"/>
                </w:rPr>
                <w:t>l</w:t>
              </w:r>
              <w:bookmarkEnd w:id="396"/>
              <w:r w:rsidR="006107AB">
                <w:rPr>
                  <w:rStyle w:val="Hyperlink"/>
                </w:rPr>
                <w:t>t</w:t>
              </w:r>
              <w:bookmarkStart w:id="397" w:name="_Hlt514544022"/>
              <w:r w:rsidR="006107AB">
                <w:rPr>
                  <w:rStyle w:val="Hyperlink"/>
                </w:rPr>
                <w:t>s</w:t>
              </w:r>
              <w:bookmarkEnd w:id="397"/>
              <w:r w:rsidR="006107AB">
                <w:rPr>
                  <w:rStyle w:val="Hyperlink"/>
                </w:rPr>
                <w:t>verzeichnis</w:t>
              </w:r>
            </w:hyperlink>
          </w:p>
        </w:tc>
      </w:tr>
    </w:tbl>
    <w:p w14:paraId="440793E3" w14:textId="77777777" w:rsidR="006107AB" w:rsidRDefault="006B738E" w:rsidP="006107AB">
      <w:hyperlink r:id="rId333" w:anchor="t67" w:history="1">
        <w:r w:rsidR="006107AB">
          <w:rPr>
            <w:rStyle w:val="Hyperlink"/>
          </w:rPr>
          <w:t>67.</w:t>
        </w:r>
      </w:hyperlink>
      <w:r w:rsidR="006107AB">
        <w:t xml:space="preserve"> Auf manchen Dächern schmilzt im Winter der Schnee besonders schnell weg. Was kann man daraus für die Wärmedämmung des Hauses ableiten?</w:t>
      </w:r>
      <w:r w:rsidR="006107AB">
        <w:br/>
      </w:r>
      <w:r w:rsidR="006107AB">
        <w:rPr>
          <w:sz w:val="24"/>
        </w:rPr>
        <w:sym w:font="Symbol" w:char="F02A"/>
      </w:r>
    </w:p>
    <w:p w14:paraId="71C141B4" w14:textId="77777777" w:rsidR="006107AB" w:rsidRDefault="006B738E" w:rsidP="006107AB">
      <w:hyperlink r:id="rId334" w:anchor="t68" w:history="1">
        <w:r w:rsidR="006107AB">
          <w:rPr>
            <w:rStyle w:val="Hyperlink"/>
          </w:rPr>
          <w:t>68.</w:t>
        </w:r>
      </w:hyperlink>
      <w:r w:rsidR="006107AB">
        <w:t xml:space="preserve"> Schnee schmilzt im Frühjahr unter dunklen Stellen, z.B. unter Schmutz, besonders schnell. Warum?</w:t>
      </w:r>
      <w:r w:rsidR="006107AB">
        <w:br/>
      </w:r>
      <w:r w:rsidR="006107AB">
        <w:rPr>
          <w:sz w:val="24"/>
        </w:rPr>
        <w:sym w:font="Symbol" w:char="F02A"/>
      </w:r>
    </w:p>
    <w:p w14:paraId="1E029938" w14:textId="77777777" w:rsidR="006107AB" w:rsidRDefault="006B738E" w:rsidP="006107AB">
      <w:hyperlink r:id="rId335" w:anchor="t122" w:history="1">
        <w:r w:rsidR="006107AB">
          <w:rPr>
            <w:rStyle w:val="Hyperlink"/>
          </w:rPr>
          <w:t>122.</w:t>
        </w:r>
      </w:hyperlink>
      <w:r w:rsidR="006107AB">
        <w:t xml:space="preserve"> Im Jahre 1860 fiel in Indien ein Meteorit. Er zeichnete hinter sich einen Feuerschweif, und der bis zur Weißglut erhitzte Körper fiel in einen Sumpf. Wie wunderten sich aber die herbeigeeilten Menschen, als sie an der Auftreffstelle des Meteoriten einen Eisblock fanden. Das "Himmelsfeuer" brachte also Eis in das tropische Indien.</w:t>
      </w:r>
      <w:r w:rsidR="006107AB">
        <w:br/>
        <w:t>Wie kann man das erklären?</w:t>
      </w:r>
      <w:r w:rsidR="006107AB">
        <w:br/>
      </w:r>
      <w:r w:rsidR="006107AB">
        <w:rPr>
          <w:sz w:val="24"/>
        </w:rPr>
        <w:sym w:font="Symbol" w:char="F02A"/>
      </w:r>
    </w:p>
    <w:p w14:paraId="64BCB283" w14:textId="77777777" w:rsidR="006107AB" w:rsidRDefault="006B738E" w:rsidP="006107AB">
      <w:hyperlink r:id="rId336" w:anchor="t129" w:history="1">
        <w:r w:rsidR="006107AB">
          <w:rPr>
            <w:rStyle w:val="Hyperlink"/>
          </w:rPr>
          <w:t>129.</w:t>
        </w:r>
      </w:hyperlink>
      <w:r w:rsidR="006107AB">
        <w:t xml:space="preserve"> Bei windstillem Wetter verträgt man den Frost besser als bei starkem Wind. Der Wind erhöht die Ausdünstung der Haut und kühlt sie ab. Demnach müßte in einer Wüste bei großer Hitze der Wind Abkühlung bringen. Die Erfahrung zeigt jedoch, dass in heißen Wüsten die Menschen bei Wind viel mehr unter der Hitze zu leiden haben. Warum?</w:t>
      </w:r>
      <w:r w:rsidR="006107AB">
        <w:br/>
      </w:r>
      <w:r w:rsidR="006107AB">
        <w:rPr>
          <w:sz w:val="24"/>
        </w:rPr>
        <w:sym w:font="Symbol" w:char="F02A"/>
      </w:r>
      <w:r w:rsidR="006107AB">
        <w:rPr>
          <w:sz w:val="24"/>
        </w:rPr>
        <w:sym w:font="Symbol" w:char="F02A"/>
      </w:r>
    </w:p>
    <w:p w14:paraId="36193C22" w14:textId="77777777" w:rsidR="006107AB" w:rsidRDefault="006B738E" w:rsidP="006107AB">
      <w:hyperlink r:id="rId337" w:anchor="t144" w:history="1">
        <w:r w:rsidR="006107AB">
          <w:rPr>
            <w:rStyle w:val="Hyperlink"/>
          </w:rPr>
          <w:t>144.</w:t>
        </w:r>
      </w:hyperlink>
      <w:r w:rsidR="006107AB">
        <w:t xml:space="preserve"> Warum kann man sich z.B. in der Sauna längere Zeit in Luft von 90°C aufhalten, während ein Bad in Wasser von 50°C bereits unerträglich ist?</w:t>
      </w:r>
      <w:r w:rsidR="006107AB">
        <w:br/>
      </w:r>
      <w:r w:rsidR="006107AB">
        <w:rPr>
          <w:sz w:val="24"/>
        </w:rPr>
        <w:sym w:font="Symbol" w:char="F02A"/>
      </w:r>
    </w:p>
    <w:p w14:paraId="0124B774" w14:textId="77777777" w:rsidR="006107AB" w:rsidRDefault="006B738E" w:rsidP="006107AB">
      <w:hyperlink r:id="rId338" w:anchor="t145" w:history="1">
        <w:r w:rsidR="006107AB">
          <w:rPr>
            <w:rStyle w:val="Hyperlink"/>
          </w:rPr>
          <w:t>145.</w:t>
        </w:r>
      </w:hyperlink>
      <w:r w:rsidR="006107AB">
        <w:t xml:space="preserve"> Warum bildet frisch gefallener Schnee einen guten Schutz gegen Frostschäden bei nachfolgender starker Kälte?</w:t>
      </w:r>
      <w:r w:rsidR="006107AB">
        <w:br/>
      </w:r>
      <w:r w:rsidR="006107AB">
        <w:rPr>
          <w:sz w:val="24"/>
        </w:rPr>
        <w:sym w:font="Symbol" w:char="F02A"/>
      </w:r>
    </w:p>
    <w:p w14:paraId="789E7B1C" w14:textId="77777777" w:rsidR="006107AB" w:rsidRDefault="006B738E" w:rsidP="006107AB">
      <w:pPr>
        <w:rPr>
          <w:sz w:val="24"/>
        </w:rPr>
      </w:pPr>
      <w:hyperlink r:id="rId339" w:anchor="t146" w:history="1">
        <w:r w:rsidR="006107AB">
          <w:rPr>
            <w:rStyle w:val="Hyperlink"/>
          </w:rPr>
          <w:t>1</w:t>
        </w:r>
        <w:bookmarkStart w:id="398" w:name="_Hlt4654101"/>
        <w:r w:rsidR="006107AB">
          <w:rPr>
            <w:rStyle w:val="Hyperlink"/>
          </w:rPr>
          <w:t>4</w:t>
        </w:r>
        <w:bookmarkEnd w:id="398"/>
        <w:r w:rsidR="006107AB">
          <w:rPr>
            <w:rStyle w:val="Hyperlink"/>
          </w:rPr>
          <w:t>6.</w:t>
        </w:r>
      </w:hyperlink>
      <w:r w:rsidR="006107AB">
        <w:t xml:space="preserve"> Erkläre, weshalb Glaswolle beim Hausbau ein bevorzugtes Isoliermaterial ist.</w:t>
      </w:r>
      <w:r w:rsidR="006107AB">
        <w:br/>
      </w:r>
      <w:r w:rsidR="006107AB">
        <w:rPr>
          <w:sz w:val="24"/>
        </w:rPr>
        <w:sym w:font="Symbol" w:char="F02A"/>
      </w:r>
    </w:p>
    <w:p w14:paraId="72E5D42F" w14:textId="77777777" w:rsidR="006107AB" w:rsidRDefault="006B738E" w:rsidP="006107AB">
      <w:pPr>
        <w:rPr>
          <w:sz w:val="24"/>
        </w:rPr>
      </w:pPr>
      <w:hyperlink r:id="rId340" w:anchor="t170" w:history="1">
        <w:r w:rsidR="006107AB">
          <w:rPr>
            <w:rStyle w:val="Hyperlink"/>
          </w:rPr>
          <w:t>1</w:t>
        </w:r>
        <w:bookmarkStart w:id="399" w:name="_Hlt161121928"/>
        <w:r w:rsidR="006107AB">
          <w:rPr>
            <w:rStyle w:val="Hyperlink"/>
          </w:rPr>
          <w:t>7</w:t>
        </w:r>
        <w:bookmarkEnd w:id="399"/>
        <w:r w:rsidR="006107AB">
          <w:rPr>
            <w:rStyle w:val="Hyperlink"/>
          </w:rPr>
          <w:t>0.</w:t>
        </w:r>
      </w:hyperlink>
      <w:r w:rsidR="006107AB">
        <w:t xml:space="preserve"> Warum wärmt ein Federbett?</w:t>
      </w:r>
      <w:r w:rsidR="006107AB">
        <w:br/>
      </w:r>
      <w:r w:rsidR="006107AB">
        <w:rPr>
          <w:sz w:val="24"/>
        </w:rPr>
        <w:sym w:font="Symbol" w:char="F02A"/>
      </w:r>
    </w:p>
    <w:p w14:paraId="760A13EB" w14:textId="77777777" w:rsidR="006107AB" w:rsidRDefault="006B738E" w:rsidP="006107AB">
      <w:hyperlink r:id="rId341" w:anchor="t210" w:history="1">
        <w:r w:rsidR="006107AB">
          <w:rPr>
            <w:rStyle w:val="Hyperlink"/>
          </w:rPr>
          <w:t>2</w:t>
        </w:r>
        <w:bookmarkStart w:id="400" w:name="_Hlt161279632"/>
        <w:bookmarkStart w:id="401" w:name="_Hlt161279203"/>
        <w:bookmarkEnd w:id="400"/>
        <w:r w:rsidR="006107AB">
          <w:rPr>
            <w:rStyle w:val="Hyperlink"/>
          </w:rPr>
          <w:t>1</w:t>
        </w:r>
        <w:bookmarkEnd w:id="401"/>
        <w:r w:rsidR="006107AB">
          <w:rPr>
            <w:rStyle w:val="Hyperlink"/>
          </w:rPr>
          <w:t>0.</w:t>
        </w:r>
      </w:hyperlink>
      <w:r w:rsidR="006107AB">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2698B666" w14:textId="77777777" w:rsidTr="006107AB">
        <w:tc>
          <w:tcPr>
            <w:tcW w:w="5030" w:type="dxa"/>
          </w:tcPr>
          <w:p w14:paraId="7BAB2085" w14:textId="77777777" w:rsidR="006107AB" w:rsidRDefault="006B738E" w:rsidP="006107AB">
            <w:r>
              <w:lastRenderedPageBreak/>
              <w:pict w14:anchorId="432555E6">
                <v:shape id="_x0000_i1096" type="#_x0000_t75" style="width:245.1pt;height:187.65pt" fillcolor="window">
                  <v:imagedata r:id="rId342" o:title="t210"/>
                </v:shape>
              </w:pict>
            </w:r>
          </w:p>
        </w:tc>
        <w:tc>
          <w:tcPr>
            <w:tcW w:w="5030" w:type="dxa"/>
          </w:tcPr>
          <w:p w14:paraId="6F0B7BC9" w14:textId="77777777" w:rsidR="006107AB" w:rsidRDefault="006B738E" w:rsidP="006107AB">
            <w:r>
              <w:pict w14:anchorId="0A5D2536">
                <v:shape id="_x0000_i1097" type="#_x0000_t75" style="width:245.1pt;height:180pt" fillcolor="window">
                  <v:imagedata r:id="rId343" o:title="t210_1"/>
                </v:shape>
              </w:pict>
            </w:r>
          </w:p>
        </w:tc>
      </w:tr>
      <w:tr w:rsidR="006107AB" w14:paraId="0B9F56D8" w14:textId="77777777" w:rsidTr="006107AB">
        <w:trPr>
          <w:cantSplit/>
        </w:trPr>
        <w:tc>
          <w:tcPr>
            <w:tcW w:w="10060" w:type="dxa"/>
            <w:gridSpan w:val="2"/>
          </w:tcPr>
          <w:p w14:paraId="4B9A1B94" w14:textId="77777777" w:rsidR="006107AB" w:rsidRDefault="006107AB" w:rsidP="006107AB">
            <w:r>
              <w:t xml:space="preserve">Von zwei Konservendosen gleicher Bauart (weil beide den gleichen Inhalt enthielten) wurden die Etiketten abgeweicht und eine Dose schwarz gestrichen. In beiden Dosen befindet sich die gleiche Menge Wasser mit einer Temperatur von 89°C. Die silberne Dose wird mit Alufolie und die schwarze Dose mit schwarzer Folie verschlossen und dann in Ruhe gelassen.  </w:t>
            </w:r>
          </w:p>
          <w:p w14:paraId="7220E344" w14:textId="77777777" w:rsidR="006107AB" w:rsidRDefault="006107AB" w:rsidP="006107AB">
            <w:r>
              <w:t>Nach etwa 45 min wird bei beiden Dosen die Temperatur des Wassers bestimmt. Was zeigen die Thermometer an?</w:t>
            </w:r>
            <w:r>
              <w:br/>
            </w:r>
            <w:bookmarkStart w:id="402" w:name="_Hlt161279647"/>
            <w:r>
              <w:t>a) Das Thermometer in der silbernen Dose zeigt mehr an.</w:t>
            </w:r>
            <w:bookmarkEnd w:id="402"/>
          </w:p>
          <w:p w14:paraId="72BB941F" w14:textId="77777777" w:rsidR="006107AB" w:rsidRDefault="006107AB" w:rsidP="006107AB">
            <w:r>
              <w:t>b) Beide Thermometer zeigen etwa die gleiche Temperatur an.</w:t>
            </w:r>
          </w:p>
          <w:p w14:paraId="212E632C" w14:textId="77777777" w:rsidR="006107AB" w:rsidRDefault="006107AB" w:rsidP="006107AB">
            <w:r>
              <w:t xml:space="preserve">c) Das Thermometer in der schwarzen Dose zeigt mehr an. </w:t>
            </w:r>
          </w:p>
        </w:tc>
      </w:tr>
    </w:tbl>
    <w:p w14:paraId="7AD3575C" w14:textId="77777777" w:rsidR="006107AB" w:rsidRDefault="006107AB" w:rsidP="006107AB"/>
    <w:p w14:paraId="18CB5BC9" w14:textId="77777777" w:rsidR="006107AB" w:rsidRDefault="006B738E" w:rsidP="006107AB">
      <w:pPr>
        <w:rPr>
          <w:color w:val="000000"/>
        </w:rPr>
      </w:pPr>
      <w:hyperlink r:id="rId344" w:anchor="t211" w:history="1">
        <w:r w:rsidR="006107AB">
          <w:rPr>
            <w:rStyle w:val="Hyperlink"/>
          </w:rPr>
          <w:t>2</w:t>
        </w:r>
        <w:bookmarkStart w:id="403" w:name="_Hlt212538372"/>
        <w:r w:rsidR="006107AB">
          <w:rPr>
            <w:rStyle w:val="Hyperlink"/>
          </w:rPr>
          <w:t>1</w:t>
        </w:r>
        <w:bookmarkEnd w:id="403"/>
        <w:r w:rsidR="006107AB">
          <w:rPr>
            <w:rStyle w:val="Hyperlink"/>
          </w:rPr>
          <w:t>1.</w:t>
        </w:r>
      </w:hyperlink>
      <w:r w:rsidR="006107AB">
        <w:t xml:space="preserve"> </w:t>
      </w:r>
      <w:r w:rsidR="006107AB">
        <w:rPr>
          <w:color w:val="000000"/>
        </w:rPr>
        <w:t>Ein Bekannter erzählte neulich von seiner Tochter. Sie hatte sich aus dem Tiefkühlschrank ein eingefrorenes Essen geholt und wollte den Auftauvorgang beschleunigen. Dazu hat sie die Dose mit dem Gefrorenen unter die Bettdecke gesteckt, unter der außer diesem Topf nichts war. Wie verläuft das Auftauen  im Vergleich zum Auftauen neben der Bettdecke?</w:t>
      </w:r>
    </w:p>
    <w:p w14:paraId="4C8CEF22" w14:textId="77777777" w:rsidR="006107AB" w:rsidRDefault="006107AB" w:rsidP="006107AB">
      <w:pPr>
        <w:rPr>
          <w:color w:val="000000"/>
        </w:rPr>
      </w:pPr>
      <w:r>
        <w:rPr>
          <w:color w:val="000000"/>
        </w:rPr>
        <w:t>a) Das Essen taut schneller auf.</w:t>
      </w:r>
    </w:p>
    <w:p w14:paraId="55BEBF45" w14:textId="77777777" w:rsidR="006107AB" w:rsidRDefault="006107AB" w:rsidP="006107AB">
      <w:pPr>
        <w:rPr>
          <w:color w:val="000000"/>
        </w:rPr>
      </w:pPr>
      <w:r>
        <w:rPr>
          <w:color w:val="000000"/>
        </w:rPr>
        <w:t>b) Das Essen taut genau so schnell auf.</w:t>
      </w:r>
    </w:p>
    <w:p w14:paraId="11BCA4B1" w14:textId="77777777" w:rsidR="006107AB" w:rsidRDefault="006107AB" w:rsidP="006107AB">
      <w:pPr>
        <w:rPr>
          <w:color w:val="000000"/>
        </w:rPr>
      </w:pPr>
      <w:r>
        <w:rPr>
          <w:color w:val="000000"/>
        </w:rPr>
        <w:t>c) Das Essen taut langsamer auf.</w:t>
      </w:r>
    </w:p>
    <w:p w14:paraId="0D06DFFD" w14:textId="77777777" w:rsidR="006107AB" w:rsidRDefault="006107AB" w:rsidP="006107AB"/>
    <w:bookmarkStart w:id="404" w:name="_Hlt212538820"/>
    <w:p w14:paraId="5BCB9D8A" w14:textId="77777777" w:rsidR="006107AB" w:rsidRDefault="006107AB" w:rsidP="006107AB">
      <w:r>
        <w:fldChar w:fldCharType="begin"/>
      </w:r>
      <w:r w:rsidR="0003313D">
        <w:instrText>HYPERLINK "lsgtherm</w:instrText>
      </w:r>
      <w:r w:rsidR="007D4928">
        <w:instrText>.docx</w:instrText>
      </w:r>
      <w:r w:rsidR="0003313D">
        <w:instrText>" \l "t223"</w:instrText>
      </w:r>
      <w:r>
        <w:fldChar w:fldCharType="separate"/>
      </w:r>
      <w:r>
        <w:rPr>
          <w:rStyle w:val="Hyperlink"/>
        </w:rPr>
        <w:t>2</w:t>
      </w:r>
      <w:bookmarkStart w:id="405" w:name="_Hlt212538438"/>
      <w:r>
        <w:rPr>
          <w:rStyle w:val="Hyperlink"/>
        </w:rPr>
        <w:t>2</w:t>
      </w:r>
      <w:bookmarkStart w:id="406" w:name="_Hlt213736010"/>
      <w:bookmarkEnd w:id="405"/>
      <w:r>
        <w:rPr>
          <w:rStyle w:val="Hyperlink"/>
        </w:rPr>
        <w:t>3</w:t>
      </w:r>
      <w:bookmarkEnd w:id="406"/>
      <w:r>
        <w:rPr>
          <w:rStyle w:val="Hyperlink"/>
        </w:rPr>
        <w:t>.</w:t>
      </w:r>
      <w:r>
        <w:fldChar w:fldCharType="end"/>
      </w:r>
      <w:bookmarkEnd w:id="404"/>
      <w:r>
        <w:t xml:space="preserve"> Ein Topf mit heißem Wasser kühlt allmählich ab. Messungen ergeben folgende 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851"/>
        <w:gridCol w:w="992"/>
        <w:gridCol w:w="992"/>
        <w:gridCol w:w="851"/>
        <w:gridCol w:w="851"/>
      </w:tblGrid>
      <w:tr w:rsidR="006107AB" w14:paraId="26E7D7DB" w14:textId="77777777" w:rsidTr="006107AB">
        <w:tc>
          <w:tcPr>
            <w:tcW w:w="1346" w:type="dxa"/>
          </w:tcPr>
          <w:p w14:paraId="2D678C8D" w14:textId="77777777" w:rsidR="006107AB" w:rsidRDefault="006107AB" w:rsidP="006107AB">
            <w:r>
              <w:t>t in min</w:t>
            </w:r>
          </w:p>
        </w:tc>
        <w:tc>
          <w:tcPr>
            <w:tcW w:w="851" w:type="dxa"/>
          </w:tcPr>
          <w:p w14:paraId="7887D9C2" w14:textId="77777777" w:rsidR="006107AB" w:rsidRDefault="006107AB" w:rsidP="006107AB">
            <w:r>
              <w:t>0</w:t>
            </w:r>
          </w:p>
        </w:tc>
        <w:tc>
          <w:tcPr>
            <w:tcW w:w="992" w:type="dxa"/>
          </w:tcPr>
          <w:p w14:paraId="0EB9CDD5" w14:textId="77777777" w:rsidR="006107AB" w:rsidRDefault="006107AB" w:rsidP="006107AB">
            <w:r>
              <w:t>10</w:t>
            </w:r>
          </w:p>
        </w:tc>
        <w:tc>
          <w:tcPr>
            <w:tcW w:w="992" w:type="dxa"/>
          </w:tcPr>
          <w:p w14:paraId="091A1CA7" w14:textId="77777777" w:rsidR="006107AB" w:rsidRDefault="006107AB" w:rsidP="006107AB">
            <w:r>
              <w:t>20</w:t>
            </w:r>
          </w:p>
        </w:tc>
        <w:tc>
          <w:tcPr>
            <w:tcW w:w="851" w:type="dxa"/>
          </w:tcPr>
          <w:p w14:paraId="49C9F5F4" w14:textId="77777777" w:rsidR="006107AB" w:rsidRDefault="006107AB" w:rsidP="006107AB">
            <w:r>
              <w:t>30</w:t>
            </w:r>
          </w:p>
        </w:tc>
        <w:tc>
          <w:tcPr>
            <w:tcW w:w="851" w:type="dxa"/>
          </w:tcPr>
          <w:p w14:paraId="63ED6FD3" w14:textId="77777777" w:rsidR="006107AB" w:rsidRDefault="006107AB" w:rsidP="006107AB">
            <w:r>
              <w:t>40</w:t>
            </w:r>
          </w:p>
        </w:tc>
      </w:tr>
      <w:tr w:rsidR="006107AB" w14:paraId="60DD14EC" w14:textId="77777777" w:rsidTr="006107AB">
        <w:tc>
          <w:tcPr>
            <w:tcW w:w="1346" w:type="dxa"/>
          </w:tcPr>
          <w:p w14:paraId="2750BD1C" w14:textId="77777777" w:rsidR="006107AB" w:rsidRDefault="006107AB" w:rsidP="006107AB">
            <w:r>
              <w:rPr>
                <w:position w:val="-10"/>
              </w:rPr>
              <w:object w:dxaOrig="700" w:dyaOrig="320" w14:anchorId="32693520">
                <v:shape id="_x0000_i1098" type="#_x0000_t75" style="width:36pt;height:14.55pt" o:ole="" fillcolor="window">
                  <v:imagedata r:id="rId345" o:title=""/>
                </v:shape>
                <o:OLEObject Type="Embed" ProgID="Equation.DSMT4" ShapeID="_x0000_i1098" DrawAspect="Content" ObjectID="_1735307504" r:id="rId346"/>
              </w:object>
            </w:r>
          </w:p>
        </w:tc>
        <w:tc>
          <w:tcPr>
            <w:tcW w:w="851" w:type="dxa"/>
          </w:tcPr>
          <w:p w14:paraId="5F7398C3" w14:textId="77777777" w:rsidR="006107AB" w:rsidRDefault="006107AB" w:rsidP="006107AB">
            <w:r>
              <w:t>90</w:t>
            </w:r>
          </w:p>
        </w:tc>
        <w:tc>
          <w:tcPr>
            <w:tcW w:w="992" w:type="dxa"/>
          </w:tcPr>
          <w:p w14:paraId="70B85684" w14:textId="77777777" w:rsidR="006107AB" w:rsidRDefault="006107AB" w:rsidP="006107AB">
            <w:r>
              <w:t>55</w:t>
            </w:r>
          </w:p>
        </w:tc>
        <w:tc>
          <w:tcPr>
            <w:tcW w:w="992" w:type="dxa"/>
          </w:tcPr>
          <w:p w14:paraId="6ADBF272" w14:textId="77777777" w:rsidR="006107AB" w:rsidRDefault="006107AB" w:rsidP="006107AB">
            <w:r>
              <w:t>38</w:t>
            </w:r>
          </w:p>
        </w:tc>
        <w:tc>
          <w:tcPr>
            <w:tcW w:w="851" w:type="dxa"/>
          </w:tcPr>
          <w:p w14:paraId="12F10038" w14:textId="77777777" w:rsidR="006107AB" w:rsidRDefault="006107AB" w:rsidP="006107AB">
            <w:r>
              <w:t>28</w:t>
            </w:r>
          </w:p>
        </w:tc>
        <w:tc>
          <w:tcPr>
            <w:tcW w:w="851" w:type="dxa"/>
          </w:tcPr>
          <w:p w14:paraId="42A2211C" w14:textId="77777777" w:rsidR="006107AB" w:rsidRDefault="006107AB" w:rsidP="006107AB">
            <w:r>
              <w:t>24</w:t>
            </w:r>
          </w:p>
        </w:tc>
      </w:tr>
    </w:tbl>
    <w:p w14:paraId="1C789534" w14:textId="77777777" w:rsidR="006107AB" w:rsidRDefault="006107AB" w:rsidP="006107AB"/>
    <w:p w14:paraId="59009BD8" w14:textId="77777777" w:rsidR="006107AB" w:rsidRDefault="006107AB" w:rsidP="006107AB">
      <w:r>
        <w:t>a) Stelle die Messwerte in einem Diagramm dar.</w:t>
      </w:r>
    </w:p>
    <w:p w14:paraId="076790E7" w14:textId="77777777" w:rsidR="006107AB" w:rsidRDefault="006107AB" w:rsidP="006107AB">
      <w:r>
        <w:t>b) Nach welcher Zeit hat sich das Wasser auf 40°C abgekühlt?</w:t>
      </w:r>
    </w:p>
    <w:p w14:paraId="2B2EA2D2" w14:textId="77777777" w:rsidR="006107AB" w:rsidRDefault="006107AB" w:rsidP="006107AB">
      <w:r>
        <w:t>c) Welche Temperatur hat das Wasser nach 25 min?</w:t>
      </w:r>
    </w:p>
    <w:p w14:paraId="37290EE8" w14:textId="77777777" w:rsidR="006107AB" w:rsidRDefault="006107AB" w:rsidP="006107AB"/>
    <w:p w14:paraId="3D2DB219" w14:textId="77777777" w:rsidR="006107AB" w:rsidRDefault="006B738E" w:rsidP="006107AB">
      <w:hyperlink r:id="rId347" w:anchor="t228" w:history="1">
        <w:r w:rsidR="006107AB">
          <w:rPr>
            <w:rStyle w:val="Hyperlink"/>
          </w:rPr>
          <w:t>2</w:t>
        </w:r>
        <w:bookmarkStart w:id="407" w:name="_Hlt213736224"/>
        <w:r w:rsidR="006107AB">
          <w:rPr>
            <w:rStyle w:val="Hyperlink"/>
          </w:rPr>
          <w:t>2</w:t>
        </w:r>
        <w:bookmarkStart w:id="408" w:name="_Hlt213736823"/>
        <w:bookmarkEnd w:id="407"/>
        <w:r w:rsidR="006107AB">
          <w:rPr>
            <w:rStyle w:val="Hyperlink"/>
          </w:rPr>
          <w:t>8</w:t>
        </w:r>
        <w:bookmarkEnd w:id="408"/>
        <w:r w:rsidR="006107AB">
          <w:rPr>
            <w:rStyle w:val="Hyperlink"/>
          </w:rPr>
          <w:t>.</w:t>
        </w:r>
      </w:hyperlink>
      <w:r w:rsidR="006107AB">
        <w:t xml:space="preserve"> Erkläre, warum sich viele Tiere mit einem dichten Fell im Winter schützen?</w:t>
      </w:r>
    </w:p>
    <w:p w14:paraId="1D163E6E" w14:textId="77777777" w:rsidR="006107AB" w:rsidRDefault="006107AB" w:rsidP="006107AB"/>
    <w:p w14:paraId="7965B12A" w14:textId="77777777" w:rsidR="006107AB" w:rsidRDefault="006B738E" w:rsidP="006107AB">
      <w:hyperlink r:id="rId348" w:anchor="t229" w:history="1">
        <w:r w:rsidR="006107AB">
          <w:rPr>
            <w:rStyle w:val="Hyperlink"/>
          </w:rPr>
          <w:t>2</w:t>
        </w:r>
        <w:bookmarkStart w:id="409" w:name="_Hlt213736862"/>
        <w:r w:rsidR="006107AB">
          <w:rPr>
            <w:rStyle w:val="Hyperlink"/>
          </w:rPr>
          <w:t>2</w:t>
        </w:r>
        <w:bookmarkStart w:id="410" w:name="_Hlt214760557"/>
        <w:bookmarkEnd w:id="409"/>
        <w:r w:rsidR="006107AB">
          <w:rPr>
            <w:rStyle w:val="Hyperlink"/>
          </w:rPr>
          <w:t>9</w:t>
        </w:r>
        <w:bookmarkEnd w:id="410"/>
        <w:r w:rsidR="006107AB">
          <w:rPr>
            <w:rStyle w:val="Hyperlink"/>
          </w:rPr>
          <w:t>.</w:t>
        </w:r>
      </w:hyperlink>
      <w:r w:rsidR="006107AB">
        <w:t xml:space="preserve"> Im Wetterbericht wird häufig zwischen der wirklichen und der gefühlten Temperatur unterschieden. Die gefühlte Temperatur ist dabei meistens kleiner als die wirkliche.</w:t>
      </w:r>
    </w:p>
    <w:p w14:paraId="4D4A82BB" w14:textId="77777777" w:rsidR="006107AB" w:rsidRDefault="006107AB" w:rsidP="006107AB">
      <w:r>
        <w:t>Erkläre, wieso zwei Temperaturen angegeben werden und wie der Unterschied entsteht.</w:t>
      </w:r>
    </w:p>
    <w:p w14:paraId="3E861E1E" w14:textId="77777777" w:rsidR="006107AB" w:rsidRDefault="006107AB" w:rsidP="006107AB"/>
    <w:p w14:paraId="3A3E4B1A" w14:textId="77777777" w:rsidR="006107AB" w:rsidRDefault="006B738E" w:rsidP="006107AB">
      <w:pPr>
        <w:pStyle w:val="Default"/>
        <w:rPr>
          <w:sz w:val="20"/>
        </w:rPr>
      </w:pPr>
      <w:hyperlink r:id="rId349" w:anchor="t230" w:history="1">
        <w:r w:rsidR="006107AB">
          <w:rPr>
            <w:rStyle w:val="Hyperlink"/>
          </w:rPr>
          <w:t>2</w:t>
        </w:r>
        <w:bookmarkStart w:id="411" w:name="_Hlt214760874"/>
        <w:bookmarkStart w:id="412" w:name="_Hlt214760595"/>
        <w:bookmarkEnd w:id="411"/>
        <w:r w:rsidR="006107AB">
          <w:rPr>
            <w:rStyle w:val="Hyperlink"/>
          </w:rPr>
          <w:t>3</w:t>
        </w:r>
        <w:bookmarkEnd w:id="412"/>
        <w:r w:rsidR="006107AB">
          <w:rPr>
            <w:rStyle w:val="Hyperlink"/>
          </w:rPr>
          <w:t>0.</w:t>
        </w:r>
      </w:hyperlink>
      <w:r w:rsidR="006107AB">
        <w:rPr>
          <w:sz w:val="20"/>
        </w:rPr>
        <w:t xml:space="preserve"> Physli wickelt jeden Morgen einen Schal um seinen Kaffeebecher. Was wird er wohl damit bezwecken? Führe ein Experiment durch um diese Frage beantworten zu können. </w:t>
      </w:r>
    </w:p>
    <w:p w14:paraId="02D3F4FF" w14:textId="77777777" w:rsidR="006107AB" w:rsidRDefault="006107AB" w:rsidP="006107AB">
      <w:pPr>
        <w:pStyle w:val="Default"/>
        <w:rPr>
          <w:sz w:val="20"/>
        </w:rPr>
      </w:pPr>
      <w:r>
        <w:rPr>
          <w:sz w:val="20"/>
        </w:rPr>
        <w:t xml:space="preserve">Verwende zwei gleich große Trinkgläser. Umwickle das eine Glas mit Aluminiumfolie und wickle es anschließend in einen Schal oder eine Wollsocke ein. </w:t>
      </w:r>
    </w:p>
    <w:p w14:paraId="186A983B" w14:textId="77777777" w:rsidR="006107AB" w:rsidRDefault="006107AB" w:rsidP="006107AB">
      <w:pPr>
        <w:pStyle w:val="Default"/>
        <w:rPr>
          <w:sz w:val="20"/>
        </w:rPr>
      </w:pPr>
      <w:r>
        <w:rPr>
          <w:sz w:val="20"/>
        </w:rPr>
        <w:lastRenderedPageBreak/>
        <w:t xml:space="preserve">Fülle jetzt beide Gläser mit der gleichen Menge Wasser der Ausgangstemperatur 70°C. Experimentiere sehr vorsichtig, da das Wasser sehr heiß ist. </w:t>
      </w:r>
    </w:p>
    <w:p w14:paraId="4C5ECEC0" w14:textId="77777777" w:rsidR="006107AB" w:rsidRDefault="006107AB" w:rsidP="006107AB">
      <w:pPr>
        <w:pStyle w:val="Default"/>
        <w:rPr>
          <w:sz w:val="20"/>
        </w:rPr>
      </w:pPr>
      <w:r>
        <w:rPr>
          <w:sz w:val="20"/>
        </w:rPr>
        <w:t xml:space="preserve">Miss nach 5 Minuten die Temperatur in beiden Gläsern und notiere die Messwerte. Wiederhole diese Messungen aller 5 Minuten bis du mindestens 10 Messwerte aufgenommen hast. </w:t>
      </w:r>
    </w:p>
    <w:p w14:paraId="6C2E78E2" w14:textId="77777777" w:rsidR="006107AB" w:rsidRDefault="006107AB" w:rsidP="006107AB">
      <w:pPr>
        <w:pStyle w:val="Default"/>
        <w:rPr>
          <w:sz w:val="20"/>
        </w:rPr>
      </w:pPr>
      <w:r>
        <w:rPr>
          <w:sz w:val="20"/>
        </w:rPr>
        <w:t xml:space="preserve">a) Schreibe die Messwerte übersichtlich in Form einer Tabelle auf! </w:t>
      </w:r>
    </w:p>
    <w:p w14:paraId="4DE06DD6" w14:textId="77777777" w:rsidR="006107AB" w:rsidRDefault="006107AB" w:rsidP="006107AB">
      <w:r>
        <w:t xml:space="preserve">b) Stelle die Temperatur in Abhängigkeit von der Zeit für beide Gläser in </w:t>
      </w:r>
      <w:r>
        <w:rPr>
          <w:b/>
        </w:rPr>
        <w:t xml:space="preserve">einem </w:t>
      </w:r>
      <w:r>
        <w:t xml:space="preserve">Diagramm dar! (Verwende für die beiden Gläser unterschiedliche Farben!) </w:t>
      </w:r>
    </w:p>
    <w:p w14:paraId="35E28EC6" w14:textId="77777777" w:rsidR="006107AB" w:rsidRDefault="006107AB" w:rsidP="006107AB">
      <w:r>
        <w:t xml:space="preserve">c) Vergleiche das Temperaturverhalten des Wassers in den beiden Gläsern und begründe, warum Physli jeden Morgen seinen Kaffeebecher umwickelt! </w:t>
      </w:r>
    </w:p>
    <w:p w14:paraId="4F8C0836" w14:textId="77777777" w:rsidR="006107AB" w:rsidRDefault="006107AB" w:rsidP="006107AB">
      <w:r>
        <w:t>d) Nenne zwei praktische Anwendungen, bei denen man die im Versuch herausgefundenen physikalischen Erkenntnisse bewusst nutzt!</w:t>
      </w:r>
    </w:p>
    <w:p w14:paraId="4A23E7FE" w14:textId="77777777" w:rsidR="006107AB" w:rsidRDefault="006107AB" w:rsidP="006107AB"/>
    <w:p w14:paraId="5E87D616" w14:textId="77777777" w:rsidR="006107AB" w:rsidRDefault="006B738E" w:rsidP="006107AB">
      <w:hyperlink r:id="rId350" w:anchor="t253" w:history="1">
        <w:r w:rsidR="006107AB" w:rsidRPr="003615A9">
          <w:rPr>
            <w:rStyle w:val="Hyperlink"/>
            <w:sz w:val="20"/>
          </w:rPr>
          <w:t>253.</w:t>
        </w:r>
      </w:hyperlink>
      <w:r w:rsidR="006107AB">
        <w:t xml:space="preserve"> Bei etwa 16°C Außentemperatur stehen 2 gleiche Gläser nebeneinander auf dem Tisch. Beide Gläser werden mit der gleichen Menge Wasser gefüllt. Im linken Glas hat das Wasser eine Temperatur von etwa 69°C und im rechten Glas von etwa 48°C. </w:t>
      </w:r>
    </w:p>
    <w:p w14:paraId="1C2CE987" w14:textId="77777777" w:rsidR="006107AB" w:rsidRDefault="006107AB" w:rsidP="006107AB">
      <w:r>
        <w:t>Es wird so lange gewartet, bis das Wasser im linken Glas um 10 K, also auf etwa 59°C, abgekühlt ist. Welche Temperatur hat zu diesem Zeitpunkt das Wasser im rechten Glas?</w:t>
      </w:r>
    </w:p>
    <w:p w14:paraId="0207AA3A" w14:textId="77777777" w:rsidR="006107AB" w:rsidRDefault="006107AB" w:rsidP="006107AB">
      <w:r>
        <w:t>a) Deutlich mehr als 38°C.</w:t>
      </w:r>
    </w:p>
    <w:p w14:paraId="7B1A1FCD" w14:textId="77777777" w:rsidR="006107AB" w:rsidRDefault="006107AB" w:rsidP="006107AB">
      <w:r>
        <w:t>b) Etwa 38°C.</w:t>
      </w:r>
    </w:p>
    <w:p w14:paraId="3442E62D" w14:textId="77777777" w:rsidR="006107AB" w:rsidRDefault="006107AB" w:rsidP="006107AB">
      <w:r>
        <w:t>c) Deutlich weniger als 38°C.</w:t>
      </w:r>
    </w:p>
    <w:p w14:paraId="058509B8" w14:textId="77777777" w:rsidR="001E3C25" w:rsidRDefault="001E3C25" w:rsidP="006107AB"/>
    <w:tbl>
      <w:tblPr>
        <w:tblW w:w="0" w:type="auto"/>
        <w:tblLook w:val="01E0" w:firstRow="1" w:lastRow="1" w:firstColumn="1" w:lastColumn="1" w:noHBand="0" w:noVBand="0"/>
      </w:tblPr>
      <w:tblGrid>
        <w:gridCol w:w="5030"/>
        <w:gridCol w:w="5104"/>
      </w:tblGrid>
      <w:tr w:rsidR="00311A80" w14:paraId="2BCE0D4F" w14:textId="77777777" w:rsidTr="00B47181">
        <w:tc>
          <w:tcPr>
            <w:tcW w:w="5030" w:type="dxa"/>
            <w:shd w:val="clear" w:color="auto" w:fill="auto"/>
          </w:tcPr>
          <w:p w14:paraId="5BD28240" w14:textId="77777777" w:rsidR="00311A80" w:rsidRDefault="00311A80" w:rsidP="00311A80">
            <w:r>
              <w:t>260. Die jeweils gleiche Menge heißes Wasser wird in zwei nebeneinander stehende tiefe Teller gegeben. Die beiden Thermometer in den Tellern zeigen etwa die gleiche Temperatur an.</w:t>
            </w:r>
          </w:p>
          <w:p w14:paraId="35DBCA1C" w14:textId="77777777" w:rsidR="00311A80" w:rsidRDefault="00311A80" w:rsidP="00311A80">
            <w:r>
              <w:t>Nun wird auf den linken Teller eine dünne Schicht Speiseöl gegeben, so dass die Oberfläche des Wassers zum größten Teil bedeckt ist. Die Temperatur des Wassers in dem rechten Teller sinkt nach einer bestimmten Zeit auf etwa 40°C. Was zeigt zu diesem Zeitpunkt das Thermometer in dem linken Teller an?</w:t>
            </w:r>
          </w:p>
          <w:p w14:paraId="4BE56D7C" w14:textId="77777777" w:rsidR="00311A80" w:rsidRDefault="00311A80" w:rsidP="00311A80">
            <w:r>
              <w:t>a) deutliche weniger als 40°C.</w:t>
            </w:r>
          </w:p>
          <w:p w14:paraId="3BA61BAB" w14:textId="77777777" w:rsidR="00311A80" w:rsidRDefault="00311A80" w:rsidP="00311A80">
            <w:r>
              <w:t>b) etwa auch 40°C.</w:t>
            </w:r>
          </w:p>
          <w:p w14:paraId="6E803EFE" w14:textId="77777777" w:rsidR="00311A80" w:rsidRDefault="00311A80" w:rsidP="00311A80">
            <w:r>
              <w:t>c) deutliche mehr als 40°C.</w:t>
            </w:r>
          </w:p>
          <w:p w14:paraId="48FD883D" w14:textId="77777777" w:rsidR="00311A80" w:rsidRDefault="00311A80" w:rsidP="006107AB"/>
        </w:tc>
        <w:tc>
          <w:tcPr>
            <w:tcW w:w="5031" w:type="dxa"/>
            <w:shd w:val="clear" w:color="auto" w:fill="auto"/>
          </w:tcPr>
          <w:p w14:paraId="416070A4" w14:textId="77777777" w:rsidR="00311A80" w:rsidRDefault="006B738E" w:rsidP="006107AB">
            <w:r>
              <w:pict w14:anchorId="0927E26C">
                <v:shape id="_x0000_i1099" type="#_x0000_t75" style="width:244.35pt;height:180pt">
                  <v:imagedata r:id="rId351" o:title="m260"/>
                </v:shape>
              </w:pict>
            </w:r>
          </w:p>
        </w:tc>
      </w:tr>
    </w:tbl>
    <w:p w14:paraId="1AE15F5A" w14:textId="77777777" w:rsidR="006107AB" w:rsidRDefault="006107AB" w:rsidP="006107AB"/>
    <w:p w14:paraId="5313B664"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249F942E" w14:textId="77777777" w:rsidTr="006107AB">
        <w:trPr>
          <w:trHeight w:val="397"/>
        </w:trPr>
        <w:tc>
          <w:tcPr>
            <w:tcW w:w="5030" w:type="dxa"/>
            <w:vAlign w:val="center"/>
          </w:tcPr>
          <w:p w14:paraId="36490B19" w14:textId="77777777" w:rsidR="006107AB" w:rsidRDefault="006107AB" w:rsidP="00FC6040">
            <w:pPr>
              <w:pStyle w:val="berschrift4"/>
            </w:pPr>
            <w:bookmarkStart w:id="413" w:name="t9"/>
            <w:bookmarkEnd w:id="413"/>
            <w:r>
              <w:t>Wärmeleitung</w:t>
            </w:r>
          </w:p>
        </w:tc>
        <w:tc>
          <w:tcPr>
            <w:tcW w:w="5030" w:type="dxa"/>
            <w:vAlign w:val="center"/>
          </w:tcPr>
          <w:p w14:paraId="2B3B7FB9" w14:textId="77777777" w:rsidR="006107AB" w:rsidRDefault="006B738E" w:rsidP="006107AB">
            <w:pPr>
              <w:jc w:val="center"/>
              <w:rPr>
                <w:rStyle w:val="Hyperlink"/>
              </w:rPr>
            </w:pPr>
            <w:hyperlink w:anchor="t0" w:history="1">
              <w:r w:rsidR="006107AB">
                <w:rPr>
                  <w:rStyle w:val="Hyperlink"/>
                </w:rPr>
                <w:t>zu</w:t>
              </w:r>
              <w:bookmarkStart w:id="414" w:name="_Hlt213736842"/>
              <w:r w:rsidR="006107AB">
                <w:rPr>
                  <w:rStyle w:val="Hyperlink"/>
                </w:rPr>
                <w:t>m</w:t>
              </w:r>
              <w:bookmarkEnd w:id="414"/>
              <w:r w:rsidR="006107AB">
                <w:rPr>
                  <w:rStyle w:val="Hyperlink"/>
                </w:rPr>
                <w:t xml:space="preserve"> Inh</w:t>
              </w:r>
              <w:bookmarkStart w:id="415" w:name="_Hlt513299947"/>
              <w:r w:rsidR="006107AB">
                <w:rPr>
                  <w:rStyle w:val="Hyperlink"/>
                </w:rPr>
                <w:t>a</w:t>
              </w:r>
              <w:bookmarkEnd w:id="415"/>
              <w:r w:rsidR="006107AB">
                <w:rPr>
                  <w:rStyle w:val="Hyperlink"/>
                </w:rPr>
                <w:t>lts</w:t>
              </w:r>
              <w:bookmarkStart w:id="416" w:name="_Hlt513300014"/>
              <w:r w:rsidR="006107AB">
                <w:rPr>
                  <w:rStyle w:val="Hyperlink"/>
                </w:rPr>
                <w:t>v</w:t>
              </w:r>
              <w:bookmarkStart w:id="417" w:name="_Hlt161117032"/>
              <w:bookmarkEnd w:id="416"/>
              <w:r w:rsidR="006107AB">
                <w:rPr>
                  <w:rStyle w:val="Hyperlink"/>
                </w:rPr>
                <w:t>e</w:t>
              </w:r>
              <w:bookmarkEnd w:id="417"/>
              <w:r w:rsidR="006107AB">
                <w:rPr>
                  <w:rStyle w:val="Hyperlink"/>
                </w:rPr>
                <w:t>rz</w:t>
              </w:r>
              <w:bookmarkStart w:id="418" w:name="_Hlt4654250"/>
              <w:r w:rsidR="006107AB">
                <w:rPr>
                  <w:rStyle w:val="Hyperlink"/>
                </w:rPr>
                <w:t>e</w:t>
              </w:r>
              <w:bookmarkEnd w:id="418"/>
              <w:r w:rsidR="006107AB">
                <w:rPr>
                  <w:rStyle w:val="Hyperlink"/>
                </w:rPr>
                <w:t>ichnis</w:t>
              </w:r>
            </w:hyperlink>
          </w:p>
        </w:tc>
      </w:tr>
    </w:tbl>
    <w:p w14:paraId="1904767D" w14:textId="77777777" w:rsidR="006107AB" w:rsidRDefault="006B738E" w:rsidP="006107AB">
      <w:hyperlink r:id="rId352" w:anchor="t59" w:history="1">
        <w:r w:rsidR="006107AB">
          <w:rPr>
            <w:rStyle w:val="Hyperlink"/>
          </w:rPr>
          <w:t>59.</w:t>
        </w:r>
      </w:hyperlink>
      <w:r w:rsidR="006107AB">
        <w:t xml:space="preserve"> Die Henkel von Töpfen und Pfannen bestehen meist aus Holz oder Kunststoff. Begründe, warum dies sinnvoll ist!</w:t>
      </w:r>
      <w:r w:rsidR="006107AB">
        <w:br/>
      </w:r>
      <w:r w:rsidR="006107AB">
        <w:rPr>
          <w:sz w:val="24"/>
        </w:rPr>
        <w:sym w:font="Symbol" w:char="F02A"/>
      </w:r>
    </w:p>
    <w:p w14:paraId="5B4261B7" w14:textId="77777777" w:rsidR="006107AB" w:rsidRDefault="006B738E" w:rsidP="006107AB">
      <w:hyperlink r:id="rId353" w:anchor="t60" w:history="1">
        <w:r w:rsidR="006107AB">
          <w:rPr>
            <w:rStyle w:val="Hyperlink"/>
          </w:rPr>
          <w:t>60.</w:t>
        </w:r>
      </w:hyperlink>
      <w:r w:rsidR="006107AB">
        <w:t xml:space="preserve"> Die Platten von Elektroherden und die Böden der dazu gehörenden Kochtöpfe sollten ganz eben sein.</w:t>
      </w:r>
      <w:r w:rsidR="006107AB">
        <w:br/>
        <w:t>a) Begründe, warum dies zweckmäßig ist!</w:t>
      </w:r>
      <w:r w:rsidR="006107AB">
        <w:br/>
        <w:t>b) Warum sind Kochtöpfe mit gerillten Böden für Elektroherde wenig geeignet, jedoch für Gasherde gut zu verwenden?</w:t>
      </w:r>
      <w:r w:rsidR="006107AB">
        <w:br/>
        <w:t>c) Warum besitzen gute Kochtöpfe eine Kupferschicht an der Unterseite?</w:t>
      </w:r>
      <w:r w:rsidR="006107AB">
        <w:br/>
      </w:r>
      <w:r w:rsidR="006107AB">
        <w:rPr>
          <w:sz w:val="24"/>
        </w:rPr>
        <w:sym w:font="Symbol" w:char="F02A"/>
      </w:r>
    </w:p>
    <w:p w14:paraId="1CAB8E30" w14:textId="77777777" w:rsidR="006107AB" w:rsidRDefault="006B738E" w:rsidP="006107AB">
      <w:hyperlink r:id="rId354" w:anchor="t61" w:history="1">
        <w:r w:rsidR="006107AB">
          <w:rPr>
            <w:rStyle w:val="Hyperlink"/>
          </w:rPr>
          <w:t>61.</w:t>
        </w:r>
      </w:hyperlink>
      <w:r w:rsidR="006107AB">
        <w:t xml:space="preserve"> Will man Glasgefäße mit einer Flamme erhitzen, so sollte man unter das Gefäß ein Drahtnetz legen, damit das Glas nicht zerspringt. Erkläre, warum ein Drahtnetz das Zerspringen des Glases </w:t>
      </w:r>
      <w:r w:rsidR="006107AB">
        <w:lastRenderedPageBreak/>
        <w:t>verhindern kann.</w:t>
      </w:r>
      <w:r w:rsidR="006107AB">
        <w:br/>
      </w:r>
      <w:r w:rsidR="006107AB">
        <w:rPr>
          <w:sz w:val="24"/>
        </w:rPr>
        <w:sym w:font="Symbol" w:char="F02A"/>
      </w:r>
      <w:r w:rsidR="006107AB">
        <w:rPr>
          <w:sz w:val="24"/>
        </w:rPr>
        <w:sym w:font="Symbol" w:char="F02A"/>
      </w:r>
    </w:p>
    <w:p w14:paraId="7C7A7FB5" w14:textId="77777777" w:rsidR="006107AB" w:rsidRDefault="006B738E" w:rsidP="006107AB">
      <w:hyperlink r:id="rId355" w:anchor="t62" w:history="1">
        <w:r w:rsidR="006107AB">
          <w:rPr>
            <w:rStyle w:val="Hyperlink"/>
          </w:rPr>
          <w:t>62.</w:t>
        </w:r>
      </w:hyperlink>
      <w:r w:rsidR="006107AB">
        <w:t xml:space="preserve"> Dicke Gläser können beim Eingießen heißer Getränke platzen.</w:t>
      </w:r>
      <w:r w:rsidR="006107AB">
        <w:br/>
        <w:t>a) Woran könnte das liegen?</w:t>
      </w:r>
      <w:r w:rsidR="006107AB">
        <w:br/>
        <w:t>b) Wie kann man ein Platzen der Gläser verhindern?</w:t>
      </w:r>
      <w:r w:rsidR="006107AB">
        <w:br/>
      </w:r>
      <w:r w:rsidR="006107AB">
        <w:rPr>
          <w:sz w:val="24"/>
        </w:rPr>
        <w:sym w:font="Symbol" w:char="F02A"/>
      </w:r>
    </w:p>
    <w:p w14:paraId="02822C68" w14:textId="77777777" w:rsidR="006107AB" w:rsidRDefault="006B738E" w:rsidP="006107AB">
      <w:hyperlink r:id="rId356" w:anchor="t63" w:history="1">
        <w:r w:rsidR="006107AB">
          <w:rPr>
            <w:rStyle w:val="Hyperlink"/>
          </w:rPr>
          <w:t>63.</w:t>
        </w:r>
      </w:hyperlink>
      <w:r w:rsidR="006107AB">
        <w:t xml:space="preserve"> Im Winter fühlen sich Körper aus Metall immer kühler an als Körper aus Holz, auch wenn sie beide dieselbe Temperatur haben. Erkläre!</w:t>
      </w:r>
      <w:r w:rsidR="006107AB">
        <w:br/>
      </w:r>
      <w:r w:rsidR="006107AB">
        <w:rPr>
          <w:sz w:val="24"/>
        </w:rPr>
        <w:sym w:font="Symbol" w:char="F02A"/>
      </w:r>
    </w:p>
    <w:p w14:paraId="56EE49C0" w14:textId="77777777" w:rsidR="006107AB" w:rsidRDefault="006B738E" w:rsidP="006107AB">
      <w:pPr>
        <w:rPr>
          <w:sz w:val="24"/>
        </w:rPr>
      </w:pPr>
      <w:hyperlink r:id="rId357" w:anchor="t64" w:history="1">
        <w:r w:rsidR="006107AB">
          <w:rPr>
            <w:rStyle w:val="Hyperlink"/>
          </w:rPr>
          <w:t>64.</w:t>
        </w:r>
      </w:hyperlink>
      <w:r w:rsidR="006107AB">
        <w:t xml:space="preserve"> Bei sehr kühlem Wetter kann man entweder einen dicken Pullover anziehen oder mehrere dünnere Kleidungsstücke übereinander ziehen.</w:t>
      </w:r>
      <w:r w:rsidR="006107AB">
        <w:br/>
        <w:t>a) Erkläre, wieso man sich dadurch warm halten kann!</w:t>
      </w:r>
      <w:r w:rsidR="006107AB">
        <w:br/>
        <w:t>b) Bei welcher der beiden Möglichkeiten ist die Wärmeleitung zwischen Körper und Umwelt geringer? Begründe!</w:t>
      </w:r>
      <w:r w:rsidR="006107AB">
        <w:br/>
      </w:r>
      <w:r w:rsidR="006107AB">
        <w:rPr>
          <w:sz w:val="24"/>
        </w:rPr>
        <w:sym w:font="Symbol" w:char="F02A"/>
      </w:r>
    </w:p>
    <w:bookmarkStart w:id="419" w:name="_Hlt186445340"/>
    <w:p w14:paraId="0E903EE5" w14:textId="77777777" w:rsidR="006107AB" w:rsidRDefault="006107AB" w:rsidP="006107AB">
      <w:pPr>
        <w:rPr>
          <w:sz w:val="24"/>
        </w:rPr>
      </w:pPr>
      <w:r>
        <w:rPr>
          <w:sz w:val="24"/>
        </w:rPr>
        <w:fldChar w:fldCharType="begin"/>
      </w:r>
      <w:r w:rsidR="0003313D">
        <w:rPr>
          <w:sz w:val="24"/>
        </w:rPr>
        <w:instrText>HYPERLINK "lsgtherm</w:instrText>
      </w:r>
      <w:r w:rsidR="007D4928">
        <w:rPr>
          <w:sz w:val="24"/>
        </w:rPr>
        <w:instrText>.docx</w:instrText>
      </w:r>
      <w:r w:rsidR="0003313D">
        <w:rPr>
          <w:sz w:val="24"/>
        </w:rPr>
        <w:instrText>" \l "t216"</w:instrText>
      </w:r>
      <w:r>
        <w:rPr>
          <w:sz w:val="24"/>
        </w:rPr>
        <w:fldChar w:fldCharType="separate"/>
      </w:r>
      <w:r>
        <w:rPr>
          <w:rStyle w:val="Hyperlink"/>
        </w:rPr>
        <w:t>21</w:t>
      </w:r>
      <w:bookmarkStart w:id="420" w:name="_Hlt225640398"/>
      <w:r>
        <w:rPr>
          <w:rStyle w:val="Hyperlink"/>
        </w:rPr>
        <w:t>6</w:t>
      </w:r>
      <w:bookmarkEnd w:id="420"/>
      <w:r>
        <w:rPr>
          <w:rStyle w:val="Hyperlink"/>
        </w:rPr>
        <w:t>.</w:t>
      </w:r>
      <w:r>
        <w:rPr>
          <w:sz w:val="24"/>
        </w:rPr>
        <w:fldChar w:fldCharType="end"/>
      </w:r>
      <w:bookmarkEnd w:id="4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6107AB" w14:paraId="64BBC935" w14:textId="77777777" w:rsidTr="006107AB">
        <w:tc>
          <w:tcPr>
            <w:tcW w:w="4886" w:type="dxa"/>
          </w:tcPr>
          <w:p w14:paraId="4EC99023" w14:textId="77777777" w:rsidR="006107AB" w:rsidRDefault="006107AB" w:rsidP="006107AB">
            <w:r>
              <w:t>In einem Topf mit Wasser befindet sich eine Kanne mit Kaffee. Die Kanne wurde so in den Topf gehangen, dass sie den Boden nicht berührt.</w:t>
            </w:r>
          </w:p>
          <w:p w14:paraId="25AB6A5B" w14:textId="77777777" w:rsidR="006107AB" w:rsidRDefault="006107AB" w:rsidP="006107AB">
            <w:r>
              <w:t>Nun wird unter dem Topf Feuer gemacht und das Wasser beginnt wenig später zu sieden, erkennbar an den aufsteigenden Dampfblasen.</w:t>
            </w:r>
          </w:p>
          <w:p w14:paraId="3C1BDE28" w14:textId="77777777" w:rsidR="006107AB" w:rsidRDefault="006107AB" w:rsidP="006107AB">
            <w:r>
              <w:t>Was passiert mit dem Kaffee in der Kanne?</w:t>
            </w:r>
          </w:p>
          <w:p w14:paraId="142667BF" w14:textId="77777777" w:rsidR="006107AB" w:rsidRDefault="006107AB" w:rsidP="006107AB">
            <w:r>
              <w:t>a) Der Kaffe beginnt gleichzeitig mit dem Topf im Wasser zu sieden.</w:t>
            </w:r>
          </w:p>
          <w:p w14:paraId="2066BB3E" w14:textId="77777777" w:rsidR="006107AB" w:rsidRDefault="006107AB" w:rsidP="006107AB">
            <w:r>
              <w:t xml:space="preserve">b) Der Kaffee beginnt einige Zeit nach dem Wasser ebenfalls zu sieden.  </w:t>
            </w:r>
          </w:p>
          <w:p w14:paraId="2029FD7C" w14:textId="77777777" w:rsidR="006107AB" w:rsidRDefault="006107AB" w:rsidP="006107AB">
            <w:r>
              <w:t>c) Er wird zwar sehr heiß, siedet aber auch dann nicht, wenn er lange in dem siedenden Wasser schwimmt.</w:t>
            </w:r>
          </w:p>
          <w:p w14:paraId="05EE4E39" w14:textId="77777777" w:rsidR="006107AB" w:rsidRDefault="006107AB" w:rsidP="006107AB">
            <w:r>
              <w:t xml:space="preserve"> (Quelle der Aufgabe: Otto Willi Gail, Wir plaudern uns durch die Physik)</w:t>
            </w:r>
          </w:p>
        </w:tc>
        <w:tc>
          <w:tcPr>
            <w:tcW w:w="4886" w:type="dxa"/>
          </w:tcPr>
          <w:p w14:paraId="223BA1D2" w14:textId="77777777" w:rsidR="006107AB" w:rsidRDefault="006B738E" w:rsidP="006107AB">
            <w:r>
              <w:pict w14:anchorId="5A25FBE2">
                <v:shape id="_x0000_i1100" type="#_x0000_t75" style="width:238.2pt;height:194.55pt" fillcolor="window">
                  <v:imagedata r:id="rId358" o:title="th216"/>
                </v:shape>
              </w:pict>
            </w:r>
          </w:p>
        </w:tc>
      </w:tr>
    </w:tbl>
    <w:p w14:paraId="1322E0E1" w14:textId="77777777" w:rsidR="006107AB" w:rsidRDefault="006107AB" w:rsidP="006107AB">
      <w:pPr>
        <w:rPr>
          <w:sz w:val="24"/>
        </w:rPr>
      </w:pPr>
    </w:p>
    <w:p w14:paraId="3C19DD6C" w14:textId="77777777" w:rsidR="006107AB" w:rsidRDefault="006107AB" w:rsidP="006107AB">
      <w:pPr>
        <w:rPr>
          <w:sz w:val="24"/>
        </w:rPr>
      </w:pPr>
    </w:p>
    <w:tbl>
      <w:tblPr>
        <w:tblW w:w="0" w:type="auto"/>
        <w:tblLayout w:type="fixed"/>
        <w:tblCellMar>
          <w:left w:w="70" w:type="dxa"/>
          <w:right w:w="70" w:type="dxa"/>
        </w:tblCellMar>
        <w:tblLook w:val="0000" w:firstRow="0" w:lastRow="0" w:firstColumn="0" w:lastColumn="0" w:noHBand="0" w:noVBand="0"/>
      </w:tblPr>
      <w:tblGrid>
        <w:gridCol w:w="6449"/>
        <w:gridCol w:w="3611"/>
      </w:tblGrid>
      <w:tr w:rsidR="006107AB" w14:paraId="2A00600B" w14:textId="77777777" w:rsidTr="006107AB">
        <w:tc>
          <w:tcPr>
            <w:tcW w:w="6449" w:type="dxa"/>
          </w:tcPr>
          <w:p w14:paraId="47504F3A" w14:textId="77777777" w:rsidR="006107AB" w:rsidRDefault="006B738E" w:rsidP="006107AB">
            <w:hyperlink r:id="rId359" w:anchor="t249" w:history="1">
              <w:r w:rsidR="006107AB">
                <w:rPr>
                  <w:rStyle w:val="Hyperlink"/>
                </w:rPr>
                <w:t>2</w:t>
              </w:r>
              <w:bookmarkStart w:id="421" w:name="_Hlt225645154"/>
              <w:bookmarkStart w:id="422" w:name="_Hlt225640463"/>
              <w:bookmarkEnd w:id="421"/>
              <w:r w:rsidR="006107AB">
                <w:rPr>
                  <w:rStyle w:val="Hyperlink"/>
                </w:rPr>
                <w:t>4</w:t>
              </w:r>
              <w:bookmarkEnd w:id="422"/>
              <w:r w:rsidR="006107AB">
                <w:rPr>
                  <w:rStyle w:val="Hyperlink"/>
                </w:rPr>
                <w:t>9.</w:t>
              </w:r>
            </w:hyperlink>
            <w:r w:rsidR="006107AB">
              <w:rPr>
                <w:sz w:val="24"/>
              </w:rPr>
              <w:t xml:space="preserve"> </w:t>
            </w:r>
            <w:r w:rsidR="006107AB">
              <w:t>Zwei gleiche Eisblöcke werden, wie im Bild zu sehen, auf zwei Stuhllehnen gelegt, so dass sie in der Mitte frei schweben. Über die freie Stelle des einen Blockes wird eine Schlinge aus Stahldraht, über die des anderen eine Schlinge aus Nylondraht gelegt. Beide Drähte haben einen Durchmesser von 1,2 mm.</w:t>
            </w:r>
          </w:p>
          <w:p w14:paraId="6EFC397C" w14:textId="77777777" w:rsidR="006107AB" w:rsidRDefault="006107AB" w:rsidP="006107AB"/>
          <w:p w14:paraId="5D364CF2" w14:textId="77777777" w:rsidR="006107AB" w:rsidRDefault="006107AB" w:rsidP="006107AB">
            <w:pPr>
              <w:rPr>
                <w:sz w:val="24"/>
              </w:rPr>
            </w:pPr>
            <w:r>
              <w:t>Jede Schlinge wird unten mit einem Stein beschwert, die Steine haben die gleiche Masse (2,6 kg). Die Umgebungstemperatur beträgt etwa 4°C, so dass die Eisblöcke über 24 Stunden durchhalten.</w:t>
            </w:r>
          </w:p>
          <w:p w14:paraId="0732C658" w14:textId="77777777" w:rsidR="006107AB" w:rsidRDefault="006B738E" w:rsidP="006107AB">
            <w:pPr>
              <w:rPr>
                <w:sz w:val="24"/>
              </w:rPr>
            </w:pPr>
            <w:r>
              <w:rPr>
                <w:sz w:val="24"/>
              </w:rPr>
              <w:pict w14:anchorId="7E3D0535">
                <v:shape id="_x0000_i1101" type="#_x0000_t75" style="width:194.55pt;height:258.15pt" fillcolor="window">
                  <v:imagedata r:id="rId360" o:title="th249_2"/>
                </v:shape>
              </w:pict>
            </w:r>
          </w:p>
        </w:tc>
        <w:tc>
          <w:tcPr>
            <w:tcW w:w="3611" w:type="dxa"/>
          </w:tcPr>
          <w:p w14:paraId="41EFDD0F" w14:textId="77777777" w:rsidR="006107AB" w:rsidRDefault="006B738E" w:rsidP="006107AB">
            <w:pPr>
              <w:rPr>
                <w:sz w:val="24"/>
              </w:rPr>
            </w:pPr>
            <w:r>
              <w:rPr>
                <w:sz w:val="24"/>
              </w:rPr>
              <w:pict w14:anchorId="05FDC8FB">
                <v:shape id="_x0000_i1102" type="#_x0000_t75" style="width:167pt;height:417.45pt" fillcolor="window">
                  <v:imagedata r:id="rId361" o:title="adw34_12_1"/>
                </v:shape>
              </w:pict>
            </w:r>
          </w:p>
        </w:tc>
      </w:tr>
      <w:tr w:rsidR="006107AB" w14:paraId="65114F9B" w14:textId="77777777" w:rsidTr="006107AB">
        <w:tc>
          <w:tcPr>
            <w:tcW w:w="6449" w:type="dxa"/>
          </w:tcPr>
          <w:p w14:paraId="6B71466F" w14:textId="77777777" w:rsidR="006107AB" w:rsidRDefault="006107AB" w:rsidP="006107AB">
            <w:r>
              <w:t>Nach einiger Zeit erkennt man, dass sich der Stahldraht durch das Eis hindurch bewegt. Unter dem Draht scheint das Eis zu tauen, über dem Draht gefriert es wieder. Nach etwa 22 Stunden fällt er unten heraus.</w:t>
            </w:r>
          </w:p>
          <w:p w14:paraId="73A7F241" w14:textId="77777777" w:rsidR="006107AB" w:rsidRDefault="006107AB" w:rsidP="006107AB"/>
          <w:p w14:paraId="0D05910A" w14:textId="77777777" w:rsidR="006107AB" w:rsidRDefault="006107AB" w:rsidP="006107AB">
            <w:pPr>
              <w:pStyle w:val="Textkrper2"/>
            </w:pPr>
            <w:r>
              <w:t>Wie verhält sich der Nylondraht?</w:t>
            </w:r>
          </w:p>
          <w:p w14:paraId="2999F5FD" w14:textId="77777777" w:rsidR="006107AB" w:rsidRDefault="006107AB" w:rsidP="006107AB"/>
          <w:p w14:paraId="127EBE15" w14:textId="77777777" w:rsidR="006107AB" w:rsidRDefault="006107AB" w:rsidP="006107AB">
            <w:r>
              <w:t>a) Er wandert deutlich langsamer durch das Eis.</w:t>
            </w:r>
          </w:p>
          <w:p w14:paraId="234EF6EF" w14:textId="77777777" w:rsidR="006107AB" w:rsidRDefault="006107AB" w:rsidP="006107AB">
            <w:r>
              <w:t>b) Er wandert etwa genau so schnell durch das Eis.</w:t>
            </w:r>
          </w:p>
          <w:p w14:paraId="2763F75B" w14:textId="77777777" w:rsidR="006107AB" w:rsidRDefault="006107AB" w:rsidP="006107AB">
            <w:pPr>
              <w:rPr>
                <w:sz w:val="24"/>
              </w:rPr>
            </w:pPr>
            <w:r>
              <w:t>c) Er wandert deutlich schneller durch das Eis.</w:t>
            </w:r>
          </w:p>
        </w:tc>
        <w:tc>
          <w:tcPr>
            <w:tcW w:w="3611" w:type="dxa"/>
          </w:tcPr>
          <w:p w14:paraId="4115314E" w14:textId="77777777" w:rsidR="006107AB" w:rsidRDefault="006B738E" w:rsidP="006107AB">
            <w:pPr>
              <w:rPr>
                <w:sz w:val="24"/>
              </w:rPr>
            </w:pPr>
            <w:r>
              <w:rPr>
                <w:sz w:val="24"/>
              </w:rPr>
              <w:pict w14:anchorId="7413E912">
                <v:shape id="_x0000_i1103" type="#_x0000_t75" style="width:121.8pt;height:172.35pt" fillcolor="window">
                  <v:imagedata r:id="rId362" o:title="th249_3"/>
                </v:shape>
              </w:pict>
            </w:r>
          </w:p>
        </w:tc>
      </w:tr>
    </w:tbl>
    <w:p w14:paraId="6427D814" w14:textId="77777777" w:rsidR="006107AB" w:rsidRDefault="006107AB" w:rsidP="006107AB">
      <w:pPr>
        <w:rPr>
          <w:sz w:val="24"/>
        </w:rPr>
      </w:pPr>
    </w:p>
    <w:p w14:paraId="6799713F"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47AC501D" w14:textId="77777777" w:rsidTr="006107AB">
        <w:trPr>
          <w:trHeight w:val="397"/>
        </w:trPr>
        <w:tc>
          <w:tcPr>
            <w:tcW w:w="5030" w:type="dxa"/>
            <w:vAlign w:val="center"/>
          </w:tcPr>
          <w:p w14:paraId="049A7301" w14:textId="77777777" w:rsidR="006107AB" w:rsidRDefault="006107AB" w:rsidP="00FC6040">
            <w:pPr>
              <w:pStyle w:val="berschrift4"/>
            </w:pPr>
            <w:bookmarkStart w:id="423" w:name="t14"/>
            <w:bookmarkEnd w:id="423"/>
            <w:r>
              <w:lastRenderedPageBreak/>
              <w:t>Wärmeströmung</w:t>
            </w:r>
          </w:p>
        </w:tc>
        <w:tc>
          <w:tcPr>
            <w:tcW w:w="5030" w:type="dxa"/>
            <w:vAlign w:val="center"/>
          </w:tcPr>
          <w:p w14:paraId="343A9D2B" w14:textId="77777777" w:rsidR="006107AB" w:rsidRDefault="006B738E" w:rsidP="006107AB">
            <w:pPr>
              <w:jc w:val="center"/>
              <w:rPr>
                <w:rStyle w:val="Hyperlink"/>
              </w:rPr>
            </w:pPr>
            <w:hyperlink w:anchor="t0" w:history="1">
              <w:r w:rsidR="006107AB">
                <w:rPr>
                  <w:rStyle w:val="Hyperlink"/>
                </w:rPr>
                <w:t>zum Inha</w:t>
              </w:r>
              <w:bookmarkStart w:id="424" w:name="_Hlt513300082"/>
              <w:r w:rsidR="006107AB">
                <w:rPr>
                  <w:rStyle w:val="Hyperlink"/>
                </w:rPr>
                <w:t>l</w:t>
              </w:r>
              <w:bookmarkStart w:id="425" w:name="_Hlt514544032"/>
              <w:bookmarkEnd w:id="424"/>
              <w:r w:rsidR="006107AB">
                <w:rPr>
                  <w:rStyle w:val="Hyperlink"/>
                </w:rPr>
                <w:t>t</w:t>
              </w:r>
              <w:bookmarkEnd w:id="425"/>
              <w:r w:rsidR="006107AB">
                <w:rPr>
                  <w:rStyle w:val="Hyperlink"/>
                </w:rPr>
                <w:t>sverzeichnis</w:t>
              </w:r>
            </w:hyperlink>
          </w:p>
        </w:tc>
      </w:tr>
    </w:tbl>
    <w:p w14:paraId="388A4C0A" w14:textId="77777777" w:rsidR="006107AB" w:rsidRDefault="006B738E" w:rsidP="006107AB">
      <w:hyperlink r:id="rId363" w:anchor="t65" w:history="1">
        <w:r w:rsidR="006107AB">
          <w:rPr>
            <w:rStyle w:val="Hyperlink"/>
          </w:rPr>
          <w:t>65.</w:t>
        </w:r>
      </w:hyperlink>
      <w:r w:rsidR="006107AB">
        <w:t xml:space="preserve"> Heizkörper sollen in Wohnungen am besten unter den Fenstern angebracht werden. Erkläre, warum das sinnvoll ist!</w:t>
      </w:r>
      <w:r w:rsidR="006107AB">
        <w:br/>
      </w:r>
      <w:r w:rsidR="006107AB">
        <w:rPr>
          <w:sz w:val="24"/>
        </w:rPr>
        <w:sym w:font="Symbol" w:char="F02A"/>
      </w:r>
    </w:p>
    <w:bookmarkStart w:id="426" w:name="_Hlt162761727"/>
    <w:p w14:paraId="2C93FDDE" w14:textId="77777777" w:rsidR="006107AB" w:rsidRDefault="006107AB" w:rsidP="006107AB">
      <w:pPr>
        <w:rPr>
          <w:sz w:val="24"/>
        </w:rPr>
      </w:pPr>
      <w:r>
        <w:fldChar w:fldCharType="begin"/>
      </w:r>
      <w:r w:rsidR="0003313D">
        <w:instrText>HYPERLINK "lsgtherm</w:instrText>
      </w:r>
      <w:r w:rsidR="007D4928">
        <w:instrText>.docx</w:instrText>
      </w:r>
      <w:r w:rsidR="0003313D">
        <w:instrText>" \l "t66"</w:instrText>
      </w:r>
      <w:r>
        <w:fldChar w:fldCharType="separate"/>
      </w:r>
      <w:r>
        <w:rPr>
          <w:rStyle w:val="Hyperlink"/>
        </w:rPr>
        <w:t>66.</w:t>
      </w:r>
      <w:r>
        <w:fldChar w:fldCharType="end"/>
      </w:r>
      <w:bookmarkEnd w:id="426"/>
      <w:r>
        <w:t xml:space="preserve"> An der Küste herrscht in der Regel windiges Wetter, selbst an den schönen Sommertagen. Dabei ist auffällig, dass der Wind am Tage fast immer von der See zum Land hin weht. In der Nacht dagegen weht er vom Land zur See. Dies ist vor allem der Fall, wenn es am Tage sehr heiß und in der Nacht kühl ist. Erkläre, wie diese unterschiedlichen Windrichtungen zustande kommen.</w:t>
      </w:r>
      <w:r>
        <w:br/>
      </w:r>
      <w:r>
        <w:rPr>
          <w:sz w:val="24"/>
        </w:rPr>
        <w:sym w:font="Symbol" w:char="F02A"/>
      </w:r>
    </w:p>
    <w:p w14:paraId="447EE625" w14:textId="77777777" w:rsidR="006107AB" w:rsidRDefault="006107AB" w:rsidP="006107AB">
      <w:pPr>
        <w:rPr>
          <w:sz w:val="24"/>
        </w:rPr>
      </w:pPr>
    </w:p>
    <w:p w14:paraId="534FF1A2" w14:textId="77777777" w:rsidR="006107AB" w:rsidRDefault="006B738E" w:rsidP="006107AB">
      <w:hyperlink r:id="rId364" w:anchor="t214" w:history="1">
        <w:r w:rsidR="006107AB">
          <w:rPr>
            <w:rStyle w:val="Hyperlink"/>
          </w:rPr>
          <w:t>2</w:t>
        </w:r>
        <w:bookmarkStart w:id="427" w:name="_Hlt186443854"/>
        <w:r w:rsidR="006107AB">
          <w:rPr>
            <w:rStyle w:val="Hyperlink"/>
          </w:rPr>
          <w:t>1</w:t>
        </w:r>
        <w:bookmarkEnd w:id="427"/>
        <w:r w:rsidR="006107AB">
          <w:rPr>
            <w:rStyle w:val="Hyperlink"/>
          </w:rPr>
          <w:t>4.</w:t>
        </w:r>
      </w:hyperlink>
      <w:r w:rsidR="006107AB">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31D50C1E" w14:textId="77777777" w:rsidTr="006107AB">
        <w:tc>
          <w:tcPr>
            <w:tcW w:w="5030" w:type="dxa"/>
          </w:tcPr>
          <w:p w14:paraId="3CF5A5AC" w14:textId="77777777" w:rsidR="006107AB" w:rsidRDefault="006107AB" w:rsidP="006107AB">
            <w:r>
              <w:t>Zwei brennende Kerzen stehen nebeneinander auf einem Tisch. Die eine Kerze ist deutlich größer als die andere.</w:t>
            </w:r>
          </w:p>
          <w:p w14:paraId="36E19ED0" w14:textId="77777777" w:rsidR="006107AB" w:rsidRDefault="006107AB" w:rsidP="006107AB">
            <w:r>
              <w:t xml:space="preserve">Jetzt wird ein Glas über beide Kerzen gestülpt, so dass die Sauerstoffzufuhr von außen gestoppt wird. </w:t>
            </w:r>
          </w:p>
          <w:p w14:paraId="0896578D" w14:textId="77777777" w:rsidR="006107AB" w:rsidRDefault="006107AB" w:rsidP="006107AB">
            <w:r>
              <w:t>Wie gehen die Kerzen aus?</w:t>
            </w:r>
          </w:p>
          <w:p w14:paraId="0AA9625D" w14:textId="77777777" w:rsidR="006107AB" w:rsidRDefault="006107AB" w:rsidP="006107AB">
            <w:r>
              <w:t>a) Die große Kerze geht zuerst aus.</w:t>
            </w:r>
          </w:p>
          <w:p w14:paraId="1F2F4EB9" w14:textId="77777777" w:rsidR="006107AB" w:rsidRDefault="006107AB" w:rsidP="006107AB">
            <w:r>
              <w:t>b) Beide Kerzen gehen etwa gleichzeitig aus.</w:t>
            </w:r>
          </w:p>
          <w:p w14:paraId="74EBC6E0" w14:textId="77777777" w:rsidR="006107AB" w:rsidRDefault="006107AB" w:rsidP="006107AB">
            <w:r>
              <w:t>c) Die kleine Kerze geht zuerst aus.</w:t>
            </w:r>
          </w:p>
          <w:p w14:paraId="14397E02" w14:textId="77777777" w:rsidR="006107AB" w:rsidRDefault="006107AB" w:rsidP="006107AB">
            <w:r>
              <w:t xml:space="preserve">d) Über die Reihenfolge kann keine Aussage gemacht werden. </w:t>
            </w:r>
          </w:p>
        </w:tc>
        <w:tc>
          <w:tcPr>
            <w:tcW w:w="5030" w:type="dxa"/>
          </w:tcPr>
          <w:p w14:paraId="7CA3C54D" w14:textId="77777777" w:rsidR="006107AB" w:rsidRDefault="006B738E" w:rsidP="006107AB">
            <w:r>
              <w:pict w14:anchorId="3AE157F8">
                <v:shape id="_x0000_i1104" type="#_x0000_t75" style="width:237.45pt;height:345.45pt" fillcolor="window">
                  <v:imagedata r:id="rId365" o:title="th214"/>
                </v:shape>
              </w:pict>
            </w:r>
          </w:p>
        </w:tc>
      </w:tr>
    </w:tbl>
    <w:p w14:paraId="553E992A" w14:textId="77777777" w:rsidR="006107AB" w:rsidRDefault="006107AB" w:rsidP="006107AB"/>
    <w:p w14:paraId="5D86B7EC" w14:textId="77777777" w:rsidR="006107AB" w:rsidRDefault="006107AB" w:rsidP="00FC6040">
      <w:pPr>
        <w:pStyle w:val="berschrift3"/>
      </w:pPr>
      <w:r>
        <w:t>Kinetische Gastheorie</w:t>
      </w:r>
    </w:p>
    <w:p w14:paraId="144AC682" w14:textId="77777777" w:rsidR="006107AB" w:rsidRDefault="006107AB" w:rsidP="006107AB">
      <w:pPr>
        <w:rPr>
          <w:b/>
        </w:rPr>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1799E669" w14:textId="77777777" w:rsidTr="006107AB">
        <w:trPr>
          <w:trHeight w:val="397"/>
        </w:trPr>
        <w:tc>
          <w:tcPr>
            <w:tcW w:w="5030" w:type="dxa"/>
            <w:vAlign w:val="center"/>
          </w:tcPr>
          <w:p w14:paraId="13AE20AD" w14:textId="77777777" w:rsidR="006107AB" w:rsidRDefault="006107AB" w:rsidP="00FC6040">
            <w:pPr>
              <w:pStyle w:val="berschrift4"/>
            </w:pPr>
            <w:bookmarkStart w:id="428" w:name="t17"/>
            <w:bookmarkEnd w:id="428"/>
            <w:r>
              <w:t>kinetische Gastheorie</w:t>
            </w:r>
          </w:p>
        </w:tc>
        <w:tc>
          <w:tcPr>
            <w:tcW w:w="5030" w:type="dxa"/>
            <w:vAlign w:val="center"/>
          </w:tcPr>
          <w:p w14:paraId="1A285036" w14:textId="77777777" w:rsidR="006107AB" w:rsidRDefault="006B738E" w:rsidP="006107AB">
            <w:pPr>
              <w:jc w:val="center"/>
              <w:rPr>
                <w:rStyle w:val="Hyperlink"/>
              </w:rPr>
            </w:pPr>
            <w:hyperlink w:anchor="t0" w:history="1">
              <w:r w:rsidR="006107AB">
                <w:rPr>
                  <w:rStyle w:val="Hyperlink"/>
                </w:rPr>
                <w:t>zu</w:t>
              </w:r>
              <w:bookmarkStart w:id="429" w:name="_Hlt513300156"/>
              <w:r w:rsidR="006107AB">
                <w:rPr>
                  <w:rStyle w:val="Hyperlink"/>
                </w:rPr>
                <w:t>m</w:t>
              </w:r>
              <w:bookmarkEnd w:id="429"/>
              <w:r w:rsidR="006107AB">
                <w:rPr>
                  <w:rStyle w:val="Hyperlink"/>
                </w:rPr>
                <w:t xml:space="preserve"> Inh</w:t>
              </w:r>
              <w:bookmarkStart w:id="430" w:name="_Hlt513300141"/>
              <w:r w:rsidR="006107AB">
                <w:rPr>
                  <w:rStyle w:val="Hyperlink"/>
                </w:rPr>
                <w:t>a</w:t>
              </w:r>
              <w:bookmarkEnd w:id="430"/>
              <w:r w:rsidR="006107AB">
                <w:rPr>
                  <w:rStyle w:val="Hyperlink"/>
                </w:rPr>
                <w:t>ltsverzeichnis</w:t>
              </w:r>
            </w:hyperlink>
          </w:p>
        </w:tc>
      </w:tr>
    </w:tbl>
    <w:p w14:paraId="062905DE" w14:textId="77777777" w:rsidR="006107AB" w:rsidRDefault="006B738E" w:rsidP="006107AB">
      <w:hyperlink r:id="rId366" w:anchor="t80" w:history="1">
        <w:r w:rsidR="006107AB">
          <w:rPr>
            <w:rStyle w:val="Hyperlink"/>
          </w:rPr>
          <w:t>80.</w:t>
        </w:r>
      </w:hyperlink>
      <w:r w:rsidR="006107AB">
        <w:t xml:space="preserve"> Wenden Sie die kinetisch-statistische Betrachtungsweise an.</w:t>
      </w:r>
      <w:r w:rsidR="006107AB">
        <w:br/>
        <w:t>a) Interpretieren Sie die Größen Temperatur und Druck des idealen Gases.</w:t>
      </w:r>
      <w:r w:rsidR="006107AB">
        <w:br/>
        <w:t>b) Erklären Sie, warum bei einer isothermen Expansion des idealen Gases der Druck sinkt.</w:t>
      </w:r>
      <w:r w:rsidR="006107AB">
        <w:br/>
      </w:r>
      <w:r w:rsidR="006107AB">
        <w:rPr>
          <w:sz w:val="24"/>
        </w:rPr>
        <w:sym w:font="Symbol" w:char="F02A"/>
      </w:r>
      <w:r w:rsidR="006107AB">
        <w:rPr>
          <w:sz w:val="24"/>
        </w:rPr>
        <w:sym w:font="Symbol" w:char="F02A"/>
      </w:r>
    </w:p>
    <w:p w14:paraId="6ED2C035" w14:textId="77777777" w:rsidR="006107AB" w:rsidRDefault="006B738E" w:rsidP="006107AB">
      <w:hyperlink r:id="rId367" w:anchor="t133" w:history="1">
        <w:r w:rsidR="006107AB">
          <w:rPr>
            <w:rStyle w:val="Hyperlink"/>
          </w:rPr>
          <w:t>133.</w:t>
        </w:r>
      </w:hyperlink>
      <w:r w:rsidR="006107AB">
        <w:t xml:space="preserve"> Wie viel Moleküle sind in 1 g Wasserstoff enthalten?</w:t>
      </w:r>
      <w:r w:rsidR="006107AB">
        <w:br/>
      </w:r>
      <w:r w:rsidR="006107AB">
        <w:rPr>
          <w:sz w:val="24"/>
        </w:rPr>
        <w:sym w:font="Symbol" w:char="F02A"/>
      </w:r>
      <w:r w:rsidR="006107AB">
        <w:rPr>
          <w:sz w:val="24"/>
        </w:rPr>
        <w:sym w:font="Symbol" w:char="F02A"/>
      </w:r>
      <w:r w:rsidR="006107AB">
        <w:rPr>
          <w:sz w:val="24"/>
        </w:rPr>
        <w:sym w:font="Symbol" w:char="F02A"/>
      </w:r>
    </w:p>
    <w:p w14:paraId="262491B0" w14:textId="77777777" w:rsidR="006107AB" w:rsidRDefault="006B738E" w:rsidP="006107AB">
      <w:hyperlink r:id="rId368" w:anchor="t135" w:history="1">
        <w:r w:rsidR="006107AB">
          <w:rPr>
            <w:rStyle w:val="Hyperlink"/>
          </w:rPr>
          <w:t>135.</w:t>
        </w:r>
      </w:hyperlink>
      <w:r w:rsidR="006107AB">
        <w:t xml:space="preserve"> In einem Labor wurde ein Hochvakuum erzeugt, so dass bei 20 °C noch ein Druck von 1,3 nPa herrschte.</w:t>
      </w:r>
      <w:r w:rsidR="006107AB">
        <w:br/>
        <w:t>Wie viele Moleküle verblieben in einem Kubikmeter des Vakuumraumes?</w:t>
      </w:r>
      <w:r w:rsidR="006107AB">
        <w:br/>
      </w:r>
      <w:r w:rsidR="006107AB">
        <w:rPr>
          <w:sz w:val="24"/>
        </w:rPr>
        <w:sym w:font="Symbol" w:char="F02A"/>
      </w:r>
      <w:r w:rsidR="006107AB">
        <w:rPr>
          <w:sz w:val="24"/>
        </w:rPr>
        <w:sym w:font="Symbol" w:char="F02A"/>
      </w:r>
      <w:r w:rsidR="006107AB">
        <w:rPr>
          <w:sz w:val="24"/>
        </w:rPr>
        <w:sym w:font="Symbol" w:char="F02A"/>
      </w:r>
    </w:p>
    <w:p w14:paraId="63F5DE15" w14:textId="77777777" w:rsidR="006107AB" w:rsidRDefault="006107AB" w:rsidP="00FC6040">
      <w:pPr>
        <w:pStyle w:val="berschrift3"/>
      </w:pPr>
      <w:r>
        <w:t>Weiteres</w:t>
      </w:r>
    </w:p>
    <w:p w14:paraId="6A55C0F7" w14:textId="77777777" w:rsidR="006107AB" w:rsidRDefault="006107AB" w:rsidP="006107AB"/>
    <w:tbl>
      <w:tblPr>
        <w:tblW w:w="0" w:type="auto"/>
        <w:tblLayout w:type="fixed"/>
        <w:tblCellMar>
          <w:left w:w="70" w:type="dxa"/>
          <w:right w:w="70" w:type="dxa"/>
        </w:tblCellMar>
        <w:tblLook w:val="0000" w:firstRow="0" w:lastRow="0" w:firstColumn="0" w:lastColumn="0" w:noHBand="0" w:noVBand="0"/>
      </w:tblPr>
      <w:tblGrid>
        <w:gridCol w:w="5030"/>
        <w:gridCol w:w="5030"/>
      </w:tblGrid>
      <w:tr w:rsidR="006107AB" w14:paraId="0F6E315D" w14:textId="77777777" w:rsidTr="006107AB">
        <w:trPr>
          <w:trHeight w:val="397"/>
        </w:trPr>
        <w:tc>
          <w:tcPr>
            <w:tcW w:w="5030" w:type="dxa"/>
            <w:vAlign w:val="center"/>
          </w:tcPr>
          <w:p w14:paraId="76D8AECD" w14:textId="77777777" w:rsidR="006107AB" w:rsidRDefault="006107AB" w:rsidP="00FC6040">
            <w:pPr>
              <w:pStyle w:val="berschrift4"/>
            </w:pPr>
            <w:bookmarkStart w:id="431" w:name="t10"/>
            <w:r>
              <w:t>Komplexe Aufgaben</w:t>
            </w:r>
            <w:bookmarkEnd w:id="431"/>
          </w:p>
        </w:tc>
        <w:tc>
          <w:tcPr>
            <w:tcW w:w="5030" w:type="dxa"/>
            <w:vAlign w:val="center"/>
          </w:tcPr>
          <w:p w14:paraId="71B6DDF7" w14:textId="77777777" w:rsidR="006107AB" w:rsidRDefault="006B738E" w:rsidP="006107AB">
            <w:pPr>
              <w:jc w:val="center"/>
              <w:rPr>
                <w:rStyle w:val="Hyperlink"/>
              </w:rPr>
            </w:pPr>
            <w:hyperlink w:anchor="t0" w:history="1">
              <w:r w:rsidR="006107AB">
                <w:rPr>
                  <w:rStyle w:val="Hyperlink"/>
                </w:rPr>
                <w:t xml:space="preserve">zum </w:t>
              </w:r>
              <w:bookmarkStart w:id="432" w:name="_Hlt514544058"/>
              <w:r w:rsidR="006107AB">
                <w:rPr>
                  <w:rStyle w:val="Hyperlink"/>
                </w:rPr>
                <w:t>I</w:t>
              </w:r>
              <w:bookmarkStart w:id="433" w:name="_Hlt513300220"/>
              <w:bookmarkEnd w:id="432"/>
              <w:r w:rsidR="006107AB">
                <w:rPr>
                  <w:rStyle w:val="Hyperlink"/>
                </w:rPr>
                <w:t>n</w:t>
              </w:r>
              <w:bookmarkEnd w:id="433"/>
              <w:r w:rsidR="006107AB">
                <w:rPr>
                  <w:rStyle w:val="Hyperlink"/>
                </w:rPr>
                <w:t>halt</w:t>
              </w:r>
              <w:bookmarkStart w:id="434" w:name="_Hlt165165545"/>
              <w:r w:rsidR="006107AB">
                <w:rPr>
                  <w:rStyle w:val="Hyperlink"/>
                </w:rPr>
                <w:t>s</w:t>
              </w:r>
              <w:bookmarkEnd w:id="434"/>
              <w:r w:rsidR="006107AB">
                <w:rPr>
                  <w:rStyle w:val="Hyperlink"/>
                </w:rPr>
                <w:t>verzeichnis</w:t>
              </w:r>
            </w:hyperlink>
          </w:p>
        </w:tc>
      </w:tr>
    </w:tbl>
    <w:p w14:paraId="11686E2B" w14:textId="77777777" w:rsidR="006107AB" w:rsidRDefault="006107AB" w:rsidP="006107AB">
      <w:r>
        <w:rPr>
          <w:color w:val="FF0000"/>
          <w:sz w:val="36"/>
        </w:rPr>
        <w:sym w:font="Symbol" w:char="F02A"/>
      </w:r>
      <w:bookmarkStart w:id="435" w:name="_Hlt214761173"/>
      <w:bookmarkStart w:id="436" w:name="_Hlt214761160"/>
      <w:bookmarkEnd w:id="435"/>
      <w:r>
        <w:fldChar w:fldCharType="begin"/>
      </w:r>
      <w:r w:rsidR="0003313D">
        <w:instrText>HYPERLINK "lsgtherm</w:instrText>
      </w:r>
      <w:r w:rsidR="007D4928">
        <w:instrText>.docx</w:instrText>
      </w:r>
      <w:r w:rsidR="0003313D">
        <w:instrText>" \l "t1"</w:instrText>
      </w:r>
      <w:r>
        <w:fldChar w:fldCharType="separate"/>
      </w:r>
      <w:r>
        <w:rPr>
          <w:rStyle w:val="Hyperlink"/>
        </w:rPr>
        <w:t>1.</w:t>
      </w:r>
      <w:r>
        <w:fldChar w:fldCharType="end"/>
      </w:r>
      <w:bookmarkEnd w:id="436"/>
      <w:r>
        <w:t xml:space="preserve"> In einem geschlossenen Behälter befindet sich Luft von 15 °C und 0,11 MPa. Durch Wärmezufuhr steigt der Druck auf 0,4 MPa. (c</w:t>
      </w:r>
      <w:r>
        <w:rPr>
          <w:position w:val="-4"/>
          <w:sz w:val="12"/>
          <w:vertAlign w:val="subscript"/>
        </w:rPr>
        <w:t>V</w:t>
      </w:r>
      <w:r>
        <w:rPr>
          <w:vertAlign w:val="subscript"/>
        </w:rPr>
        <w:t xml:space="preserve"> </w:t>
      </w:r>
      <w:r>
        <w:t>= 0,718 kJ kg</w:t>
      </w:r>
      <w:r>
        <w:rPr>
          <w:position w:val="6"/>
          <w:vertAlign w:val="superscript"/>
        </w:rPr>
        <w:t>-1</w:t>
      </w:r>
      <w:r>
        <w:t xml:space="preserve"> K</w:t>
      </w:r>
      <w:r>
        <w:rPr>
          <w:position w:val="6"/>
          <w:vertAlign w:val="superscript"/>
        </w:rPr>
        <w:t>-1</w:t>
      </w:r>
      <w:r>
        <w:t>.)</w:t>
      </w:r>
      <w:r>
        <w:br/>
        <w:t xml:space="preserve">a) Skizzieren Sie den </w:t>
      </w:r>
      <w:r w:rsidR="005A1C46">
        <w:t>Prozess</w:t>
      </w:r>
      <w:r>
        <w:t xml:space="preserve"> im p-V-Diagramm.</w:t>
      </w:r>
      <w:r>
        <w:br/>
        <w:t>b) Auf welche Temperatur wird die Luft im Kessel erwärmt?</w:t>
      </w:r>
      <w:r>
        <w:br/>
        <w:t>c) Welche Wärme wird je kg Luft zugeführt?</w:t>
      </w:r>
      <w:r>
        <w:br/>
      </w:r>
      <w:r>
        <w:rPr>
          <w:sz w:val="24"/>
        </w:rPr>
        <w:sym w:font="Symbol" w:char="F02A"/>
      </w:r>
      <w:r>
        <w:rPr>
          <w:sz w:val="24"/>
        </w:rPr>
        <w:sym w:font="Symbol" w:char="F02A"/>
      </w:r>
      <w:r>
        <w:rPr>
          <w:sz w:val="24"/>
        </w:rPr>
        <w:sym w:font="Symbol" w:char="F02A"/>
      </w:r>
    </w:p>
    <w:p w14:paraId="6E570FA1" w14:textId="77777777" w:rsidR="006107AB" w:rsidRDefault="006107AB" w:rsidP="006107AB">
      <w:r>
        <w:rPr>
          <w:color w:val="FF0000"/>
          <w:sz w:val="36"/>
        </w:rPr>
        <w:sym w:font="Symbol" w:char="F02A"/>
      </w:r>
      <w:hyperlink r:id="rId369" w:anchor="t19" w:history="1">
        <w:r>
          <w:rPr>
            <w:rStyle w:val="Hyperlink"/>
          </w:rPr>
          <w:t>1</w:t>
        </w:r>
        <w:bookmarkStart w:id="437" w:name="_Hlt85156053"/>
        <w:r>
          <w:rPr>
            <w:rStyle w:val="Hyperlink"/>
          </w:rPr>
          <w:t>9</w:t>
        </w:r>
        <w:bookmarkEnd w:id="437"/>
        <w:r>
          <w:rPr>
            <w:rStyle w:val="Hyperlink"/>
          </w:rPr>
          <w:t>.</w:t>
        </w:r>
      </w:hyperlink>
      <w:r>
        <w:t xml:space="preserve"> Gegeben sind drei gleiche Luftmengen  (Dichte der Luft 1,29 kg m </w:t>
      </w:r>
      <w:r>
        <w:rPr>
          <w:position w:val="6"/>
          <w:vertAlign w:val="superscript"/>
        </w:rPr>
        <w:t>-3</w:t>
      </w:r>
      <w:r>
        <w:t>). Für jede gilt: p</w:t>
      </w:r>
      <w:r>
        <w:rPr>
          <w:position w:val="-6"/>
          <w:vertAlign w:val="subscript"/>
        </w:rPr>
        <w:t>a</w:t>
      </w:r>
      <w:r>
        <w:t xml:space="preserve"> = 100 kPa, V</w:t>
      </w:r>
      <w:r>
        <w:rPr>
          <w:position w:val="-6"/>
          <w:vertAlign w:val="subscript"/>
        </w:rPr>
        <w:t>a</w:t>
      </w:r>
      <w:r>
        <w:t xml:space="preserve"> = 1,00 m</w:t>
      </w:r>
      <w:r>
        <w:rPr>
          <w:position w:val="6"/>
          <w:vertAlign w:val="superscript"/>
        </w:rPr>
        <w:t>3</w:t>
      </w:r>
      <w:r>
        <w:t>, T</w:t>
      </w:r>
      <w:r>
        <w:rPr>
          <w:position w:val="-6"/>
          <w:vertAlign w:val="subscript"/>
        </w:rPr>
        <w:t>a</w:t>
      </w:r>
      <w:r>
        <w:t xml:space="preserve"> = 273 K. Die Luft wird als ideales Gas betrachtet.</w:t>
      </w:r>
      <w:r>
        <w:br/>
        <w:t xml:space="preserve">Die Temperatur der ersten Luftmenge wird um 273 K isobar erhöht, die der zweiten um 273 K isochor erhöht, die dritte Luftmenge wird isotherm auf das doppelte Volumen ausgedehnt. </w:t>
      </w:r>
      <w:r>
        <w:br/>
        <w:t>Berechnen Sie jeweils Druck, Volumen und Temperatur nach der Zustandsänderung.</w:t>
      </w:r>
      <w:r>
        <w:br/>
        <w:t>Zeichnen Sie die p-V-Diagramme der drei Zustandsänderungen.</w:t>
      </w:r>
      <w:r>
        <w:br/>
        <w:t>Berechnen Sie für die isotherme Zustandsänderung mindestens drei weitere Wertepaare.</w:t>
      </w:r>
      <w:r>
        <w:br/>
        <w:t xml:space="preserve">Bestimmen Sie für jede Zustandsänderung </w:t>
      </w:r>
      <w:r>
        <w:br/>
        <w:t>- die Volumenarbeit,</w:t>
      </w:r>
      <w:r>
        <w:br/>
        <w:t>- die Wärme und</w:t>
      </w:r>
      <w:r>
        <w:br/>
        <w:t>- die Änderung der inneren Energie.</w:t>
      </w:r>
      <w:r>
        <w:br/>
      </w:r>
      <w:r>
        <w:rPr>
          <w:sz w:val="24"/>
        </w:rPr>
        <w:sym w:font="Symbol" w:char="F02A"/>
      </w:r>
      <w:r>
        <w:rPr>
          <w:sz w:val="24"/>
        </w:rPr>
        <w:sym w:font="Symbol" w:char="F02A"/>
      </w:r>
      <w:r>
        <w:rPr>
          <w:sz w:val="24"/>
        </w:rPr>
        <w:sym w:font="Symbol" w:char="F02A"/>
      </w:r>
    </w:p>
    <w:p w14:paraId="1CFF938B" w14:textId="77777777" w:rsidR="006107AB" w:rsidRDefault="006107AB" w:rsidP="006107AB">
      <w:bookmarkStart w:id="438" w:name="_Hlt220993922"/>
      <w:bookmarkEnd w:id="438"/>
    </w:p>
    <w:p w14:paraId="13CBFF4F" w14:textId="77777777" w:rsidR="006107AB" w:rsidRDefault="006107AB" w:rsidP="006107AB">
      <w:bookmarkStart w:id="439" w:name="_Hlt520798340"/>
      <w:r>
        <w:rPr>
          <w:color w:val="FF0000"/>
          <w:sz w:val="36"/>
        </w:rPr>
        <w:sym w:font="Symbol" w:char="F02A"/>
      </w:r>
      <w:bookmarkStart w:id="440" w:name="_Hlt85337000"/>
      <w:r>
        <w:fldChar w:fldCharType="begin"/>
      </w:r>
      <w:r w:rsidR="0003313D">
        <w:instrText>HYPERLINK "lsgtherm</w:instrText>
      </w:r>
      <w:r w:rsidR="007D4928">
        <w:instrText>.docx</w:instrText>
      </w:r>
      <w:r w:rsidR="0003313D">
        <w:instrText>" \l "t29"</w:instrText>
      </w:r>
      <w:r>
        <w:fldChar w:fldCharType="separate"/>
      </w:r>
      <w:r>
        <w:rPr>
          <w:rStyle w:val="Hyperlink"/>
        </w:rPr>
        <w:t>29.</w:t>
      </w:r>
      <w:r>
        <w:fldChar w:fldCharType="end"/>
      </w:r>
      <w:bookmarkEnd w:id="439"/>
      <w:bookmarkEnd w:id="440"/>
      <w:r>
        <w:t xml:space="preserve"> In einem Luftvolumen von 1 m</w:t>
      </w:r>
      <w:r>
        <w:rPr>
          <w:position w:val="6"/>
          <w:vertAlign w:val="superscript"/>
        </w:rPr>
        <w:t>3</w:t>
      </w:r>
      <w:r>
        <w:t xml:space="preserve"> herrscht bei einer Temperatur von 273,15 K der Druck 0,1 MPa. Die Luft wird als ideales Gas betrachtet und hat eine Dichte von 1,29 kgm</w:t>
      </w:r>
      <w:r>
        <w:rPr>
          <w:position w:val="6"/>
          <w:vertAlign w:val="superscript"/>
        </w:rPr>
        <w:t>-3</w:t>
      </w:r>
      <w:r>
        <w:t>.</w:t>
      </w:r>
      <w:r>
        <w:br/>
        <w:t>a) Berechnen Sie die Masse der Luft.</w:t>
      </w:r>
      <w:r>
        <w:br/>
        <w:t>b) Welche Wärme ist erforderlich, die Luft isochor um 1K zu erwärmen?</w:t>
      </w:r>
      <w:r>
        <w:br/>
        <w:t>c) Welche Wärme muss zugeführt werden, um die Luft vom gleichen Ausgangszustand isobar um 1K zu erwärmen?</w:t>
      </w:r>
      <w:r>
        <w:br/>
        <w:t>d) Wie groß ist der Volumenzuwachs bei der isobaren Erwärmung?</w:t>
      </w:r>
      <w:r>
        <w:br/>
        <w:t>e) Welche Arbeit verrichtet die Luft bei isobarer Erwärmung?</w:t>
      </w:r>
      <w:r>
        <w:br/>
        <w:t xml:space="preserve"> </w:t>
      </w:r>
      <w:r>
        <w:br/>
      </w:r>
      <w:r>
        <w:rPr>
          <w:sz w:val="24"/>
        </w:rPr>
        <w:sym w:font="Symbol" w:char="F02A"/>
      </w:r>
      <w:r>
        <w:rPr>
          <w:sz w:val="24"/>
        </w:rPr>
        <w:sym w:font="Symbol" w:char="F02A"/>
      </w:r>
      <w:r>
        <w:rPr>
          <w:sz w:val="24"/>
        </w:rPr>
        <w:sym w:font="Symbol" w:char="F02A"/>
      </w:r>
    </w:p>
    <w:p w14:paraId="140E3BF0" w14:textId="77777777" w:rsidR="006107AB" w:rsidRDefault="006B738E" w:rsidP="006107AB">
      <w:hyperlink r:id="rId370" w:anchor="t151" w:history="1">
        <w:r w:rsidR="006107AB">
          <w:rPr>
            <w:rStyle w:val="Hyperlink"/>
          </w:rPr>
          <w:t>1</w:t>
        </w:r>
        <w:bookmarkStart w:id="441" w:name="_Hlt9909294"/>
        <w:r w:rsidR="006107AB">
          <w:rPr>
            <w:rStyle w:val="Hyperlink"/>
          </w:rPr>
          <w:t>5</w:t>
        </w:r>
        <w:bookmarkEnd w:id="441"/>
        <w:r w:rsidR="006107AB">
          <w:rPr>
            <w:rStyle w:val="Hyperlink"/>
          </w:rPr>
          <w:t>1.</w:t>
        </w:r>
      </w:hyperlink>
      <w:r w:rsidR="006107AB">
        <w:t xml:space="preserve"> Friedbert hat für sich und seine Sippschaft (3 Kinder, Ehefrau, Oma, Opa und Erbtante Emmi) ein Haus gebaut. Vor 3 Tagen war Einzug.</w:t>
      </w:r>
      <w:r w:rsidR="006107AB">
        <w:br/>
        <w:t>a) Natürlich wurden nur die besten Fenster eingebaut (Doppelglas, fast luftleerer Raum zwischen den Scheiben, Gummiabdichtung am Rahmen)</w:t>
      </w:r>
      <w:r w:rsidR="006107AB">
        <w:br/>
        <w:t>Erkläre die Isolationswirkung der Fenster. (3 P)</w:t>
      </w:r>
      <w:r w:rsidR="006107AB">
        <w:br/>
        <w:t>Nenne je einen Vorteil/Nachteil, der durch den Einbau entsteht. (2 P).</w:t>
      </w:r>
      <w:r w:rsidR="006107AB">
        <w:br/>
        <w:t xml:space="preserve">b) Zur Einweihungsfeier werden 20 Gäste erwartet und Oma Frieda ist für Kaffee und Kuchen verantwortlich (leider auch </w:t>
      </w:r>
      <w:r w:rsidR="005A1C46">
        <w:t>vergesslich</w:t>
      </w:r>
      <w:r w:rsidR="006107AB">
        <w:t>). Nur noch 10 min bleiben, um die 5 Liter Kaffee zu kochen. Und was macht Oma? Sie nimmt die kleinste Heizplatte mit 0,8 kW. Schafft sie es noch rechtzeitig? (6 P)</w:t>
      </w:r>
      <w:r w:rsidR="006107AB">
        <w:br/>
      </w:r>
      <w:r w:rsidR="006107AB">
        <w:lastRenderedPageBreak/>
        <w:t>c) Mama Ella liebt die Romantik. Im Wintergarten steht ein echter kleiner Springbrunnen und zerstäubt Wasser. Wunderhübsch! Aber Mama Ella hatte auch noch an etwas anderes gedacht, als sie sich den Springbrunnen wünschte. Kannst Du den Grund dafür nennen und erklären? (3 P)</w:t>
      </w:r>
      <w:r w:rsidR="006107AB">
        <w:br/>
        <w:t>d) Amadeus ist der Erfinder in der Familie. Er hat ein „Volumen-Maximum-Thermometer“ erfunden. Um die Temperaturdifferenz zwischen Aufstehen und maximaler Temperatur am Tage (schließlich geht man ja nebenbei in die Schule) zu messen, füllt er morgens einen Behälter randvoll mit 300 ml Ethanol und liest am Thermometer eine Temperatur von 18°C ab. Die maximale Temperatur erfährt er über die aufgefangene Flüssigkeitsmenge von 2,6 ml.</w:t>
      </w:r>
      <w:r w:rsidR="006107AB">
        <w:br/>
        <w:t xml:space="preserve">Wie hoch war die maximale Temperatur an diesem Tag? (4 P) </w:t>
      </w:r>
      <w:r w:rsidR="006107AB">
        <w:br/>
        <w:t>Würde seine Apparatur auch im Winter funktionieren? Begründe! (2 P)</w:t>
      </w:r>
      <w:r w:rsidR="006107AB">
        <w:br/>
        <w:t>e) Opa ist eine alte Schnapsdrossel und brennt seinen Schnaps selber. Beschreibe und erkläre den Vorgang. (4P)</w:t>
      </w:r>
      <w:r w:rsidR="006107AB">
        <w:br/>
        <w:t>f) Tante Emmi ist von dem Durcheinander total geschafft. Zur Beruhigung läßt sie sich ein Bad ein, merkt aber zu spät, dass es nur kaltes Wasser ist. (50 l, 20°C). Wie viel heißes Wasser (60°C) muss sie zulassen, um in ihrer Lieblingsbadetemperatur von 36°C baden zu können?</w:t>
      </w:r>
      <w:r w:rsidR="006107AB">
        <w:br/>
        <w:t xml:space="preserve">g) </w:t>
      </w:r>
      <w:bookmarkStart w:id="442" w:name="_Hlt9910510"/>
      <w:bookmarkStart w:id="443" w:name="_Hlt9910444"/>
      <w:bookmarkEnd w:id="442"/>
      <w:r w:rsidR="006107AB">
        <w:t>Am Abend gibt es mexikanische Bohnensuppe. Einfach köstlich. „Feinfrost-Rudi“ liefert pünktlich, tiefgekühlt und hygienisch verpackt. Heizi darf die Suppe tischfertig machen - d.h. die gefrorene Suppe (5 l, 0°C) bis zum kurzen Aufkochen erhitzen. Diesmal nimmt er aber die Turboheizplatte mit 4 kW.</w:t>
      </w:r>
      <w:r w:rsidR="006107AB">
        <w:br/>
        <w:t>Wie viel Energie wird verwendet? (4P)</w:t>
      </w:r>
      <w:r w:rsidR="006107AB">
        <w:br/>
        <w:t>Wie lange dauert es? (3P)</w:t>
      </w:r>
      <w:r w:rsidR="006107AB">
        <w:br/>
        <w:t>Wie viel kostet es, wenn 1 kWh 11 Cent kostet?</w:t>
      </w:r>
      <w:bookmarkEnd w:id="443"/>
      <w:r w:rsidR="006107AB">
        <w:br/>
        <w:t>h) Am Abend ist es wunderschön, sternenklar und wolkenlos. Doch schon bald wird es zu kalt und die ganze Gesellschaft geht ins Haus.</w:t>
      </w:r>
      <w:r w:rsidR="006107AB">
        <w:br/>
        <w:t>Warum kühlt es so schnell ab? (2P)</w:t>
      </w:r>
      <w:r w:rsidR="006107AB">
        <w:br/>
        <w:t>Die Bezüge der Gartenmöbel sind am nächsten Morgen ziemlich feucht. Hatte es doch geregnet? Oder gibt es eine andere Erklärung? (2P)</w:t>
      </w:r>
      <w:r w:rsidR="006107AB">
        <w:br/>
      </w:r>
      <w:r w:rsidR="006107AB">
        <w:rPr>
          <w:sz w:val="24"/>
        </w:rPr>
        <w:sym w:font="Symbol" w:char="F02A"/>
      </w:r>
      <w:r w:rsidR="006107AB">
        <w:rPr>
          <w:sz w:val="24"/>
        </w:rPr>
        <w:sym w:font="Symbol" w:char="F02A"/>
      </w:r>
      <w:r w:rsidR="006107AB">
        <w:rPr>
          <w:sz w:val="24"/>
        </w:rPr>
        <w:sym w:font="Symbol" w:char="F02A"/>
      </w:r>
    </w:p>
    <w:p w14:paraId="011E2F8C" w14:textId="77777777" w:rsidR="006107AB" w:rsidRDefault="006B738E" w:rsidP="006107AB">
      <w:hyperlink r:id="rId371" w:anchor="t152" w:history="1">
        <w:r w:rsidR="006107AB">
          <w:rPr>
            <w:rStyle w:val="Hyperlink"/>
          </w:rPr>
          <w:t>1</w:t>
        </w:r>
        <w:bookmarkStart w:id="444" w:name="_Hlt9910686"/>
        <w:bookmarkStart w:id="445" w:name="_Hlt9910628"/>
        <w:bookmarkEnd w:id="444"/>
        <w:r w:rsidR="006107AB">
          <w:rPr>
            <w:rStyle w:val="Hyperlink"/>
          </w:rPr>
          <w:t>5</w:t>
        </w:r>
        <w:bookmarkStart w:id="446" w:name="_Hlt85498167"/>
        <w:bookmarkEnd w:id="445"/>
        <w:r w:rsidR="006107AB">
          <w:rPr>
            <w:rStyle w:val="Hyperlink"/>
          </w:rPr>
          <w:t>2</w:t>
        </w:r>
        <w:bookmarkEnd w:id="446"/>
        <w:r w:rsidR="006107AB">
          <w:rPr>
            <w:rStyle w:val="Hyperlink"/>
          </w:rPr>
          <w:t>.</w:t>
        </w:r>
      </w:hyperlink>
      <w:r w:rsidR="006107AB">
        <w:t xml:space="preserve"> Prüfung 1998/1999</w:t>
      </w:r>
    </w:p>
    <w:p w14:paraId="7E12BAAA" w14:textId="77777777" w:rsidR="006107AB" w:rsidRDefault="006107AB" w:rsidP="006107AB">
      <w:r>
        <w:t>Ein Kupferstab mit dem Querschnitt 4,0 cm², dessen Temperatur 20°C beträgt, wird die Wärme 500 kJ zugeführt. Querschnittsänderungen werden vernachlässigt.</w:t>
      </w:r>
      <w:r>
        <w:br/>
        <w:t>a) Weisen Sie nach, dass die Längenänderung dieses Kupferstabes unter den gegeben Versuchsbedingungen unabhängig von seiner Ausgangslänge und von seiner Temperatur ist.</w:t>
      </w:r>
      <w:r>
        <w:br/>
        <w:t>b) Berechnen Sie die Längenänderung dieses Kupferstabes.</w:t>
      </w:r>
      <w:r>
        <w:br/>
        <w:t>c) Berechnen Sie die Mindestlänge, die dieser Stab haben müsste, um bei dieser Wärmezufuhr die Temperatur 150°C nicht zu überschreiten.</w:t>
      </w:r>
      <w:r>
        <w:br/>
        <w:t>(</w:t>
      </w:r>
      <w:r>
        <w:rPr>
          <w:rFonts w:ascii="Symbol" w:hAnsi="Symbol"/>
        </w:rPr>
        <w:t></w:t>
      </w:r>
      <w:r>
        <w:t>=1,6 * 10</w:t>
      </w:r>
      <w:r>
        <w:rPr>
          <w:vertAlign w:val="superscript"/>
        </w:rPr>
        <w:t>-5</w:t>
      </w:r>
      <w:r>
        <w:t xml:space="preserve"> K</w:t>
      </w:r>
      <w:r>
        <w:rPr>
          <w:vertAlign w:val="superscript"/>
        </w:rPr>
        <w:t>-1</w:t>
      </w:r>
      <w:r>
        <w:t xml:space="preserve">; </w:t>
      </w:r>
      <w:r>
        <w:rPr>
          <w:rFonts w:ascii="Symbol" w:hAnsi="Symbol"/>
        </w:rPr>
        <w:t></w:t>
      </w:r>
      <w:r>
        <w:t>=8,96 gcm</w:t>
      </w:r>
      <w:r>
        <w:rPr>
          <w:vertAlign w:val="superscript"/>
        </w:rPr>
        <w:t>-3</w:t>
      </w:r>
      <w:r>
        <w:t>; c=0,39 kJ kg</w:t>
      </w:r>
      <w:r>
        <w:rPr>
          <w:vertAlign w:val="superscript"/>
        </w:rPr>
        <w:t>-1</w:t>
      </w:r>
      <w:r>
        <w:t xml:space="preserve"> K</w:t>
      </w:r>
      <w:r>
        <w:rPr>
          <w:vertAlign w:val="superscript"/>
        </w:rPr>
        <w:t>-1</w:t>
      </w:r>
      <w:r>
        <w:t>)</w:t>
      </w:r>
      <w:r>
        <w:br/>
      </w:r>
      <w:r>
        <w:rPr>
          <w:sz w:val="24"/>
        </w:rPr>
        <w:sym w:font="Symbol" w:char="F02A"/>
      </w:r>
      <w:r>
        <w:rPr>
          <w:sz w:val="24"/>
        </w:rPr>
        <w:sym w:font="Symbol" w:char="F02A"/>
      </w:r>
      <w:r>
        <w:rPr>
          <w:sz w:val="24"/>
        </w:rPr>
        <w:sym w:font="Symbol" w:char="F02A"/>
      </w:r>
    </w:p>
    <w:p w14:paraId="2F8FFD6D" w14:textId="77777777" w:rsidR="006107AB" w:rsidRDefault="006107AB" w:rsidP="006107AB">
      <w:pPr>
        <w:rPr>
          <w:sz w:val="24"/>
        </w:rPr>
      </w:pPr>
      <w:r>
        <w:rPr>
          <w:color w:val="FF0000"/>
          <w:sz w:val="36"/>
        </w:rPr>
        <w:sym w:font="Symbol" w:char="F02A"/>
      </w:r>
      <w:bookmarkStart w:id="447" w:name="_Hlt127167365"/>
      <w:bookmarkStart w:id="448" w:name="_Hlt127167185"/>
      <w:bookmarkEnd w:id="447"/>
      <w:r>
        <w:fldChar w:fldCharType="begin"/>
      </w:r>
      <w:r w:rsidR="0003313D">
        <w:instrText>HYPERLINK "lsgtherm</w:instrText>
      </w:r>
      <w:r w:rsidR="007D4928">
        <w:instrText>.docx</w:instrText>
      </w:r>
      <w:r w:rsidR="0003313D">
        <w:instrText>" \l "t153"</w:instrText>
      </w:r>
      <w:r>
        <w:fldChar w:fldCharType="separate"/>
      </w:r>
      <w:r>
        <w:rPr>
          <w:rStyle w:val="Hyperlink"/>
        </w:rPr>
        <w:t>1</w:t>
      </w:r>
      <w:bookmarkStart w:id="449" w:name="_Hlt9912029"/>
      <w:bookmarkStart w:id="450" w:name="_Hlt9912010"/>
      <w:bookmarkEnd w:id="449"/>
      <w:r>
        <w:rPr>
          <w:rStyle w:val="Hyperlink"/>
        </w:rPr>
        <w:t>5</w:t>
      </w:r>
      <w:bookmarkEnd w:id="450"/>
      <w:r>
        <w:rPr>
          <w:rStyle w:val="Hyperlink"/>
        </w:rPr>
        <w:t>3.</w:t>
      </w:r>
      <w:r>
        <w:fldChar w:fldCharType="end"/>
      </w:r>
      <w:bookmarkEnd w:id="448"/>
      <w:r>
        <w:t xml:space="preserve"> Prüfung 1998/1999</w:t>
      </w:r>
      <w:r>
        <w:br/>
        <w:t>In einem geschlossenen System mit dem Volumen 30 l befindet sich Helium der Temperatur 20°C. Im System herrscht der Druck 200 kPa. Diese Gasmenge wird isotherm auf das Endvolumen 6,0 l komprimiert. Helium kann unter diesen Bedingungen als ideales Gas aufgefasst werden.</w:t>
      </w:r>
      <w:r>
        <w:br/>
        <w:t>a) Berechnen Sie die Masse des eingeschlossenen Gases.</w:t>
      </w:r>
      <w:r>
        <w:br/>
        <w:t>b) Berechnen Sie den Druck, unter dem die Gasmenge im Endzustand steht.</w:t>
      </w:r>
      <w:r>
        <w:br/>
        <w:t>c) Skizzieren Sie das p-V-Diagramm dieses isothermen Prozesses und ermitteln Sie die für die Kompression erforderliche Volumenarbeit.</w:t>
      </w:r>
      <w:r>
        <w:br/>
        <w:t>(R</w:t>
      </w:r>
      <w:r>
        <w:rPr>
          <w:vertAlign w:val="subscript"/>
        </w:rPr>
        <w:t>He</w:t>
      </w:r>
      <w:r>
        <w:t xml:space="preserve"> = 2077 J kg</w:t>
      </w:r>
      <w:r>
        <w:rPr>
          <w:vertAlign w:val="superscript"/>
        </w:rPr>
        <w:t>-1</w:t>
      </w:r>
      <w:r>
        <w:t xml:space="preserve"> K</w:t>
      </w:r>
      <w:r>
        <w:rPr>
          <w:vertAlign w:val="superscript"/>
        </w:rPr>
        <w:t>-1)</w:t>
      </w:r>
      <w:r>
        <w:rPr>
          <w:vertAlign w:val="superscript"/>
        </w:rPr>
        <w:br/>
      </w:r>
      <w:r>
        <w:rPr>
          <w:sz w:val="24"/>
        </w:rPr>
        <w:sym w:font="Symbol" w:char="F02A"/>
      </w:r>
      <w:r>
        <w:rPr>
          <w:sz w:val="24"/>
        </w:rPr>
        <w:sym w:font="Symbol" w:char="F02A"/>
      </w:r>
      <w:r>
        <w:rPr>
          <w:sz w:val="24"/>
        </w:rPr>
        <w:sym w:font="Symbol" w:char="F02A"/>
      </w:r>
    </w:p>
    <w:p w14:paraId="41FA12BE" w14:textId="77777777" w:rsidR="006107AB" w:rsidRDefault="006107AB" w:rsidP="006107AB"/>
    <w:p w14:paraId="31ADDC30" w14:textId="77777777" w:rsidR="006107AB" w:rsidRDefault="006107AB" w:rsidP="006107AB">
      <w:r>
        <w:rPr>
          <w:color w:val="FF0000"/>
          <w:sz w:val="36"/>
        </w:rPr>
        <w:sym w:font="Symbol" w:char="F02A"/>
      </w:r>
      <w:hyperlink r:id="rId372" w:anchor="t199" w:history="1">
        <w:r>
          <w:rPr>
            <w:rStyle w:val="Hyperlink"/>
          </w:rPr>
          <w:t>1</w:t>
        </w:r>
        <w:bookmarkStart w:id="451" w:name="_Hlt187803887"/>
        <w:r>
          <w:rPr>
            <w:rStyle w:val="Hyperlink"/>
          </w:rPr>
          <w:t>9</w:t>
        </w:r>
        <w:bookmarkEnd w:id="451"/>
        <w:r>
          <w:rPr>
            <w:rStyle w:val="Hyperlink"/>
          </w:rPr>
          <w:t>9.</w:t>
        </w:r>
      </w:hyperlink>
    </w:p>
    <w:p w14:paraId="75E4FD1E" w14:textId="77777777" w:rsidR="006107AB" w:rsidRDefault="006107AB" w:rsidP="006107AB"/>
    <w:p w14:paraId="6CCF6660" w14:textId="77777777" w:rsidR="006107AB" w:rsidRDefault="006107AB" w:rsidP="006107AB">
      <w:r>
        <w:t>Im Universum gibt es interstellare Gas- und Staubwolken, in denen das Element Wasserstoff enthalten ist.</w:t>
      </w:r>
    </w:p>
    <w:p w14:paraId="6B976217" w14:textId="77777777" w:rsidR="006107AB" w:rsidRDefault="006107AB" w:rsidP="006107AB">
      <w:r>
        <w:t>a) Ein Wasserstoffatom befindet sich im Grundzustand. Geben Sie den Betrag der Energie an, die mindestens auf das Hüllenelektron übertragen werden muss, um das Atom zu ionisieren.</w:t>
      </w:r>
    </w:p>
    <w:p w14:paraId="299AF7E1" w14:textId="77777777" w:rsidR="006107AB" w:rsidRDefault="006107AB" w:rsidP="006107AB">
      <w:r>
        <w:t xml:space="preserve">Ein Photon der Frequenz </w:t>
      </w:r>
      <w:r>
        <w:rPr>
          <w:position w:val="-10"/>
        </w:rPr>
        <w:object w:dxaOrig="1120" w:dyaOrig="340" w14:anchorId="71F88574">
          <v:shape id="_x0000_i1105" type="#_x0000_t75" style="width:57.45pt;height:14.55pt" o:ole="" fillcolor="window">
            <v:imagedata r:id="rId373" o:title=""/>
          </v:shape>
          <o:OLEObject Type="Embed" ProgID="Equation.3" ShapeID="_x0000_i1105" DrawAspect="Content" ObjectID="_1735307505" r:id="rId374"/>
        </w:object>
      </w:r>
      <w:r>
        <w:t>überträgt seine Energie vollständig auf ein Elektron im Grundzustand. Berechnen Sie die Geschwindigkeit des heraus</w:t>
      </w:r>
      <w:r w:rsidR="005A1C46">
        <w:t xml:space="preserve"> </w:t>
      </w:r>
      <w:r>
        <w:t>gelösten Elektrons.</w:t>
      </w:r>
    </w:p>
    <w:p w14:paraId="39243F64" w14:textId="77777777" w:rsidR="006107AB" w:rsidRDefault="006107AB" w:rsidP="006107AB"/>
    <w:p w14:paraId="3EA0B233" w14:textId="77777777" w:rsidR="006107AB" w:rsidRDefault="006107AB" w:rsidP="006107AB">
      <w:r>
        <w:t>Bestimmte Wolken bestehen aus Wasserstoffmolekülen. Die Temperatur der Wolken beträgt 25 K. In einem Kubikzentimeter befinden sich 500 Moleküle. Die Masse eines Moleküls beträgt 3,35*10</w:t>
      </w:r>
      <w:r>
        <w:rPr>
          <w:vertAlign w:val="superscript"/>
        </w:rPr>
        <w:t>-27</w:t>
      </w:r>
      <w:r>
        <w:t xml:space="preserve"> kg.</w:t>
      </w:r>
      <w:r>
        <w:br/>
        <w:t>(spezifische Gaskonstante für Wasserstoff:</w:t>
      </w:r>
      <w:r>
        <w:rPr>
          <w:position w:val="-10"/>
        </w:rPr>
        <w:object w:dxaOrig="2040" w:dyaOrig="340" w14:anchorId="6624B477">
          <v:shape id="_x0000_i1106" type="#_x0000_t75" style="width:100.35pt;height:14.55pt" o:ole="" fillcolor="window">
            <v:imagedata r:id="rId375" o:title=""/>
          </v:shape>
          <o:OLEObject Type="Embed" ProgID="Equation.3" ShapeID="_x0000_i1106" DrawAspect="Content" ObjectID="_1735307506" r:id="rId376"/>
        </w:object>
      </w:r>
      <w:r>
        <w:t>)</w:t>
      </w:r>
    </w:p>
    <w:p w14:paraId="35E12452" w14:textId="77777777" w:rsidR="006107AB" w:rsidRDefault="006107AB" w:rsidP="006107AB">
      <w:r>
        <w:t xml:space="preserve">b) Weisen Sie rechnerisch nach, dass der Druck in der Molekülwolke </w:t>
      </w:r>
      <w:r>
        <w:rPr>
          <w:position w:val="-10"/>
        </w:rPr>
        <w:object w:dxaOrig="1140" w:dyaOrig="340" w14:anchorId="292C26DA">
          <v:shape id="_x0000_i1107" type="#_x0000_t75" style="width:57.45pt;height:14.55pt" o:ole="" fillcolor="window">
            <v:imagedata r:id="rId377" o:title=""/>
          </v:shape>
          <o:OLEObject Type="Embed" ProgID="Equation.3" ShapeID="_x0000_i1107" DrawAspect="Content" ObjectID="_1735307507" r:id="rId378"/>
        </w:object>
      </w:r>
      <w:r>
        <w:t>beträgt.</w:t>
      </w:r>
    </w:p>
    <w:tbl>
      <w:tblPr>
        <w:tblW w:w="0" w:type="auto"/>
        <w:tblLayout w:type="fixed"/>
        <w:tblCellMar>
          <w:left w:w="70" w:type="dxa"/>
          <w:right w:w="70" w:type="dxa"/>
        </w:tblCellMar>
        <w:tblLook w:val="0000" w:firstRow="0" w:lastRow="0" w:firstColumn="0" w:lastColumn="0" w:noHBand="0" w:noVBand="0"/>
      </w:tblPr>
      <w:tblGrid>
        <w:gridCol w:w="10061"/>
      </w:tblGrid>
      <w:tr w:rsidR="006107AB" w14:paraId="20C53F15" w14:textId="77777777" w:rsidTr="006107AB">
        <w:tc>
          <w:tcPr>
            <w:tcW w:w="10061" w:type="dxa"/>
          </w:tcPr>
          <w:p w14:paraId="193B36CE" w14:textId="77777777" w:rsidR="006107AB" w:rsidRDefault="006107AB" w:rsidP="006107AB">
            <w:r>
              <w:t>c) Eine Wolke verdichtet sich vom Zustand 1 (</w:t>
            </w:r>
            <w:r>
              <w:rPr>
                <w:position w:val="-10"/>
              </w:rPr>
              <w:object w:dxaOrig="2700" w:dyaOrig="340" w14:anchorId="1DDB4912">
                <v:shape id="_x0000_i1108" type="#_x0000_t75" style="width:136.35pt;height:14.55pt" o:ole="" fillcolor="window">
                  <v:imagedata r:id="rId379" o:title=""/>
                </v:shape>
                <o:OLEObject Type="Embed" ProgID="Equation.3" ShapeID="_x0000_i1108" DrawAspect="Content" ObjectID="_1735307508" r:id="rId380"/>
              </w:object>
            </w:r>
            <w:r>
              <w:t xml:space="preserve"> innerhalb eines großen Zeitraums zum Zustand 2. Die Abbildung zeigt das p(V)-Diagramm der Verdichtung.</w:t>
            </w:r>
          </w:p>
          <w:p w14:paraId="0FB24E96" w14:textId="77777777" w:rsidR="006107AB" w:rsidRDefault="006107AB" w:rsidP="006107AB">
            <w:r>
              <w:t>Berechnen Sie die Temperatur T</w:t>
            </w:r>
            <w:r>
              <w:rPr>
                <w:vertAlign w:val="subscript"/>
              </w:rPr>
              <w:t>2</w:t>
            </w:r>
            <w:r>
              <w:t>.</w:t>
            </w:r>
          </w:p>
          <w:p w14:paraId="467D8A7D" w14:textId="77777777" w:rsidR="006107AB" w:rsidRDefault="006107AB" w:rsidP="006107AB">
            <w:r>
              <w:t>Ermitteln Sie die Volumenarbeit.</w:t>
            </w:r>
          </w:p>
          <w:p w14:paraId="5936A783" w14:textId="77777777" w:rsidR="006107AB" w:rsidRDefault="006107AB" w:rsidP="006107AB">
            <w:pPr>
              <w:jc w:val="both"/>
            </w:pPr>
          </w:p>
        </w:tc>
      </w:tr>
      <w:bookmarkStart w:id="452" w:name="_MON_1238907266"/>
      <w:bookmarkEnd w:id="452"/>
      <w:tr w:rsidR="006107AB" w14:paraId="288F0545" w14:textId="77777777" w:rsidTr="006107AB">
        <w:tc>
          <w:tcPr>
            <w:tcW w:w="10061" w:type="dxa"/>
          </w:tcPr>
          <w:p w14:paraId="4A11D116" w14:textId="77777777" w:rsidR="006107AB" w:rsidRDefault="006107AB" w:rsidP="006107AB">
            <w:r>
              <w:object w:dxaOrig="9901" w:dyaOrig="6301" w14:anchorId="008F0325">
                <v:shape id="_x0000_i1109" type="#_x0000_t75" style="width:497.1pt;height:317.85pt" o:ole="" fillcolor="window">
                  <v:imagedata r:id="rId381" o:title=""/>
                </v:shape>
                <o:OLEObject Type="Embed" ProgID="Word.Picture.8" ShapeID="_x0000_i1109" DrawAspect="Content" ObjectID="_1735307509" r:id="rId382"/>
              </w:object>
            </w:r>
          </w:p>
        </w:tc>
      </w:tr>
    </w:tbl>
    <w:p w14:paraId="11C9FE76" w14:textId="77777777" w:rsidR="006107AB" w:rsidRDefault="006107AB" w:rsidP="006107AB"/>
    <w:p w14:paraId="0D33B8E8" w14:textId="77777777" w:rsidR="006107AB" w:rsidRDefault="006107AB" w:rsidP="006107AB"/>
    <w:p w14:paraId="14494D10" w14:textId="77777777" w:rsidR="006107AB" w:rsidRDefault="006107AB" w:rsidP="006107AB">
      <w:pPr>
        <w:rPr>
          <w:rStyle w:val="Hyperlink"/>
        </w:rPr>
      </w:pPr>
      <w:r>
        <w:rPr>
          <w:color w:val="FF0000"/>
          <w:sz w:val="36"/>
        </w:rPr>
        <w:sym w:font="Symbol" w:char="F02A"/>
      </w:r>
      <w:r>
        <w:t xml:space="preserve"> </w:t>
      </w:r>
      <w:r>
        <w:fldChar w:fldCharType="begin"/>
      </w:r>
      <w:r w:rsidR="0003313D">
        <w:instrText>HYPERLINK "lsgtherm</w:instrText>
      </w:r>
      <w:r w:rsidR="007D4928">
        <w:instrText>.docx</w:instrText>
      </w:r>
      <w:r w:rsidR="0003313D">
        <w:instrText>" \l "t218"</w:instrText>
      </w:r>
      <w:r>
        <w:fldChar w:fldCharType="separate"/>
      </w:r>
      <w:r>
        <w:rPr>
          <w:rStyle w:val="Hyperlink"/>
        </w:rPr>
        <w:t>218.</w:t>
      </w:r>
    </w:p>
    <w:p w14:paraId="5B1E1BCE" w14:textId="77777777" w:rsidR="006107AB" w:rsidRDefault="006107AB" w:rsidP="006107AB">
      <w:r>
        <w:fldChar w:fldCharType="end"/>
      </w:r>
      <w:r>
        <w:t xml:space="preserve">a) Ein Ballon hat das Volumen 2700m³. Die Luft im Ballon wird von 0,0°C auf 36°C erwärmt. Wie viel Luft entweicht? </w:t>
      </w:r>
    </w:p>
    <w:p w14:paraId="2D1D8222" w14:textId="77777777" w:rsidR="006107AB" w:rsidRDefault="006107AB" w:rsidP="006107AB">
      <w:r>
        <w:t xml:space="preserve">b) Wie groß darf die Masse von Ballonfahrer, Korb und Hülle sein, wenn der Ballon gerade noch abheben </w:t>
      </w:r>
      <w:r w:rsidR="005A1C46">
        <w:t xml:space="preserve">soll. </w:t>
      </w:r>
      <w:r>
        <w:t xml:space="preserve">Dichte  der ausströmenden Luft 1,0g/l. </w:t>
      </w:r>
    </w:p>
    <w:p w14:paraId="60161317" w14:textId="77777777" w:rsidR="006107AB" w:rsidRDefault="006107AB" w:rsidP="006107AB">
      <w:r>
        <w:lastRenderedPageBreak/>
        <w:t xml:space="preserve">c) In 5 km Höhe beträgt die Dichte der Luft nur 0,50 g/l. Angenommen Hülle, Korb und Last haben eine Masse von 500 kg. Welche Temperaturdifferenz zwischen Ballonluft und Außenluft ist nötig, um in 5 km Höhe zu fahren? </w:t>
      </w:r>
    </w:p>
    <w:p w14:paraId="49E730CC" w14:textId="77777777" w:rsidR="006107AB" w:rsidRDefault="006107AB" w:rsidP="006107AB">
      <w:pPr>
        <w:rPr>
          <w:sz w:val="24"/>
        </w:rPr>
      </w:pPr>
      <w:r>
        <w:rPr>
          <w:sz w:val="24"/>
        </w:rPr>
        <w:sym w:font="Symbol" w:char="F02A"/>
      </w:r>
      <w:r>
        <w:rPr>
          <w:sz w:val="24"/>
        </w:rPr>
        <w:sym w:font="Symbol" w:char="F02A"/>
      </w:r>
      <w:r>
        <w:rPr>
          <w:sz w:val="24"/>
        </w:rPr>
        <w:sym w:font="Symbol" w:char="F02A"/>
      </w:r>
    </w:p>
    <w:p w14:paraId="4547DAF9" w14:textId="77777777" w:rsidR="00FF50E7" w:rsidRDefault="00FF50E7" w:rsidP="006107AB">
      <w:pPr>
        <w:rPr>
          <w:sz w:val="24"/>
        </w:rPr>
      </w:pPr>
    </w:p>
    <w:p w14:paraId="70A86CA1" w14:textId="77777777" w:rsidR="00FF50E7" w:rsidRDefault="006B738E" w:rsidP="006107AB">
      <w:pPr>
        <w:rPr>
          <w:sz w:val="24"/>
        </w:rPr>
      </w:pPr>
      <w:hyperlink r:id="rId383" w:anchor="t274" w:history="1">
        <w:r w:rsidR="00FF50E7" w:rsidRPr="00FF50E7">
          <w:rPr>
            <w:rStyle w:val="Hyperlink"/>
          </w:rPr>
          <w:t>24</w:t>
        </w:r>
        <w:r w:rsidR="001B0845">
          <w:rPr>
            <w:rStyle w:val="Hyperlink"/>
          </w:rPr>
          <w:t>7</w:t>
        </w:r>
        <w:r w:rsidR="00FF50E7" w:rsidRPr="00FF50E7">
          <w:rPr>
            <w:rStyle w:val="Hyperlink"/>
          </w:rPr>
          <w:t>.</w:t>
        </w:r>
      </w:hyperlink>
      <w:r w:rsidR="00FF50E7">
        <w:rPr>
          <w:sz w:val="24"/>
        </w:rPr>
        <w:t xml:space="preserve"> (LK 1994)</w:t>
      </w:r>
    </w:p>
    <w:p w14:paraId="085C4518" w14:textId="77777777" w:rsidR="00FF50E7" w:rsidRDefault="00FF50E7" w:rsidP="006107AB">
      <w:pPr>
        <w:rPr>
          <w:sz w:val="24"/>
        </w:rPr>
      </w:pPr>
      <w:r>
        <w:rPr>
          <w:sz w:val="24"/>
        </w:rPr>
        <w:t>Ein Behälter ist oben durch einen reibungsfrei beweglichen Kolben der Masse 3,25 kg und der Querschnittsfläche 4,0 dm² abgeschlossen.</w:t>
      </w:r>
    </w:p>
    <w:p w14:paraId="56D34CB6" w14:textId="77777777" w:rsidR="00FF50E7" w:rsidRDefault="00FF50E7" w:rsidP="006107AB">
      <w:pPr>
        <w:rPr>
          <w:sz w:val="24"/>
        </w:rPr>
      </w:pPr>
      <w:r>
        <w:rPr>
          <w:sz w:val="24"/>
        </w:rPr>
        <w:t>Im Behälter befinden sich im Ausgangszustand 40 Liter Helium (R = 2,077 kJ </w:t>
      </w:r>
      <w:r>
        <w:rPr>
          <w:sz w:val="24"/>
        </w:rPr>
        <w:sym w:font="Symbol" w:char="F0D7"/>
      </w:r>
      <w:r>
        <w:rPr>
          <w:sz w:val="24"/>
        </w:rPr>
        <w:t> kg</w:t>
      </w:r>
      <w:r w:rsidRPr="00FF50E7">
        <w:rPr>
          <w:sz w:val="24"/>
          <w:vertAlign w:val="superscript"/>
        </w:rPr>
        <w:t>-1</w:t>
      </w:r>
      <w:r>
        <w:rPr>
          <w:sz w:val="24"/>
        </w:rPr>
        <w:t> </w:t>
      </w:r>
      <w:r>
        <w:rPr>
          <w:sz w:val="24"/>
        </w:rPr>
        <w:sym w:font="Symbol" w:char="F0D7"/>
      </w:r>
      <w:r>
        <w:rPr>
          <w:sz w:val="24"/>
        </w:rPr>
        <w:t> K</w:t>
      </w:r>
      <w:r w:rsidRPr="00FF50E7">
        <w:rPr>
          <w:sz w:val="24"/>
          <w:vertAlign w:val="superscript"/>
        </w:rPr>
        <w:t>-1</w:t>
      </w:r>
      <w:r>
        <w:rPr>
          <w:sz w:val="24"/>
        </w:rPr>
        <w:t xml:space="preserve">; </w:t>
      </w:r>
      <w:proofErr w:type="spellStart"/>
      <w:r>
        <w:rPr>
          <w:sz w:val="24"/>
        </w:rPr>
        <w:t>c</w:t>
      </w:r>
      <w:r w:rsidRPr="00FF50E7">
        <w:rPr>
          <w:sz w:val="24"/>
          <w:vertAlign w:val="subscript"/>
        </w:rPr>
        <w:t>p</w:t>
      </w:r>
      <w:proofErr w:type="spellEnd"/>
      <w:r>
        <w:rPr>
          <w:sz w:val="24"/>
        </w:rPr>
        <w:t>  = 5,238 kJ </w:t>
      </w:r>
      <w:r>
        <w:rPr>
          <w:sz w:val="24"/>
        </w:rPr>
        <w:sym w:font="Symbol" w:char="F0D7"/>
      </w:r>
      <w:r>
        <w:rPr>
          <w:sz w:val="24"/>
        </w:rPr>
        <w:t> kg</w:t>
      </w:r>
      <w:r w:rsidRPr="00FF50E7">
        <w:rPr>
          <w:sz w:val="24"/>
          <w:vertAlign w:val="superscript"/>
        </w:rPr>
        <w:t>-1</w:t>
      </w:r>
      <w:r>
        <w:rPr>
          <w:sz w:val="24"/>
        </w:rPr>
        <w:t> </w:t>
      </w:r>
      <w:r>
        <w:rPr>
          <w:sz w:val="24"/>
        </w:rPr>
        <w:sym w:font="Symbol" w:char="F0D7"/>
      </w:r>
      <w:r>
        <w:rPr>
          <w:sz w:val="24"/>
        </w:rPr>
        <w:t> K</w:t>
      </w:r>
      <w:r w:rsidRPr="00FF50E7">
        <w:rPr>
          <w:sz w:val="24"/>
          <w:vertAlign w:val="superscript"/>
        </w:rPr>
        <w:t>-1</w:t>
      </w:r>
      <w:r>
        <w:rPr>
          <w:sz w:val="24"/>
        </w:rPr>
        <w:t xml:space="preserve">) der Temperatur </w:t>
      </w:r>
      <w:r w:rsidR="00FE2521">
        <w:rPr>
          <w:sz w:val="24"/>
        </w:rPr>
        <w:t>20</w:t>
      </w:r>
      <w:r>
        <w:rPr>
          <w:sz w:val="24"/>
        </w:rPr>
        <w:t>°C. Der äußere Luftdruck beträgt 101 hPa.</w:t>
      </w:r>
    </w:p>
    <w:p w14:paraId="0332B54B" w14:textId="77777777" w:rsidR="00FF50E7" w:rsidRDefault="00FF50E7" w:rsidP="006107AB">
      <w:pPr>
        <w:rPr>
          <w:sz w:val="24"/>
        </w:rPr>
      </w:pPr>
      <w:r w:rsidRPr="00FF50E7">
        <w:rPr>
          <w:b/>
          <w:sz w:val="24"/>
        </w:rPr>
        <w:t>a)</w:t>
      </w:r>
      <w:r>
        <w:rPr>
          <w:sz w:val="24"/>
        </w:rPr>
        <w:t xml:space="preserve"> </w:t>
      </w:r>
      <w:r w:rsidR="00F131A9">
        <w:rPr>
          <w:sz w:val="24"/>
        </w:rPr>
        <w:t>Zeigen Sie durch eine Berechnung, dass der Druck in dem Behälter 1021 hPa beträgt.</w:t>
      </w:r>
    </w:p>
    <w:p w14:paraId="4B61A32F" w14:textId="77777777" w:rsidR="007063BA" w:rsidRDefault="007063BA" w:rsidP="006107AB">
      <w:pPr>
        <w:rPr>
          <w:sz w:val="24"/>
        </w:rPr>
      </w:pPr>
      <w:r w:rsidRPr="003A5613">
        <w:rPr>
          <w:b/>
          <w:sz w:val="24"/>
        </w:rPr>
        <w:t>b)</w:t>
      </w:r>
      <w:r>
        <w:rPr>
          <w:sz w:val="24"/>
        </w:rPr>
        <w:t xml:space="preserve"> Leiten Sie, ausgehend von der Gleichung </w:t>
      </w:r>
    </w:p>
    <w:p w14:paraId="7BBE30F8" w14:textId="77777777" w:rsidR="007063BA" w:rsidRDefault="007063BA" w:rsidP="006107AB">
      <w:pPr>
        <w:rPr>
          <w:sz w:val="24"/>
        </w:rPr>
      </w:pPr>
      <w:r w:rsidRPr="007063BA">
        <w:rPr>
          <w:position w:val="-10"/>
          <w:sz w:val="24"/>
        </w:rPr>
        <w:object w:dxaOrig="1300" w:dyaOrig="300" w14:anchorId="0978607C">
          <v:shape id="_x0000_i1110" type="#_x0000_t75" style="width:65.1pt;height:15.3pt" o:ole="">
            <v:imagedata r:id="rId384" o:title=""/>
          </v:shape>
          <o:OLEObject Type="Embed" ProgID="Equation.DSMT4" ShapeID="_x0000_i1110" DrawAspect="Content" ObjectID="_1735307510" r:id="rId385"/>
        </w:object>
      </w:r>
    </w:p>
    <w:p w14:paraId="4A698457" w14:textId="77777777" w:rsidR="007063BA" w:rsidRDefault="007063BA" w:rsidP="006107AB">
      <w:pPr>
        <w:rPr>
          <w:sz w:val="24"/>
        </w:rPr>
      </w:pPr>
      <w:r>
        <w:rPr>
          <w:sz w:val="24"/>
        </w:rPr>
        <w:t>eine Beziehung zur Berechnung der Dichte des Heliums her.</w:t>
      </w:r>
      <w:r>
        <w:rPr>
          <w:sz w:val="24"/>
        </w:rPr>
        <w:br/>
      </w:r>
      <w:r w:rsidR="00F131A9">
        <w:rPr>
          <w:sz w:val="24"/>
        </w:rPr>
        <w:t>Berechnen Sie die Dichte des Heliums in dem Behälter.</w:t>
      </w:r>
    </w:p>
    <w:p w14:paraId="4D06ED53" w14:textId="77777777" w:rsidR="00F131A9" w:rsidRDefault="00FA7D11" w:rsidP="006107AB">
      <w:pPr>
        <w:rPr>
          <w:sz w:val="24"/>
        </w:rPr>
      </w:pPr>
      <w:r w:rsidRPr="00FA7D11">
        <w:rPr>
          <w:b/>
          <w:sz w:val="24"/>
        </w:rPr>
        <w:t>c)</w:t>
      </w:r>
      <w:r>
        <w:rPr>
          <w:sz w:val="24"/>
        </w:rPr>
        <w:t xml:space="preserve"> Durch Wärmeeinstrahlung erwärmt sich das Gas; dadurch wird der Kolben um 5,0 cm gehoben. Berechnen Sie die Temperaturerhöhung des Heliums.</w:t>
      </w:r>
      <w:r>
        <w:rPr>
          <w:sz w:val="24"/>
        </w:rPr>
        <w:br/>
        <w:t>Berechnen Sie weiterhin die Wärme, die von außen zugeführt werden muss sowie die verrichtete Volumenarbeit.</w:t>
      </w:r>
    </w:p>
    <w:p w14:paraId="1DCB5C53" w14:textId="77777777" w:rsidR="00D774AA" w:rsidRDefault="00D774AA" w:rsidP="006107AB">
      <w:pPr>
        <w:rPr>
          <w:sz w:val="24"/>
        </w:rPr>
      </w:pPr>
      <w:r w:rsidRPr="00D774AA">
        <w:rPr>
          <w:b/>
          <w:sz w:val="24"/>
        </w:rPr>
        <w:t>d)</w:t>
      </w:r>
      <w:r>
        <w:rPr>
          <w:sz w:val="24"/>
        </w:rPr>
        <w:t xml:space="preserve"> Der Kolben wird nun isotherm in seine Ausgangslage zurückgeschoben. Berechnen Sie die dabei am System verrichtete Arbeit.</w:t>
      </w:r>
    </w:p>
    <w:p w14:paraId="1DA1A775" w14:textId="77777777" w:rsidR="00FA7D11" w:rsidRDefault="00FA7D11" w:rsidP="006107AB">
      <w:pPr>
        <w:rPr>
          <w:sz w:val="24"/>
        </w:rPr>
      </w:pPr>
    </w:p>
    <w:p w14:paraId="5DA1FC08" w14:textId="77777777" w:rsidR="00FF50E7" w:rsidRDefault="00FF50E7" w:rsidP="006107AB">
      <w:pPr>
        <w:rPr>
          <w:sz w:val="24"/>
        </w:rPr>
      </w:pPr>
    </w:p>
    <w:p w14:paraId="2A4EB884" w14:textId="77777777" w:rsidR="00FF50E7" w:rsidRDefault="00FF50E7" w:rsidP="006107AB">
      <w:pPr>
        <w:rPr>
          <w:sz w:val="24"/>
        </w:rPr>
      </w:pPr>
    </w:p>
    <w:p w14:paraId="2909723A" w14:textId="77777777" w:rsidR="00FF50E7" w:rsidRDefault="00FF50E7" w:rsidP="006107AB">
      <w:pPr>
        <w:rPr>
          <w:sz w:val="24"/>
        </w:rPr>
      </w:pPr>
    </w:p>
    <w:p w14:paraId="6A6FDF7A" w14:textId="77777777" w:rsidR="00FF50E7" w:rsidRDefault="00FF50E7" w:rsidP="006107AB">
      <w:pPr>
        <w:rPr>
          <w:sz w:val="24"/>
        </w:rPr>
      </w:pPr>
    </w:p>
    <w:p w14:paraId="60DD454D" w14:textId="77777777" w:rsidR="00FF50E7" w:rsidRDefault="00FF50E7" w:rsidP="006107AB"/>
    <w:p w14:paraId="23B89016" w14:textId="77777777" w:rsidR="00964BD4" w:rsidRPr="00A117BC" w:rsidRDefault="00964BD4" w:rsidP="00A117BC"/>
    <w:sectPr w:rsidR="00964BD4" w:rsidRPr="00A117BC" w:rsidSect="00E3186B">
      <w:headerReference w:type="default" r:id="rId386"/>
      <w:footerReference w:type="default" r:id="rId387"/>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75AF5F" w14:textId="77777777" w:rsidR="00BD1EF5" w:rsidRDefault="00BD1EF5">
      <w:r>
        <w:separator/>
      </w:r>
    </w:p>
    <w:p w14:paraId="52D59CD6" w14:textId="77777777" w:rsidR="00BD1EF5" w:rsidRDefault="00BD1EF5"/>
  </w:endnote>
  <w:endnote w:type="continuationSeparator" w:id="0">
    <w:p w14:paraId="49D4E2CC" w14:textId="77777777" w:rsidR="00BD1EF5" w:rsidRDefault="00BD1EF5">
      <w:r>
        <w:continuationSeparator/>
      </w:r>
    </w:p>
    <w:p w14:paraId="070D8880" w14:textId="77777777" w:rsidR="00BD1EF5" w:rsidRDefault="00BD1E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ymbolProp BT">
    <w:altName w:val="Symbol"/>
    <w:charset w:val="02"/>
    <w:family w:val="auto"/>
    <w:pitch w:val="variable"/>
    <w:sig w:usb0="00000000" w:usb1="10000000" w:usb2="00000000" w:usb3="00000000" w:csb0="80000000" w:csb1="00000000"/>
  </w:font>
  <w:font w:name="ArialMT">
    <w:altName w:val="Arial"/>
    <w:panose1 w:val="00000000000000000000"/>
    <w:charset w:val="00"/>
    <w:family w:val="swiss"/>
    <w:notTrueType/>
    <w:pitch w:val="default"/>
    <w:sig w:usb0="00000003" w:usb1="00000000" w:usb2="00000000" w:usb3="00000000" w:csb0="00000001" w:csb1="00000000"/>
  </w:font>
  <w:font w:name="Arial-ItalicMT">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FE4DCA" w14:textId="77777777" w:rsidR="00BD1EF5" w:rsidRDefault="00BD1EF5">
    <w:pPr>
      <w:pStyle w:val="Fuzeile"/>
    </w:pPr>
    <w:r>
      <w:t xml:space="preserve">Seite </w:t>
    </w:r>
    <w:r>
      <w:fldChar w:fldCharType="begin"/>
    </w:r>
    <w:r>
      <w:instrText xml:space="preserve"> PAGE </w:instrText>
    </w:r>
    <w:r>
      <w:fldChar w:fldCharType="separate"/>
    </w:r>
    <w:r w:rsidR="006B738E">
      <w:rPr>
        <w:noProof/>
      </w:rPr>
      <w:t>21</w:t>
    </w:r>
    <w:r>
      <w:fldChar w:fldCharType="end"/>
    </w:r>
    <w:r>
      <w:t xml:space="preserve"> von </w:t>
    </w:r>
    <w:r>
      <w:rPr>
        <w:noProof/>
      </w:rPr>
      <w:fldChar w:fldCharType="begin"/>
    </w:r>
    <w:r>
      <w:rPr>
        <w:noProof/>
      </w:rPr>
      <w:instrText xml:space="preserve"> NUMPAGES </w:instrText>
    </w:r>
    <w:r>
      <w:rPr>
        <w:noProof/>
      </w:rPr>
      <w:fldChar w:fldCharType="separate"/>
    </w:r>
    <w:r w:rsidR="006B738E">
      <w:rPr>
        <w:noProof/>
      </w:rPr>
      <w:t>51</w:t>
    </w:r>
    <w:r>
      <w:rPr>
        <w:noProof/>
      </w:rPr>
      <w:fldChar w:fldCharType="end"/>
    </w:r>
  </w:p>
  <w:p w14:paraId="6CFB123A" w14:textId="77777777" w:rsidR="00BD1EF5" w:rsidRDefault="00BD1EF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1A37CF" w14:textId="77777777" w:rsidR="00BD1EF5" w:rsidRDefault="00BD1EF5">
      <w:r>
        <w:separator/>
      </w:r>
    </w:p>
    <w:p w14:paraId="0ADBDF79" w14:textId="77777777" w:rsidR="00BD1EF5" w:rsidRDefault="00BD1EF5"/>
  </w:footnote>
  <w:footnote w:type="continuationSeparator" w:id="0">
    <w:p w14:paraId="46D1ADDD" w14:textId="77777777" w:rsidR="00BD1EF5" w:rsidRDefault="00BD1EF5">
      <w:r>
        <w:continuationSeparator/>
      </w:r>
    </w:p>
    <w:p w14:paraId="7507CF8C" w14:textId="77777777" w:rsidR="00BD1EF5" w:rsidRDefault="00BD1EF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FE2FF3" w14:textId="77777777" w:rsidR="00BD1EF5" w:rsidRDefault="00BD1EF5">
    <w:pPr>
      <w:pStyle w:val="Kopfzeile"/>
    </w:pPr>
    <w:proofErr w:type="spellStart"/>
    <w:r>
      <w:t>Pittys</w:t>
    </w:r>
    <w:proofErr w:type="spellEnd"/>
    <w:r>
      <w:t xml:space="preserve"> Physikaufgaben - Thermodynamik</w:t>
    </w:r>
  </w:p>
  <w:p w14:paraId="4582583E" w14:textId="77777777" w:rsidR="00BD1EF5" w:rsidRDefault="00BD1EF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4DD105D"/>
    <w:multiLevelType w:val="hybridMultilevel"/>
    <w:tmpl w:val="851E475E"/>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2BE3712F"/>
    <w:multiLevelType w:val="multilevel"/>
    <w:tmpl w:val="D5C6AA1E"/>
    <w:lvl w:ilvl="0">
      <w:start w:val="1"/>
      <w:numFmt w:val="bullet"/>
      <w:lvlText w:val=""/>
      <w:lvlJc w:val="left"/>
      <w:pPr>
        <w:tabs>
          <w:tab w:val="num" w:pos="360"/>
        </w:tabs>
        <w:ind w:left="360" w:hanging="360"/>
      </w:pPr>
      <w:rPr>
        <w:rFonts w:ascii="Wingdings" w:hAnsi="Wingdings"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2452BF4"/>
    <w:multiLevelType w:val="multilevel"/>
    <w:tmpl w:val="BBD0D22C"/>
    <w:lvl w:ilvl="0">
      <w:start w:val="1"/>
      <w:numFmt w:val="bullet"/>
      <w:lvlText w:val=""/>
      <w:lvlJc w:val="left"/>
      <w:pPr>
        <w:tabs>
          <w:tab w:val="num" w:pos="360"/>
        </w:tabs>
        <w:ind w:left="360" w:hanging="360"/>
      </w:pPr>
      <w:rPr>
        <w:rFonts w:ascii="Wingdings" w:hAnsi="Wingdings"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34D924B1"/>
    <w:multiLevelType w:val="hybridMultilevel"/>
    <w:tmpl w:val="C69AB804"/>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9E95B50"/>
    <w:multiLevelType w:val="multilevel"/>
    <w:tmpl w:val="BF826AE8"/>
    <w:lvl w:ilvl="0">
      <w:start w:val="1"/>
      <w:numFmt w:val="bullet"/>
      <w:lvlText w:val=""/>
      <w:lvlJc w:val="left"/>
      <w:pPr>
        <w:tabs>
          <w:tab w:val="num" w:pos="360"/>
        </w:tabs>
        <w:ind w:left="360" w:hanging="360"/>
      </w:pPr>
      <w:rPr>
        <w:rFonts w:ascii="Wingdings" w:hAnsi="Wingdings"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0"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2"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3"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56400C85"/>
    <w:multiLevelType w:val="multilevel"/>
    <w:tmpl w:val="D3CA6920"/>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7"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9" w15:restartNumberingAfterBreak="0">
    <w:nsid w:val="63E63BE6"/>
    <w:multiLevelType w:val="multilevel"/>
    <w:tmpl w:val="68446A3E"/>
    <w:lvl w:ilvl="0">
      <w:start w:val="1"/>
      <w:numFmt w:val="bullet"/>
      <w:lvlText w:val=""/>
      <w:lvlJc w:val="left"/>
      <w:pPr>
        <w:tabs>
          <w:tab w:val="num" w:pos="360"/>
        </w:tabs>
        <w:ind w:left="360" w:hanging="360"/>
      </w:pPr>
      <w:rPr>
        <w:rFonts w:ascii="Wingdings" w:hAnsi="Wingdings"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F35244D"/>
    <w:multiLevelType w:val="hybridMultilevel"/>
    <w:tmpl w:val="742642E0"/>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F420ADB"/>
    <w:multiLevelType w:val="hybridMultilevel"/>
    <w:tmpl w:val="C368F54C"/>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B4587B"/>
    <w:multiLevelType w:val="hybridMultilevel"/>
    <w:tmpl w:val="AAF29D64"/>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0B59C1"/>
    <w:multiLevelType w:val="hybridMultilevel"/>
    <w:tmpl w:val="149E515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6"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8"/>
  </w:num>
  <w:num w:numId="3">
    <w:abstractNumId w:val="0"/>
  </w:num>
  <w:num w:numId="4">
    <w:abstractNumId w:val="24"/>
  </w:num>
  <w:num w:numId="5">
    <w:abstractNumId w:val="28"/>
  </w:num>
  <w:num w:numId="6">
    <w:abstractNumId w:val="24"/>
  </w:num>
  <w:num w:numId="7">
    <w:abstractNumId w:val="15"/>
  </w:num>
  <w:num w:numId="8">
    <w:abstractNumId w:val="16"/>
  </w:num>
  <w:num w:numId="9">
    <w:abstractNumId w:val="23"/>
  </w:num>
  <w:num w:numId="10">
    <w:abstractNumId w:val="14"/>
  </w:num>
  <w:num w:numId="11">
    <w:abstractNumId w:val="7"/>
  </w:num>
  <w:num w:numId="12">
    <w:abstractNumId w:val="20"/>
  </w:num>
  <w:num w:numId="13">
    <w:abstractNumId w:val="22"/>
  </w:num>
  <w:num w:numId="14">
    <w:abstractNumId w:val="27"/>
  </w:num>
  <w:num w:numId="15">
    <w:abstractNumId w:val="19"/>
  </w:num>
  <w:num w:numId="16">
    <w:abstractNumId w:val="2"/>
  </w:num>
  <w:num w:numId="17">
    <w:abstractNumId w:val="36"/>
  </w:num>
  <w:num w:numId="18">
    <w:abstractNumId w:val="30"/>
  </w:num>
  <w:num w:numId="19">
    <w:abstractNumId w:val="18"/>
  </w:num>
  <w:num w:numId="20">
    <w:abstractNumId w:val="4"/>
  </w:num>
  <w:num w:numId="21">
    <w:abstractNumId w:val="10"/>
  </w:num>
  <w:num w:numId="22">
    <w:abstractNumId w:val="17"/>
  </w:num>
  <w:num w:numId="23">
    <w:abstractNumId w:val="8"/>
  </w:num>
  <w:num w:numId="24">
    <w:abstractNumId w:val="37"/>
  </w:num>
  <w:num w:numId="25">
    <w:abstractNumId w:val="5"/>
  </w:num>
  <w:num w:numId="26">
    <w:abstractNumId w:val="35"/>
  </w:num>
  <w:num w:numId="27">
    <w:abstractNumId w:val="26"/>
  </w:num>
  <w:num w:numId="28">
    <w:abstractNumId w:val="3"/>
  </w:num>
  <w:num w:numId="29">
    <w:abstractNumId w:val="21"/>
  </w:num>
  <w:num w:numId="30">
    <w:abstractNumId w:val="9"/>
  </w:num>
  <w:num w:numId="31">
    <w:abstractNumId w:val="13"/>
  </w:num>
  <w:num w:numId="32">
    <w:abstractNumId w:val="29"/>
  </w:num>
  <w:num w:numId="33">
    <w:abstractNumId w:val="11"/>
  </w:num>
  <w:num w:numId="34">
    <w:abstractNumId w:val="25"/>
  </w:num>
  <w:num w:numId="35">
    <w:abstractNumId w:val="31"/>
  </w:num>
  <w:num w:numId="36">
    <w:abstractNumId w:val="32"/>
  </w:num>
  <w:num w:numId="37">
    <w:abstractNumId w:val="6"/>
  </w:num>
  <w:num w:numId="38">
    <w:abstractNumId w:val="12"/>
  </w:num>
  <w:num w:numId="39">
    <w:abstractNumId w:val="33"/>
  </w:num>
  <w:num w:numId="40">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activeWritingStyle w:appName="MSWord" w:lang="it-IT" w:vendorID="64" w:dllVersion="6" w:nlCheck="1" w:checkStyle="0"/>
  <w:activeWritingStyle w:appName="MSWord" w:lang="de-DE" w:vendorID="64" w:dllVersion="6" w:nlCheck="1" w:checkStyle="1"/>
  <w:activeWritingStyle w:appName="MSWord" w:lang="de-DE" w:vendorID="64" w:dllVersion="4096" w:nlCheck="1" w:checkStyle="0"/>
  <w:activeWritingStyle w:appName="MSWord" w:lang="de-DE" w:vendorID="64" w:dllVersion="131078" w:nlCheck="1" w:checkStyle="1"/>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107AB"/>
    <w:rsid w:val="00001640"/>
    <w:rsid w:val="00005880"/>
    <w:rsid w:val="000227A0"/>
    <w:rsid w:val="00024B19"/>
    <w:rsid w:val="00026725"/>
    <w:rsid w:val="0003313D"/>
    <w:rsid w:val="00043DC9"/>
    <w:rsid w:val="00044767"/>
    <w:rsid w:val="000550AC"/>
    <w:rsid w:val="00060213"/>
    <w:rsid w:val="00060930"/>
    <w:rsid w:val="00072284"/>
    <w:rsid w:val="00096AB2"/>
    <w:rsid w:val="000A5831"/>
    <w:rsid w:val="000A75DA"/>
    <w:rsid w:val="000B2111"/>
    <w:rsid w:val="000B39AE"/>
    <w:rsid w:val="000D5B42"/>
    <w:rsid w:val="000D7ACF"/>
    <w:rsid w:val="000E2DD6"/>
    <w:rsid w:val="000E7159"/>
    <w:rsid w:val="000F1192"/>
    <w:rsid w:val="000F2F83"/>
    <w:rsid w:val="000F44EC"/>
    <w:rsid w:val="0011261C"/>
    <w:rsid w:val="00115F25"/>
    <w:rsid w:val="001200D4"/>
    <w:rsid w:val="00121C35"/>
    <w:rsid w:val="001223AF"/>
    <w:rsid w:val="0012367E"/>
    <w:rsid w:val="0013015D"/>
    <w:rsid w:val="00131B71"/>
    <w:rsid w:val="00143F49"/>
    <w:rsid w:val="00146545"/>
    <w:rsid w:val="00156974"/>
    <w:rsid w:val="00170126"/>
    <w:rsid w:val="00170D4C"/>
    <w:rsid w:val="001753CB"/>
    <w:rsid w:val="0017696A"/>
    <w:rsid w:val="0019183D"/>
    <w:rsid w:val="001B0845"/>
    <w:rsid w:val="001B4603"/>
    <w:rsid w:val="001C46EE"/>
    <w:rsid w:val="001E3C25"/>
    <w:rsid w:val="001E3D9B"/>
    <w:rsid w:val="001F5E7B"/>
    <w:rsid w:val="002049FD"/>
    <w:rsid w:val="00210A4B"/>
    <w:rsid w:val="002120C4"/>
    <w:rsid w:val="00216312"/>
    <w:rsid w:val="00227470"/>
    <w:rsid w:val="00230108"/>
    <w:rsid w:val="00231E93"/>
    <w:rsid w:val="00246A55"/>
    <w:rsid w:val="0025013F"/>
    <w:rsid w:val="002519B1"/>
    <w:rsid w:val="00280F0A"/>
    <w:rsid w:val="00287677"/>
    <w:rsid w:val="0029204D"/>
    <w:rsid w:val="00293DBA"/>
    <w:rsid w:val="00294369"/>
    <w:rsid w:val="002B09A9"/>
    <w:rsid w:val="002B31F8"/>
    <w:rsid w:val="002C1070"/>
    <w:rsid w:val="002C5FE2"/>
    <w:rsid w:val="002D20E0"/>
    <w:rsid w:val="002E1CD8"/>
    <w:rsid w:val="002E7C84"/>
    <w:rsid w:val="002F0C92"/>
    <w:rsid w:val="002F208E"/>
    <w:rsid w:val="00300670"/>
    <w:rsid w:val="00311A80"/>
    <w:rsid w:val="0032129B"/>
    <w:rsid w:val="00325308"/>
    <w:rsid w:val="00326B7C"/>
    <w:rsid w:val="003300A7"/>
    <w:rsid w:val="00344C27"/>
    <w:rsid w:val="00352E43"/>
    <w:rsid w:val="0036264B"/>
    <w:rsid w:val="003628AC"/>
    <w:rsid w:val="00365AE2"/>
    <w:rsid w:val="00381566"/>
    <w:rsid w:val="003955E5"/>
    <w:rsid w:val="00395B3D"/>
    <w:rsid w:val="003A1FCD"/>
    <w:rsid w:val="003A303E"/>
    <w:rsid w:val="003A3C54"/>
    <w:rsid w:val="003A5613"/>
    <w:rsid w:val="003B7079"/>
    <w:rsid w:val="003B7349"/>
    <w:rsid w:val="003C1BD7"/>
    <w:rsid w:val="003C2D2A"/>
    <w:rsid w:val="003C765C"/>
    <w:rsid w:val="003D5850"/>
    <w:rsid w:val="003E671A"/>
    <w:rsid w:val="003F1417"/>
    <w:rsid w:val="003F4A4C"/>
    <w:rsid w:val="00400782"/>
    <w:rsid w:val="0040232B"/>
    <w:rsid w:val="00411A2E"/>
    <w:rsid w:val="004130B9"/>
    <w:rsid w:val="0041521A"/>
    <w:rsid w:val="0041578D"/>
    <w:rsid w:val="004456F9"/>
    <w:rsid w:val="00453A8C"/>
    <w:rsid w:val="00454C56"/>
    <w:rsid w:val="00454C5F"/>
    <w:rsid w:val="004565EA"/>
    <w:rsid w:val="00465511"/>
    <w:rsid w:val="004809B6"/>
    <w:rsid w:val="00487CD1"/>
    <w:rsid w:val="00494018"/>
    <w:rsid w:val="004A2A47"/>
    <w:rsid w:val="004A5ABB"/>
    <w:rsid w:val="004B0020"/>
    <w:rsid w:val="004B1A37"/>
    <w:rsid w:val="004C07F4"/>
    <w:rsid w:val="004D7039"/>
    <w:rsid w:val="004E7C06"/>
    <w:rsid w:val="004F1E16"/>
    <w:rsid w:val="004F77B6"/>
    <w:rsid w:val="004F789A"/>
    <w:rsid w:val="0051152C"/>
    <w:rsid w:val="00517B19"/>
    <w:rsid w:val="00526C20"/>
    <w:rsid w:val="005272E4"/>
    <w:rsid w:val="00531F4A"/>
    <w:rsid w:val="005615F1"/>
    <w:rsid w:val="005673B9"/>
    <w:rsid w:val="005703D7"/>
    <w:rsid w:val="00581669"/>
    <w:rsid w:val="005953A6"/>
    <w:rsid w:val="00597BA2"/>
    <w:rsid w:val="005A1682"/>
    <w:rsid w:val="005A16E9"/>
    <w:rsid w:val="005A1C46"/>
    <w:rsid w:val="005A56FA"/>
    <w:rsid w:val="005A6F75"/>
    <w:rsid w:val="005B24D4"/>
    <w:rsid w:val="005B2EA7"/>
    <w:rsid w:val="005C0721"/>
    <w:rsid w:val="005C59C8"/>
    <w:rsid w:val="005E1E34"/>
    <w:rsid w:val="005E351C"/>
    <w:rsid w:val="00600947"/>
    <w:rsid w:val="0060199F"/>
    <w:rsid w:val="006107AB"/>
    <w:rsid w:val="0061482F"/>
    <w:rsid w:val="00617FF5"/>
    <w:rsid w:val="006267B6"/>
    <w:rsid w:val="00635F1F"/>
    <w:rsid w:val="00647D77"/>
    <w:rsid w:val="00665E54"/>
    <w:rsid w:val="006741C1"/>
    <w:rsid w:val="00682435"/>
    <w:rsid w:val="00687631"/>
    <w:rsid w:val="006A079D"/>
    <w:rsid w:val="006A14A3"/>
    <w:rsid w:val="006B507D"/>
    <w:rsid w:val="006B5BB5"/>
    <w:rsid w:val="006B738E"/>
    <w:rsid w:val="006C4334"/>
    <w:rsid w:val="006C4565"/>
    <w:rsid w:val="006D22C4"/>
    <w:rsid w:val="006E5A65"/>
    <w:rsid w:val="006F6E18"/>
    <w:rsid w:val="00700E2B"/>
    <w:rsid w:val="00705F70"/>
    <w:rsid w:val="007063BA"/>
    <w:rsid w:val="00711A4F"/>
    <w:rsid w:val="00711A86"/>
    <w:rsid w:val="007144CB"/>
    <w:rsid w:val="0072369D"/>
    <w:rsid w:val="0072617F"/>
    <w:rsid w:val="00732F3D"/>
    <w:rsid w:val="00740B9A"/>
    <w:rsid w:val="00751C77"/>
    <w:rsid w:val="007723A5"/>
    <w:rsid w:val="00776A96"/>
    <w:rsid w:val="00785D97"/>
    <w:rsid w:val="00786F4D"/>
    <w:rsid w:val="00787012"/>
    <w:rsid w:val="00790577"/>
    <w:rsid w:val="007A3824"/>
    <w:rsid w:val="007D1836"/>
    <w:rsid w:val="007D2281"/>
    <w:rsid w:val="007D4928"/>
    <w:rsid w:val="007D53E0"/>
    <w:rsid w:val="007D657B"/>
    <w:rsid w:val="007E19AE"/>
    <w:rsid w:val="007F4A61"/>
    <w:rsid w:val="007F671A"/>
    <w:rsid w:val="0080448B"/>
    <w:rsid w:val="00807A71"/>
    <w:rsid w:val="008108BE"/>
    <w:rsid w:val="0082124E"/>
    <w:rsid w:val="00826E72"/>
    <w:rsid w:val="00827F43"/>
    <w:rsid w:val="008315AD"/>
    <w:rsid w:val="00856F33"/>
    <w:rsid w:val="00860806"/>
    <w:rsid w:val="00871C51"/>
    <w:rsid w:val="008812C3"/>
    <w:rsid w:val="008976EF"/>
    <w:rsid w:val="008A26C3"/>
    <w:rsid w:val="008C441E"/>
    <w:rsid w:val="008E156C"/>
    <w:rsid w:val="008E7437"/>
    <w:rsid w:val="00902AE4"/>
    <w:rsid w:val="00907379"/>
    <w:rsid w:val="00914205"/>
    <w:rsid w:val="00916DC8"/>
    <w:rsid w:val="0092042F"/>
    <w:rsid w:val="0092066B"/>
    <w:rsid w:val="009247AC"/>
    <w:rsid w:val="00926A72"/>
    <w:rsid w:val="00933650"/>
    <w:rsid w:val="00935418"/>
    <w:rsid w:val="00964BD4"/>
    <w:rsid w:val="009833D9"/>
    <w:rsid w:val="009A1DB8"/>
    <w:rsid w:val="009B03F3"/>
    <w:rsid w:val="009C00A0"/>
    <w:rsid w:val="009D5818"/>
    <w:rsid w:val="009F24AE"/>
    <w:rsid w:val="009F68EA"/>
    <w:rsid w:val="00A05E66"/>
    <w:rsid w:val="00A117BC"/>
    <w:rsid w:val="00A2417F"/>
    <w:rsid w:val="00A32A20"/>
    <w:rsid w:val="00A33CEF"/>
    <w:rsid w:val="00A44393"/>
    <w:rsid w:val="00A47E32"/>
    <w:rsid w:val="00A541B6"/>
    <w:rsid w:val="00A63FA0"/>
    <w:rsid w:val="00A66716"/>
    <w:rsid w:val="00A73E09"/>
    <w:rsid w:val="00A846B3"/>
    <w:rsid w:val="00A96F9D"/>
    <w:rsid w:val="00AB3C46"/>
    <w:rsid w:val="00AC07B8"/>
    <w:rsid w:val="00AE5007"/>
    <w:rsid w:val="00AF3B43"/>
    <w:rsid w:val="00AF57E6"/>
    <w:rsid w:val="00AF7B8F"/>
    <w:rsid w:val="00B1196E"/>
    <w:rsid w:val="00B2769D"/>
    <w:rsid w:val="00B310F7"/>
    <w:rsid w:val="00B42473"/>
    <w:rsid w:val="00B47181"/>
    <w:rsid w:val="00B515D0"/>
    <w:rsid w:val="00B566C7"/>
    <w:rsid w:val="00B66953"/>
    <w:rsid w:val="00B675BD"/>
    <w:rsid w:val="00B67659"/>
    <w:rsid w:val="00B81048"/>
    <w:rsid w:val="00B87D8A"/>
    <w:rsid w:val="00B87FD6"/>
    <w:rsid w:val="00B95E31"/>
    <w:rsid w:val="00BA17C6"/>
    <w:rsid w:val="00BA3290"/>
    <w:rsid w:val="00BA44BD"/>
    <w:rsid w:val="00BB1FFC"/>
    <w:rsid w:val="00BB3199"/>
    <w:rsid w:val="00BB6EF1"/>
    <w:rsid w:val="00BD1EF5"/>
    <w:rsid w:val="00BE3170"/>
    <w:rsid w:val="00C07553"/>
    <w:rsid w:val="00C16DE5"/>
    <w:rsid w:val="00C36180"/>
    <w:rsid w:val="00C62C4A"/>
    <w:rsid w:val="00C6646E"/>
    <w:rsid w:val="00C714FA"/>
    <w:rsid w:val="00C9291A"/>
    <w:rsid w:val="00CA50FD"/>
    <w:rsid w:val="00CB1485"/>
    <w:rsid w:val="00CB3F6E"/>
    <w:rsid w:val="00CB5991"/>
    <w:rsid w:val="00CB75CB"/>
    <w:rsid w:val="00CD6EF8"/>
    <w:rsid w:val="00CE31DE"/>
    <w:rsid w:val="00CE4106"/>
    <w:rsid w:val="00D11DAD"/>
    <w:rsid w:val="00D2274C"/>
    <w:rsid w:val="00D307F0"/>
    <w:rsid w:val="00D33D1C"/>
    <w:rsid w:val="00D504B1"/>
    <w:rsid w:val="00D57321"/>
    <w:rsid w:val="00D61896"/>
    <w:rsid w:val="00D763D0"/>
    <w:rsid w:val="00D774AA"/>
    <w:rsid w:val="00D96E47"/>
    <w:rsid w:val="00DA3985"/>
    <w:rsid w:val="00DA60E0"/>
    <w:rsid w:val="00DB7F8F"/>
    <w:rsid w:val="00DC3ADA"/>
    <w:rsid w:val="00DD36A9"/>
    <w:rsid w:val="00DE31EB"/>
    <w:rsid w:val="00DF244A"/>
    <w:rsid w:val="00DF3858"/>
    <w:rsid w:val="00E04151"/>
    <w:rsid w:val="00E20433"/>
    <w:rsid w:val="00E21A09"/>
    <w:rsid w:val="00E22A46"/>
    <w:rsid w:val="00E3186B"/>
    <w:rsid w:val="00E4060F"/>
    <w:rsid w:val="00E46FBA"/>
    <w:rsid w:val="00E56DC2"/>
    <w:rsid w:val="00E71588"/>
    <w:rsid w:val="00E72F45"/>
    <w:rsid w:val="00E86C47"/>
    <w:rsid w:val="00E95726"/>
    <w:rsid w:val="00EA179A"/>
    <w:rsid w:val="00EA3B27"/>
    <w:rsid w:val="00EA4904"/>
    <w:rsid w:val="00EC4B4C"/>
    <w:rsid w:val="00EF0A08"/>
    <w:rsid w:val="00EF7882"/>
    <w:rsid w:val="00F05B2B"/>
    <w:rsid w:val="00F131A9"/>
    <w:rsid w:val="00F146EC"/>
    <w:rsid w:val="00F2170B"/>
    <w:rsid w:val="00F46723"/>
    <w:rsid w:val="00F573C7"/>
    <w:rsid w:val="00F57B0D"/>
    <w:rsid w:val="00F622F6"/>
    <w:rsid w:val="00F64367"/>
    <w:rsid w:val="00F77E87"/>
    <w:rsid w:val="00F972F3"/>
    <w:rsid w:val="00F97E8E"/>
    <w:rsid w:val="00FA5E6E"/>
    <w:rsid w:val="00FA7D11"/>
    <w:rsid w:val="00FB25E6"/>
    <w:rsid w:val="00FB2B56"/>
    <w:rsid w:val="00FC6040"/>
    <w:rsid w:val="00FC685C"/>
    <w:rsid w:val="00FD77A9"/>
    <w:rsid w:val="00FE2521"/>
    <w:rsid w:val="00FE634F"/>
    <w:rsid w:val="00FF2980"/>
    <w:rsid w:val="00FF50E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
    <o:shapelayout v:ext="edit">
      <o:idmap v:ext="edit" data="1"/>
    </o:shapelayout>
  </w:shapeDefaults>
  <w:decimalSymbol w:val=","/>
  <w:listSeparator w:val=";"/>
  <w14:docId w14:val="65FE6A5D"/>
  <w15:chartTrackingRefBased/>
  <w15:docId w15:val="{A50EC9D5-EFC6-4FB8-AACA-DB6939E529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link w:val="berschrift5Zchn"/>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character" w:customStyle="1" w:styleId="berschrift5Zchn">
    <w:name w:val="Überschrift 5 Zchn"/>
    <w:link w:val="berschrift5"/>
    <w:rsid w:val="00D96E47"/>
    <w:rPr>
      <w:rFonts w:ascii="Arial" w:hAnsi="Arial"/>
      <w:b/>
      <w:i/>
      <w:sz w:val="26"/>
      <w:lang w:val="de-DE" w:eastAsia="de-DE" w:bidi="ar-SA"/>
    </w:rPr>
  </w:style>
  <w:style w:type="paragraph" w:styleId="Listenabsatz">
    <w:name w:val="List Paragraph"/>
    <w:basedOn w:val="Standard"/>
    <w:uiPriority w:val="34"/>
    <w:qFormat/>
    <w:rsid w:val="0082124E"/>
    <w:pPr>
      <w:spacing w:after="160"/>
      <w:ind w:left="720"/>
      <w:contextualSpacing/>
    </w:pPr>
    <w:rPr>
      <w:rFonts w:eastAsia="Calibri" w:cs="Arial"/>
      <w:szCs w:val="22"/>
      <w:lang w:eastAsia="en-US"/>
    </w:rPr>
  </w:style>
  <w:style w:type="character" w:customStyle="1" w:styleId="NichtaufgelsteErwhnung1">
    <w:name w:val="Nicht aufgelöste Erwähnung1"/>
    <w:basedOn w:val="Absatz-Standardschriftart"/>
    <w:uiPriority w:val="99"/>
    <w:semiHidden/>
    <w:unhideWhenUsed/>
    <w:rsid w:val="00001640"/>
    <w:rPr>
      <w:color w:val="605E5C"/>
      <w:shd w:val="clear" w:color="auto" w:fill="E1DFDD"/>
    </w:rPr>
  </w:style>
  <w:style w:type="paragraph" w:styleId="StandardWeb">
    <w:name w:val="Normal (Web)"/>
    <w:basedOn w:val="Standard"/>
    <w:uiPriority w:val="99"/>
    <w:unhideWhenUsed/>
    <w:rsid w:val="00BB3199"/>
    <w:pPr>
      <w:spacing w:before="100" w:beforeAutospacing="1" w:after="100" w:afterAutospacing="1"/>
    </w:pPr>
    <w:rPr>
      <w:rFonts w:ascii="Times New Roman" w:hAnsi="Times New Roman"/>
      <w:sz w:val="24"/>
      <w:szCs w:val="24"/>
    </w:rPr>
  </w:style>
  <w:style w:type="character" w:customStyle="1" w:styleId="NichtaufgelsteErwhnung2">
    <w:name w:val="Nicht aufgelöste Erwähnung2"/>
    <w:basedOn w:val="Absatz-Standardschriftart"/>
    <w:uiPriority w:val="99"/>
    <w:semiHidden/>
    <w:unhideWhenUsed/>
    <w:rsid w:val="000A75DA"/>
    <w:rPr>
      <w:color w:val="605E5C"/>
      <w:shd w:val="clear" w:color="auto" w:fill="E1DFDD"/>
    </w:rPr>
  </w:style>
  <w:style w:type="character" w:customStyle="1" w:styleId="UnresolvedMention">
    <w:name w:val="Unresolved Mention"/>
    <w:basedOn w:val="Absatz-Standardschriftart"/>
    <w:uiPriority w:val="99"/>
    <w:semiHidden/>
    <w:unhideWhenUsed/>
    <w:rsid w:val="00BD1E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9431812">
      <w:bodyDiv w:val="1"/>
      <w:marLeft w:val="0"/>
      <w:marRight w:val="0"/>
      <w:marTop w:val="0"/>
      <w:marBottom w:val="0"/>
      <w:divBdr>
        <w:top w:val="none" w:sz="0" w:space="0" w:color="auto"/>
        <w:left w:val="none" w:sz="0" w:space="0" w:color="auto"/>
        <w:bottom w:val="none" w:sz="0" w:space="0" w:color="auto"/>
        <w:right w:val="none" w:sz="0" w:space="0" w:color="auto"/>
      </w:divBdr>
    </w:div>
    <w:div w:id="726996821">
      <w:bodyDiv w:val="1"/>
      <w:marLeft w:val="0"/>
      <w:marRight w:val="0"/>
      <w:marTop w:val="0"/>
      <w:marBottom w:val="0"/>
      <w:divBdr>
        <w:top w:val="none" w:sz="0" w:space="0" w:color="auto"/>
        <w:left w:val="none" w:sz="0" w:space="0" w:color="auto"/>
        <w:bottom w:val="none" w:sz="0" w:space="0" w:color="auto"/>
        <w:right w:val="none" w:sz="0" w:space="0" w:color="auto"/>
      </w:divBdr>
    </w:div>
    <w:div w:id="887302228">
      <w:bodyDiv w:val="1"/>
      <w:marLeft w:val="0"/>
      <w:marRight w:val="0"/>
      <w:marTop w:val="0"/>
      <w:marBottom w:val="0"/>
      <w:divBdr>
        <w:top w:val="none" w:sz="0" w:space="0" w:color="auto"/>
        <w:left w:val="none" w:sz="0" w:space="0" w:color="auto"/>
        <w:bottom w:val="none" w:sz="0" w:space="0" w:color="auto"/>
        <w:right w:val="none" w:sz="0" w:space="0" w:color="auto"/>
      </w:divBdr>
      <w:divsChild>
        <w:div w:id="32003008">
          <w:marLeft w:val="0"/>
          <w:marRight w:val="0"/>
          <w:marTop w:val="0"/>
          <w:marBottom w:val="0"/>
          <w:divBdr>
            <w:top w:val="none" w:sz="0" w:space="0" w:color="auto"/>
            <w:left w:val="none" w:sz="0" w:space="0" w:color="auto"/>
            <w:bottom w:val="none" w:sz="0" w:space="0" w:color="auto"/>
            <w:right w:val="none" w:sz="0" w:space="0" w:color="auto"/>
          </w:divBdr>
        </w:div>
        <w:div w:id="74666347">
          <w:marLeft w:val="0"/>
          <w:marRight w:val="0"/>
          <w:marTop w:val="0"/>
          <w:marBottom w:val="0"/>
          <w:divBdr>
            <w:top w:val="none" w:sz="0" w:space="0" w:color="auto"/>
            <w:left w:val="none" w:sz="0" w:space="0" w:color="auto"/>
            <w:bottom w:val="none" w:sz="0" w:space="0" w:color="auto"/>
            <w:right w:val="none" w:sz="0" w:space="0" w:color="auto"/>
          </w:divBdr>
        </w:div>
        <w:div w:id="81340441">
          <w:marLeft w:val="0"/>
          <w:marRight w:val="0"/>
          <w:marTop w:val="0"/>
          <w:marBottom w:val="0"/>
          <w:divBdr>
            <w:top w:val="none" w:sz="0" w:space="0" w:color="auto"/>
            <w:left w:val="none" w:sz="0" w:space="0" w:color="auto"/>
            <w:bottom w:val="none" w:sz="0" w:space="0" w:color="auto"/>
            <w:right w:val="none" w:sz="0" w:space="0" w:color="auto"/>
          </w:divBdr>
        </w:div>
        <w:div w:id="417748604">
          <w:marLeft w:val="0"/>
          <w:marRight w:val="0"/>
          <w:marTop w:val="0"/>
          <w:marBottom w:val="0"/>
          <w:divBdr>
            <w:top w:val="none" w:sz="0" w:space="0" w:color="auto"/>
            <w:left w:val="none" w:sz="0" w:space="0" w:color="auto"/>
            <w:bottom w:val="none" w:sz="0" w:space="0" w:color="auto"/>
            <w:right w:val="none" w:sz="0" w:space="0" w:color="auto"/>
          </w:divBdr>
        </w:div>
        <w:div w:id="686293125">
          <w:marLeft w:val="0"/>
          <w:marRight w:val="0"/>
          <w:marTop w:val="0"/>
          <w:marBottom w:val="0"/>
          <w:divBdr>
            <w:top w:val="none" w:sz="0" w:space="0" w:color="auto"/>
            <w:left w:val="none" w:sz="0" w:space="0" w:color="auto"/>
            <w:bottom w:val="none" w:sz="0" w:space="0" w:color="auto"/>
            <w:right w:val="none" w:sz="0" w:space="0" w:color="auto"/>
          </w:divBdr>
        </w:div>
        <w:div w:id="1222136328">
          <w:marLeft w:val="0"/>
          <w:marRight w:val="0"/>
          <w:marTop w:val="0"/>
          <w:marBottom w:val="0"/>
          <w:divBdr>
            <w:top w:val="none" w:sz="0" w:space="0" w:color="auto"/>
            <w:left w:val="none" w:sz="0" w:space="0" w:color="auto"/>
            <w:bottom w:val="none" w:sz="0" w:space="0" w:color="auto"/>
            <w:right w:val="none" w:sz="0" w:space="0" w:color="auto"/>
          </w:divBdr>
        </w:div>
        <w:div w:id="1565525646">
          <w:marLeft w:val="0"/>
          <w:marRight w:val="0"/>
          <w:marTop w:val="0"/>
          <w:marBottom w:val="0"/>
          <w:divBdr>
            <w:top w:val="none" w:sz="0" w:space="0" w:color="auto"/>
            <w:left w:val="none" w:sz="0" w:space="0" w:color="auto"/>
            <w:bottom w:val="none" w:sz="0" w:space="0" w:color="auto"/>
            <w:right w:val="none" w:sz="0" w:space="0" w:color="auto"/>
          </w:divBdr>
        </w:div>
        <w:div w:id="1649479742">
          <w:marLeft w:val="0"/>
          <w:marRight w:val="0"/>
          <w:marTop w:val="0"/>
          <w:marBottom w:val="0"/>
          <w:divBdr>
            <w:top w:val="none" w:sz="0" w:space="0" w:color="auto"/>
            <w:left w:val="none" w:sz="0" w:space="0" w:color="auto"/>
            <w:bottom w:val="none" w:sz="0" w:space="0" w:color="auto"/>
            <w:right w:val="none" w:sz="0" w:space="0" w:color="auto"/>
          </w:divBdr>
        </w:div>
        <w:div w:id="1920168530">
          <w:marLeft w:val="0"/>
          <w:marRight w:val="0"/>
          <w:marTop w:val="0"/>
          <w:marBottom w:val="0"/>
          <w:divBdr>
            <w:top w:val="none" w:sz="0" w:space="0" w:color="auto"/>
            <w:left w:val="none" w:sz="0" w:space="0" w:color="auto"/>
            <w:bottom w:val="none" w:sz="0" w:space="0" w:color="auto"/>
            <w:right w:val="none" w:sz="0" w:space="0" w:color="auto"/>
          </w:divBdr>
        </w:div>
        <w:div w:id="2121950027">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hyperlink" Target="lsgtherm.docx" TargetMode="External"/><Relationship Id="rId299" Type="http://schemas.openxmlformats.org/officeDocument/2006/relationships/image" Target="media/image55.wmf"/><Relationship Id="rId21" Type="http://schemas.openxmlformats.org/officeDocument/2006/relationships/hyperlink" Target="lsgtherm.docx" TargetMode="External"/><Relationship Id="rId42" Type="http://schemas.openxmlformats.org/officeDocument/2006/relationships/hyperlink" Target="lsgtherm.docx" TargetMode="External"/><Relationship Id="rId63" Type="http://schemas.openxmlformats.org/officeDocument/2006/relationships/image" Target="media/image9.wmf"/><Relationship Id="rId84" Type="http://schemas.openxmlformats.org/officeDocument/2006/relationships/hyperlink" Target="lsgtherm.docx" TargetMode="External"/><Relationship Id="rId138" Type="http://schemas.openxmlformats.org/officeDocument/2006/relationships/hyperlink" Target="lsgtherm.docx" TargetMode="External"/><Relationship Id="rId159" Type="http://schemas.openxmlformats.org/officeDocument/2006/relationships/hyperlink" Target="lsgtherm.docx" TargetMode="External"/><Relationship Id="rId324" Type="http://schemas.openxmlformats.org/officeDocument/2006/relationships/image" Target="media/image67.wmf"/><Relationship Id="rId345" Type="http://schemas.openxmlformats.org/officeDocument/2006/relationships/image" Target="media/image74.wmf"/><Relationship Id="rId366" Type="http://schemas.openxmlformats.org/officeDocument/2006/relationships/hyperlink" Target="lsgtherm.docx" TargetMode="External"/><Relationship Id="rId387" Type="http://schemas.openxmlformats.org/officeDocument/2006/relationships/footer" Target="footer1.xml"/><Relationship Id="rId170" Type="http://schemas.openxmlformats.org/officeDocument/2006/relationships/hyperlink" Target="lsgtherm.docx" TargetMode="External"/><Relationship Id="rId191" Type="http://schemas.openxmlformats.org/officeDocument/2006/relationships/hyperlink" Target="lsgtherm.docx" TargetMode="External"/><Relationship Id="rId205" Type="http://schemas.openxmlformats.org/officeDocument/2006/relationships/image" Target="media/image27.wmf"/><Relationship Id="rId226" Type="http://schemas.openxmlformats.org/officeDocument/2006/relationships/hyperlink" Target="formeln.docx" TargetMode="External"/><Relationship Id="rId247" Type="http://schemas.openxmlformats.org/officeDocument/2006/relationships/hyperlink" Target="lsgtherm.docx" TargetMode="External"/><Relationship Id="rId107" Type="http://schemas.openxmlformats.org/officeDocument/2006/relationships/hyperlink" Target="lsgtherm.docx" TargetMode="External"/><Relationship Id="rId268" Type="http://schemas.openxmlformats.org/officeDocument/2006/relationships/oleObject" Target="embeddings/oleObject19.bin"/><Relationship Id="rId289" Type="http://schemas.openxmlformats.org/officeDocument/2006/relationships/hyperlink" Target="lsgtherm.docx" TargetMode="External"/><Relationship Id="rId11" Type="http://schemas.openxmlformats.org/officeDocument/2006/relationships/hyperlink" Target="lsgtherm.docx" TargetMode="External"/><Relationship Id="rId32" Type="http://schemas.openxmlformats.org/officeDocument/2006/relationships/image" Target="media/image3.jpeg"/><Relationship Id="rId53" Type="http://schemas.openxmlformats.org/officeDocument/2006/relationships/hyperlink" Target="lsgtherm.docx" TargetMode="External"/><Relationship Id="rId74" Type="http://schemas.openxmlformats.org/officeDocument/2006/relationships/image" Target="media/image13.wmf"/><Relationship Id="rId128" Type="http://schemas.openxmlformats.org/officeDocument/2006/relationships/image" Target="media/image18.png"/><Relationship Id="rId149" Type="http://schemas.openxmlformats.org/officeDocument/2006/relationships/hyperlink" Target="lsgtherm.docx" TargetMode="External"/><Relationship Id="rId314" Type="http://schemas.openxmlformats.org/officeDocument/2006/relationships/image" Target="media/image62.jpeg"/><Relationship Id="rId335" Type="http://schemas.openxmlformats.org/officeDocument/2006/relationships/hyperlink" Target="lsgtherm.docx" TargetMode="External"/><Relationship Id="rId356" Type="http://schemas.openxmlformats.org/officeDocument/2006/relationships/hyperlink" Target="lsgtherm.docx" TargetMode="External"/><Relationship Id="rId377" Type="http://schemas.openxmlformats.org/officeDocument/2006/relationships/image" Target="media/image83.wmf"/><Relationship Id="rId5" Type="http://schemas.openxmlformats.org/officeDocument/2006/relationships/footnotes" Target="footnotes.xml"/><Relationship Id="rId95" Type="http://schemas.openxmlformats.org/officeDocument/2006/relationships/hyperlink" Target="lsgtherm.docx" TargetMode="External"/><Relationship Id="rId160" Type="http://schemas.openxmlformats.org/officeDocument/2006/relationships/hyperlink" Target="lsgtherm.docx" TargetMode="External"/><Relationship Id="rId181" Type="http://schemas.openxmlformats.org/officeDocument/2006/relationships/hyperlink" Target="lsgtherm.docx" TargetMode="External"/><Relationship Id="rId216" Type="http://schemas.openxmlformats.org/officeDocument/2006/relationships/oleObject" Target="embeddings/oleObject15.bin"/><Relationship Id="rId237" Type="http://schemas.openxmlformats.org/officeDocument/2006/relationships/image" Target="media/image33.wmf"/><Relationship Id="rId258" Type="http://schemas.openxmlformats.org/officeDocument/2006/relationships/hyperlink" Target="lsgtherm.docx" TargetMode="External"/><Relationship Id="rId279" Type="http://schemas.openxmlformats.org/officeDocument/2006/relationships/oleObject" Target="embeddings/oleObject22.bin"/><Relationship Id="rId22" Type="http://schemas.openxmlformats.org/officeDocument/2006/relationships/hyperlink" Target="lsgtherm.docx" TargetMode="External"/><Relationship Id="rId43" Type="http://schemas.openxmlformats.org/officeDocument/2006/relationships/hyperlink" Target="lsgtherm.docx" TargetMode="External"/><Relationship Id="rId64" Type="http://schemas.openxmlformats.org/officeDocument/2006/relationships/oleObject" Target="embeddings/oleObject2.bin"/><Relationship Id="rId118" Type="http://schemas.openxmlformats.org/officeDocument/2006/relationships/hyperlink" Target="lsgtherm.docx" TargetMode="External"/><Relationship Id="rId139" Type="http://schemas.openxmlformats.org/officeDocument/2006/relationships/hyperlink" Target="lsgtherm.docx" TargetMode="External"/><Relationship Id="rId290" Type="http://schemas.openxmlformats.org/officeDocument/2006/relationships/image" Target="media/image51.wmf"/><Relationship Id="rId304" Type="http://schemas.openxmlformats.org/officeDocument/2006/relationships/image" Target="media/image57.jpeg"/><Relationship Id="rId325" Type="http://schemas.openxmlformats.org/officeDocument/2006/relationships/oleObject" Target="embeddings/oleObject35.bin"/><Relationship Id="rId346" Type="http://schemas.openxmlformats.org/officeDocument/2006/relationships/oleObject" Target="embeddings/oleObject37.bin"/><Relationship Id="rId367" Type="http://schemas.openxmlformats.org/officeDocument/2006/relationships/hyperlink" Target="lsgtherm.docx" TargetMode="External"/><Relationship Id="rId388" Type="http://schemas.openxmlformats.org/officeDocument/2006/relationships/fontTable" Target="fontTable.xml"/><Relationship Id="rId85" Type="http://schemas.openxmlformats.org/officeDocument/2006/relationships/hyperlink" Target="lsgtherm.docx" TargetMode="External"/><Relationship Id="rId150" Type="http://schemas.openxmlformats.org/officeDocument/2006/relationships/hyperlink" Target="lsgtherm.docx" TargetMode="External"/><Relationship Id="rId171" Type="http://schemas.openxmlformats.org/officeDocument/2006/relationships/hyperlink" Target="lsgtherm.docx" TargetMode="External"/><Relationship Id="rId192" Type="http://schemas.openxmlformats.org/officeDocument/2006/relationships/hyperlink" Target="lsgtherm.docx" TargetMode="External"/><Relationship Id="rId206" Type="http://schemas.openxmlformats.org/officeDocument/2006/relationships/oleObject" Target="embeddings/oleObject12.bin"/><Relationship Id="rId227" Type="http://schemas.openxmlformats.org/officeDocument/2006/relationships/hyperlink" Target="lsgtherm.docx" TargetMode="External"/><Relationship Id="rId248" Type="http://schemas.openxmlformats.org/officeDocument/2006/relationships/hyperlink" Target="lsgtherm.docx" TargetMode="External"/><Relationship Id="rId269" Type="http://schemas.openxmlformats.org/officeDocument/2006/relationships/hyperlink" Target="lsgtherm.docx" TargetMode="External"/><Relationship Id="rId12" Type="http://schemas.openxmlformats.org/officeDocument/2006/relationships/hyperlink" Target="lsgtherm.docx" TargetMode="External"/><Relationship Id="rId33" Type="http://schemas.openxmlformats.org/officeDocument/2006/relationships/image" Target="media/image4.jpeg"/><Relationship Id="rId108" Type="http://schemas.openxmlformats.org/officeDocument/2006/relationships/hyperlink" Target="lsgtherm.docx" TargetMode="External"/><Relationship Id="rId129" Type="http://schemas.openxmlformats.org/officeDocument/2006/relationships/hyperlink" Target="lsgtherm.docx" TargetMode="External"/><Relationship Id="rId280" Type="http://schemas.openxmlformats.org/officeDocument/2006/relationships/image" Target="media/image46.wmf"/><Relationship Id="rId315" Type="http://schemas.openxmlformats.org/officeDocument/2006/relationships/image" Target="media/image63.wmf"/><Relationship Id="rId336" Type="http://schemas.openxmlformats.org/officeDocument/2006/relationships/hyperlink" Target="lsgtherm.docx" TargetMode="External"/><Relationship Id="rId357" Type="http://schemas.openxmlformats.org/officeDocument/2006/relationships/hyperlink" Target="lsgtherm.docx" TargetMode="External"/><Relationship Id="rId54" Type="http://schemas.openxmlformats.org/officeDocument/2006/relationships/hyperlink" Target="lsgtherm.docx" TargetMode="External"/><Relationship Id="rId75" Type="http://schemas.openxmlformats.org/officeDocument/2006/relationships/oleObject" Target="embeddings/oleObject5.bin"/><Relationship Id="rId96" Type="http://schemas.openxmlformats.org/officeDocument/2006/relationships/hyperlink" Target="lsgtherm.docx" TargetMode="External"/><Relationship Id="rId140" Type="http://schemas.openxmlformats.org/officeDocument/2006/relationships/hyperlink" Target="lsgtherm.docx" TargetMode="External"/><Relationship Id="rId161" Type="http://schemas.openxmlformats.org/officeDocument/2006/relationships/hyperlink" Target="lsgtherm.docx" TargetMode="External"/><Relationship Id="rId182" Type="http://schemas.openxmlformats.org/officeDocument/2006/relationships/hyperlink" Target="lsgtherm.docx" TargetMode="External"/><Relationship Id="rId217" Type="http://schemas.openxmlformats.org/officeDocument/2006/relationships/hyperlink" Target="lsgtherm.docx" TargetMode="External"/><Relationship Id="rId378" Type="http://schemas.openxmlformats.org/officeDocument/2006/relationships/oleObject" Target="embeddings/oleObject40.bin"/><Relationship Id="rId6" Type="http://schemas.openxmlformats.org/officeDocument/2006/relationships/endnotes" Target="endnotes.xml"/><Relationship Id="rId238" Type="http://schemas.openxmlformats.org/officeDocument/2006/relationships/oleObject" Target="embeddings/oleObject16.bin"/><Relationship Id="rId259" Type="http://schemas.openxmlformats.org/officeDocument/2006/relationships/image" Target="media/image36.jpeg"/><Relationship Id="rId23" Type="http://schemas.openxmlformats.org/officeDocument/2006/relationships/hyperlink" Target="lsgtherm.docx" TargetMode="External"/><Relationship Id="rId119" Type="http://schemas.openxmlformats.org/officeDocument/2006/relationships/hyperlink" Target="lsgtherm.docx" TargetMode="External"/><Relationship Id="rId270" Type="http://schemas.openxmlformats.org/officeDocument/2006/relationships/hyperlink" Target="lsgtherm.docx" TargetMode="External"/><Relationship Id="rId291" Type="http://schemas.openxmlformats.org/officeDocument/2006/relationships/oleObject" Target="embeddings/oleObject27.bin"/><Relationship Id="rId305" Type="http://schemas.openxmlformats.org/officeDocument/2006/relationships/image" Target="media/image58.jpeg"/><Relationship Id="rId326" Type="http://schemas.openxmlformats.org/officeDocument/2006/relationships/hyperlink" Target="lsgtherm.docx" TargetMode="External"/><Relationship Id="rId347" Type="http://schemas.openxmlformats.org/officeDocument/2006/relationships/hyperlink" Target="lsgtherm.docx" TargetMode="External"/><Relationship Id="rId44" Type="http://schemas.openxmlformats.org/officeDocument/2006/relationships/hyperlink" Target="lsgtherm.docx" TargetMode="External"/><Relationship Id="rId65" Type="http://schemas.openxmlformats.org/officeDocument/2006/relationships/image" Target="media/image10.jpeg"/><Relationship Id="rId86" Type="http://schemas.openxmlformats.org/officeDocument/2006/relationships/hyperlink" Target="lsgtherm.docx" TargetMode="External"/><Relationship Id="rId130" Type="http://schemas.openxmlformats.org/officeDocument/2006/relationships/hyperlink" Target="lsgtherm.docx" TargetMode="External"/><Relationship Id="rId151" Type="http://schemas.openxmlformats.org/officeDocument/2006/relationships/hyperlink" Target="lsgtherm.docx" TargetMode="External"/><Relationship Id="rId368" Type="http://schemas.openxmlformats.org/officeDocument/2006/relationships/hyperlink" Target="lsgtherm.docx" TargetMode="External"/><Relationship Id="rId389" Type="http://schemas.openxmlformats.org/officeDocument/2006/relationships/theme" Target="theme/theme1.xml"/><Relationship Id="rId172" Type="http://schemas.openxmlformats.org/officeDocument/2006/relationships/hyperlink" Target="lsgtherm.docx" TargetMode="External"/><Relationship Id="rId193" Type="http://schemas.openxmlformats.org/officeDocument/2006/relationships/hyperlink" Target="lsgtherm.docx" TargetMode="External"/><Relationship Id="rId207" Type="http://schemas.openxmlformats.org/officeDocument/2006/relationships/hyperlink" Target="lsgtherm.docx" TargetMode="External"/><Relationship Id="rId228" Type="http://schemas.openxmlformats.org/officeDocument/2006/relationships/hyperlink" Target="lsgtherm.docx" TargetMode="External"/><Relationship Id="rId249" Type="http://schemas.openxmlformats.org/officeDocument/2006/relationships/hyperlink" Target="lsgtherm.docx" TargetMode="External"/><Relationship Id="rId13" Type="http://schemas.openxmlformats.org/officeDocument/2006/relationships/hyperlink" Target="lsgtherm.docx" TargetMode="External"/><Relationship Id="rId109" Type="http://schemas.openxmlformats.org/officeDocument/2006/relationships/hyperlink" Target="lsgtherm.docx" TargetMode="External"/><Relationship Id="rId260" Type="http://schemas.openxmlformats.org/officeDocument/2006/relationships/image" Target="media/image37.jpeg"/><Relationship Id="rId281" Type="http://schemas.openxmlformats.org/officeDocument/2006/relationships/oleObject" Target="embeddings/oleObject23.bin"/><Relationship Id="rId316" Type="http://schemas.openxmlformats.org/officeDocument/2006/relationships/oleObject" Target="embeddings/oleObject34.bin"/><Relationship Id="rId337" Type="http://schemas.openxmlformats.org/officeDocument/2006/relationships/hyperlink" Target="lsgtherm.docx" TargetMode="External"/><Relationship Id="rId34" Type="http://schemas.openxmlformats.org/officeDocument/2006/relationships/hyperlink" Target="lsgtherm.docx" TargetMode="External"/><Relationship Id="rId55" Type="http://schemas.openxmlformats.org/officeDocument/2006/relationships/hyperlink" Target="lsgtherm.docx" TargetMode="External"/><Relationship Id="rId76" Type="http://schemas.openxmlformats.org/officeDocument/2006/relationships/hyperlink" Target="formeln.docx" TargetMode="External"/><Relationship Id="rId97" Type="http://schemas.openxmlformats.org/officeDocument/2006/relationships/image" Target="media/image15.wmf"/><Relationship Id="rId120" Type="http://schemas.openxmlformats.org/officeDocument/2006/relationships/hyperlink" Target="lsgtherm.docx" TargetMode="External"/><Relationship Id="rId141" Type="http://schemas.openxmlformats.org/officeDocument/2006/relationships/hyperlink" Target="lsgtherm.docx" TargetMode="External"/><Relationship Id="rId358" Type="http://schemas.openxmlformats.org/officeDocument/2006/relationships/image" Target="media/image76.jpeg"/><Relationship Id="rId379" Type="http://schemas.openxmlformats.org/officeDocument/2006/relationships/image" Target="media/image84.wmf"/><Relationship Id="rId7" Type="http://schemas.openxmlformats.org/officeDocument/2006/relationships/hyperlink" Target="index.docx" TargetMode="External"/><Relationship Id="rId162" Type="http://schemas.openxmlformats.org/officeDocument/2006/relationships/hyperlink" Target="http://www.windeln.de" TargetMode="External"/><Relationship Id="rId183" Type="http://schemas.openxmlformats.org/officeDocument/2006/relationships/hyperlink" Target="lsgtherm.docx" TargetMode="External"/><Relationship Id="rId218" Type="http://schemas.openxmlformats.org/officeDocument/2006/relationships/hyperlink" Target="lsgtherm.docx" TargetMode="External"/><Relationship Id="rId239" Type="http://schemas.openxmlformats.org/officeDocument/2006/relationships/image" Target="media/image34.wmf"/><Relationship Id="rId250" Type="http://schemas.openxmlformats.org/officeDocument/2006/relationships/hyperlink" Target="lsgtherm.docx" TargetMode="External"/><Relationship Id="rId271" Type="http://schemas.openxmlformats.org/officeDocument/2006/relationships/hyperlink" Target="lsgtherm.docx" TargetMode="External"/><Relationship Id="rId292" Type="http://schemas.openxmlformats.org/officeDocument/2006/relationships/hyperlink" Target="lsgtherm.docx" TargetMode="External"/><Relationship Id="rId306" Type="http://schemas.openxmlformats.org/officeDocument/2006/relationships/hyperlink" Target="lsgtherm.docx" TargetMode="External"/><Relationship Id="rId24" Type="http://schemas.openxmlformats.org/officeDocument/2006/relationships/hyperlink" Target="lsgtherm.docx" TargetMode="External"/><Relationship Id="rId45" Type="http://schemas.openxmlformats.org/officeDocument/2006/relationships/hyperlink" Target="lsgtherm.docx" TargetMode="External"/><Relationship Id="rId66" Type="http://schemas.openxmlformats.org/officeDocument/2006/relationships/hyperlink" Target="lsgtherm.docx" TargetMode="External"/><Relationship Id="rId87" Type="http://schemas.openxmlformats.org/officeDocument/2006/relationships/hyperlink" Target="lsgtherm.docx" TargetMode="External"/><Relationship Id="rId110" Type="http://schemas.openxmlformats.org/officeDocument/2006/relationships/hyperlink" Target="lsgtherm.docx" TargetMode="External"/><Relationship Id="rId131" Type="http://schemas.openxmlformats.org/officeDocument/2006/relationships/image" Target="media/image19.png"/><Relationship Id="rId327" Type="http://schemas.openxmlformats.org/officeDocument/2006/relationships/image" Target="media/image68.wmf"/><Relationship Id="rId348" Type="http://schemas.openxmlformats.org/officeDocument/2006/relationships/hyperlink" Target="lsgtherm.docx" TargetMode="External"/><Relationship Id="rId369" Type="http://schemas.openxmlformats.org/officeDocument/2006/relationships/hyperlink" Target="lsgtherm.docx" TargetMode="External"/><Relationship Id="rId152" Type="http://schemas.openxmlformats.org/officeDocument/2006/relationships/hyperlink" Target="lsgtherm.docx" TargetMode="External"/><Relationship Id="rId173" Type="http://schemas.openxmlformats.org/officeDocument/2006/relationships/hyperlink" Target="lsgtherm.docx" TargetMode="External"/><Relationship Id="rId194" Type="http://schemas.openxmlformats.org/officeDocument/2006/relationships/hyperlink" Target="lsgtherm.docx" TargetMode="External"/><Relationship Id="rId208" Type="http://schemas.openxmlformats.org/officeDocument/2006/relationships/image" Target="media/image28.wmf"/><Relationship Id="rId229" Type="http://schemas.openxmlformats.org/officeDocument/2006/relationships/hyperlink" Target="lsgtherm.docx" TargetMode="External"/><Relationship Id="rId380" Type="http://schemas.openxmlformats.org/officeDocument/2006/relationships/oleObject" Target="embeddings/oleObject41.bin"/><Relationship Id="rId240" Type="http://schemas.openxmlformats.org/officeDocument/2006/relationships/oleObject" Target="embeddings/oleObject17.bin"/><Relationship Id="rId261" Type="http://schemas.openxmlformats.org/officeDocument/2006/relationships/image" Target="media/image38.jpeg"/><Relationship Id="rId14" Type="http://schemas.openxmlformats.org/officeDocument/2006/relationships/hyperlink" Target="lsgtherm.docx" TargetMode="External"/><Relationship Id="rId35" Type="http://schemas.openxmlformats.org/officeDocument/2006/relationships/image" Target="media/image5.jpeg"/><Relationship Id="rId56" Type="http://schemas.openxmlformats.org/officeDocument/2006/relationships/hyperlink" Target="lsgtherm.docx" TargetMode="External"/><Relationship Id="rId77" Type="http://schemas.openxmlformats.org/officeDocument/2006/relationships/hyperlink" Target="lsgtherm.docx" TargetMode="External"/><Relationship Id="rId100" Type="http://schemas.openxmlformats.org/officeDocument/2006/relationships/hyperlink" Target="lsgtherm.docx" TargetMode="External"/><Relationship Id="rId282" Type="http://schemas.openxmlformats.org/officeDocument/2006/relationships/image" Target="media/image47.wmf"/><Relationship Id="rId317" Type="http://schemas.openxmlformats.org/officeDocument/2006/relationships/hyperlink" Target="lsgtherm.docx" TargetMode="External"/><Relationship Id="rId338" Type="http://schemas.openxmlformats.org/officeDocument/2006/relationships/hyperlink" Target="lsgtherm.docx" TargetMode="External"/><Relationship Id="rId359" Type="http://schemas.openxmlformats.org/officeDocument/2006/relationships/hyperlink" Target="lsgtherm.docx" TargetMode="External"/><Relationship Id="rId8" Type="http://schemas.openxmlformats.org/officeDocument/2006/relationships/hyperlink" Target="lsgtherm.docx" TargetMode="External"/><Relationship Id="rId98" Type="http://schemas.openxmlformats.org/officeDocument/2006/relationships/oleObject" Target="embeddings/oleObject6.bin"/><Relationship Id="rId121" Type="http://schemas.openxmlformats.org/officeDocument/2006/relationships/hyperlink" Target="lsgtherm.docx" TargetMode="External"/><Relationship Id="rId142" Type="http://schemas.openxmlformats.org/officeDocument/2006/relationships/hyperlink" Target="lsgtherm.docx" TargetMode="External"/><Relationship Id="rId163" Type="http://schemas.openxmlformats.org/officeDocument/2006/relationships/image" Target="media/image23.wmf"/><Relationship Id="rId184" Type="http://schemas.openxmlformats.org/officeDocument/2006/relationships/hyperlink" Target="lsgtherm.docx" TargetMode="External"/><Relationship Id="rId219" Type="http://schemas.openxmlformats.org/officeDocument/2006/relationships/hyperlink" Target="lsgtherm.docx" TargetMode="External"/><Relationship Id="rId370" Type="http://schemas.openxmlformats.org/officeDocument/2006/relationships/hyperlink" Target="lsgtherm.docx" TargetMode="External"/><Relationship Id="rId230" Type="http://schemas.openxmlformats.org/officeDocument/2006/relationships/hyperlink" Target="lsgtherm.docx" TargetMode="External"/><Relationship Id="rId251" Type="http://schemas.openxmlformats.org/officeDocument/2006/relationships/hyperlink" Target="lsgtherm.docx" TargetMode="External"/><Relationship Id="rId25" Type="http://schemas.openxmlformats.org/officeDocument/2006/relationships/hyperlink" Target="lsgtherm.docx" TargetMode="External"/><Relationship Id="rId46" Type="http://schemas.openxmlformats.org/officeDocument/2006/relationships/hyperlink" Target="lsgtherm.docx" TargetMode="External"/><Relationship Id="rId67" Type="http://schemas.openxmlformats.org/officeDocument/2006/relationships/hyperlink" Target="lsgtherm.docx" TargetMode="External"/><Relationship Id="rId272" Type="http://schemas.openxmlformats.org/officeDocument/2006/relationships/image" Target="media/image42.wmf"/><Relationship Id="rId293" Type="http://schemas.openxmlformats.org/officeDocument/2006/relationships/image" Target="media/image52.wmf"/><Relationship Id="rId307" Type="http://schemas.openxmlformats.org/officeDocument/2006/relationships/image" Target="media/image59.jpeg"/><Relationship Id="rId328" Type="http://schemas.openxmlformats.org/officeDocument/2006/relationships/oleObject" Target="embeddings/oleObject36.bin"/><Relationship Id="rId349" Type="http://schemas.openxmlformats.org/officeDocument/2006/relationships/hyperlink" Target="lsgtherm.docx" TargetMode="External"/><Relationship Id="rId88" Type="http://schemas.openxmlformats.org/officeDocument/2006/relationships/hyperlink" Target="lsgtherm.docx" TargetMode="External"/><Relationship Id="rId111" Type="http://schemas.openxmlformats.org/officeDocument/2006/relationships/hyperlink" Target="lsgtherm.docx" TargetMode="External"/><Relationship Id="rId132" Type="http://schemas.openxmlformats.org/officeDocument/2006/relationships/image" Target="media/image20.wmf"/><Relationship Id="rId153" Type="http://schemas.openxmlformats.org/officeDocument/2006/relationships/hyperlink" Target="lsgtherm.docx" TargetMode="External"/><Relationship Id="rId174" Type="http://schemas.openxmlformats.org/officeDocument/2006/relationships/hyperlink" Target="lsgtherm.docx" TargetMode="External"/><Relationship Id="rId195" Type="http://schemas.openxmlformats.org/officeDocument/2006/relationships/image" Target="media/image25.wmf"/><Relationship Id="rId209" Type="http://schemas.openxmlformats.org/officeDocument/2006/relationships/oleObject" Target="embeddings/oleObject13.bin"/><Relationship Id="rId360" Type="http://schemas.openxmlformats.org/officeDocument/2006/relationships/image" Target="media/image77.jpeg"/><Relationship Id="rId381" Type="http://schemas.openxmlformats.org/officeDocument/2006/relationships/image" Target="media/image85.png"/><Relationship Id="rId220" Type="http://schemas.openxmlformats.org/officeDocument/2006/relationships/image" Target="media/image31.png"/><Relationship Id="rId241" Type="http://schemas.openxmlformats.org/officeDocument/2006/relationships/hyperlink" Target="lsgtherm.docx" TargetMode="External"/><Relationship Id="rId15" Type="http://schemas.openxmlformats.org/officeDocument/2006/relationships/image" Target="media/image1.jpeg"/><Relationship Id="rId36" Type="http://schemas.openxmlformats.org/officeDocument/2006/relationships/hyperlink" Target="lsgtherm.docx" TargetMode="External"/><Relationship Id="rId57" Type="http://schemas.openxmlformats.org/officeDocument/2006/relationships/hyperlink" Target="lsgtherm.docx" TargetMode="External"/><Relationship Id="rId262" Type="http://schemas.openxmlformats.org/officeDocument/2006/relationships/image" Target="media/image39.jpeg"/><Relationship Id="rId283" Type="http://schemas.openxmlformats.org/officeDocument/2006/relationships/oleObject" Target="embeddings/oleObject24.bin"/><Relationship Id="rId318" Type="http://schemas.openxmlformats.org/officeDocument/2006/relationships/image" Target="media/image64.jpeg"/><Relationship Id="rId339" Type="http://schemas.openxmlformats.org/officeDocument/2006/relationships/hyperlink" Target="lsgtherm.docx" TargetMode="External"/><Relationship Id="rId78" Type="http://schemas.openxmlformats.org/officeDocument/2006/relationships/hyperlink" Target="lsgtherm.docx" TargetMode="External"/><Relationship Id="rId99" Type="http://schemas.openxmlformats.org/officeDocument/2006/relationships/hyperlink" Target="lsgtherm.docx" TargetMode="External"/><Relationship Id="rId101" Type="http://schemas.openxmlformats.org/officeDocument/2006/relationships/hyperlink" Target="formeln.docx" TargetMode="External"/><Relationship Id="rId122" Type="http://schemas.openxmlformats.org/officeDocument/2006/relationships/hyperlink" Target="lsgtherm.docx" TargetMode="External"/><Relationship Id="rId143" Type="http://schemas.openxmlformats.org/officeDocument/2006/relationships/hyperlink" Target="lsgtherm.docx" TargetMode="External"/><Relationship Id="rId164" Type="http://schemas.openxmlformats.org/officeDocument/2006/relationships/oleObject" Target="embeddings/oleObject9.bin"/><Relationship Id="rId185" Type="http://schemas.openxmlformats.org/officeDocument/2006/relationships/hyperlink" Target="lsgtherm.docx" TargetMode="External"/><Relationship Id="rId350" Type="http://schemas.openxmlformats.org/officeDocument/2006/relationships/hyperlink" Target="lsgtherm.docx" TargetMode="External"/><Relationship Id="rId371" Type="http://schemas.openxmlformats.org/officeDocument/2006/relationships/hyperlink" Target="lsgtherm.docx" TargetMode="External"/><Relationship Id="rId9" Type="http://schemas.openxmlformats.org/officeDocument/2006/relationships/hyperlink" Target="lsgtherm.docx" TargetMode="External"/><Relationship Id="rId210" Type="http://schemas.openxmlformats.org/officeDocument/2006/relationships/image" Target="media/image29.wmf"/><Relationship Id="rId26" Type="http://schemas.openxmlformats.org/officeDocument/2006/relationships/hyperlink" Target="lsgtherm.docx" TargetMode="External"/><Relationship Id="rId231" Type="http://schemas.openxmlformats.org/officeDocument/2006/relationships/hyperlink" Target="lsgtherm.docx" TargetMode="External"/><Relationship Id="rId252" Type="http://schemas.openxmlformats.org/officeDocument/2006/relationships/hyperlink" Target="lsgtherm.docx" TargetMode="External"/><Relationship Id="rId273" Type="http://schemas.openxmlformats.org/officeDocument/2006/relationships/oleObject" Target="embeddings/oleObject20.bin"/><Relationship Id="rId294" Type="http://schemas.openxmlformats.org/officeDocument/2006/relationships/oleObject" Target="embeddings/oleObject28.bin"/><Relationship Id="rId308" Type="http://schemas.openxmlformats.org/officeDocument/2006/relationships/hyperlink" Target="lsgtherm.docx" TargetMode="External"/><Relationship Id="rId329" Type="http://schemas.openxmlformats.org/officeDocument/2006/relationships/image" Target="media/image69.png"/><Relationship Id="rId47" Type="http://schemas.openxmlformats.org/officeDocument/2006/relationships/hyperlink" Target="lsgtherm.docx" TargetMode="External"/><Relationship Id="rId68" Type="http://schemas.openxmlformats.org/officeDocument/2006/relationships/image" Target="media/image11.wmf"/><Relationship Id="rId89" Type="http://schemas.openxmlformats.org/officeDocument/2006/relationships/hyperlink" Target="lsgtherm.docx" TargetMode="External"/><Relationship Id="rId112" Type="http://schemas.openxmlformats.org/officeDocument/2006/relationships/hyperlink" Target="lsgtherm.docx" TargetMode="External"/><Relationship Id="rId133" Type="http://schemas.openxmlformats.org/officeDocument/2006/relationships/oleObject" Target="embeddings/oleObject8.bin"/><Relationship Id="rId154" Type="http://schemas.openxmlformats.org/officeDocument/2006/relationships/image" Target="media/image21.jpeg"/><Relationship Id="rId175" Type="http://schemas.openxmlformats.org/officeDocument/2006/relationships/image" Target="media/image24.png"/><Relationship Id="rId340" Type="http://schemas.openxmlformats.org/officeDocument/2006/relationships/hyperlink" Target="lsgtherm.docx" TargetMode="External"/><Relationship Id="rId361" Type="http://schemas.openxmlformats.org/officeDocument/2006/relationships/image" Target="media/image78.jpeg"/><Relationship Id="rId196" Type="http://schemas.openxmlformats.org/officeDocument/2006/relationships/oleObject" Target="embeddings/oleObject11.bin"/><Relationship Id="rId200" Type="http://schemas.openxmlformats.org/officeDocument/2006/relationships/hyperlink" Target="lsgtherm.docx" TargetMode="External"/><Relationship Id="rId382" Type="http://schemas.openxmlformats.org/officeDocument/2006/relationships/oleObject" Target="embeddings/oleObject42.bin"/><Relationship Id="rId16" Type="http://schemas.openxmlformats.org/officeDocument/2006/relationships/hyperlink" Target="lsgtherm.docx" TargetMode="External"/><Relationship Id="rId221" Type="http://schemas.openxmlformats.org/officeDocument/2006/relationships/image" Target="http://www.physikaufgaben.de/bild/a928_1.gif" TargetMode="External"/><Relationship Id="rId242" Type="http://schemas.openxmlformats.org/officeDocument/2006/relationships/image" Target="media/image35.wmf"/><Relationship Id="rId263" Type="http://schemas.openxmlformats.org/officeDocument/2006/relationships/hyperlink" Target="lsgtherm.docx" TargetMode="External"/><Relationship Id="rId284" Type="http://schemas.openxmlformats.org/officeDocument/2006/relationships/image" Target="media/image48.wmf"/><Relationship Id="rId319" Type="http://schemas.openxmlformats.org/officeDocument/2006/relationships/image" Target="media/image65.jpeg"/><Relationship Id="rId37" Type="http://schemas.openxmlformats.org/officeDocument/2006/relationships/image" Target="media/image6.wmf"/><Relationship Id="rId58" Type="http://schemas.openxmlformats.org/officeDocument/2006/relationships/hyperlink" Target="lsgtherm.docx" TargetMode="External"/><Relationship Id="rId79" Type="http://schemas.openxmlformats.org/officeDocument/2006/relationships/hyperlink" Target="lsgtherm.docx" TargetMode="External"/><Relationship Id="rId102" Type="http://schemas.openxmlformats.org/officeDocument/2006/relationships/hyperlink" Target="formeln.docx" TargetMode="External"/><Relationship Id="rId123" Type="http://schemas.openxmlformats.org/officeDocument/2006/relationships/hyperlink" Target="lsgtherm.docx" TargetMode="External"/><Relationship Id="rId144" Type="http://schemas.openxmlformats.org/officeDocument/2006/relationships/hyperlink" Target="lsgtherm.docx" TargetMode="External"/><Relationship Id="rId330" Type="http://schemas.openxmlformats.org/officeDocument/2006/relationships/image" Target="media/image70.png"/><Relationship Id="rId90" Type="http://schemas.openxmlformats.org/officeDocument/2006/relationships/image" Target="media/image14.jpeg"/><Relationship Id="rId165" Type="http://schemas.openxmlformats.org/officeDocument/2006/relationships/hyperlink" Target="lsgtherm.docx" TargetMode="External"/><Relationship Id="rId186" Type="http://schemas.openxmlformats.org/officeDocument/2006/relationships/hyperlink" Target="lsgtherm.docx" TargetMode="External"/><Relationship Id="rId351" Type="http://schemas.openxmlformats.org/officeDocument/2006/relationships/image" Target="media/image75.jpeg"/><Relationship Id="rId372" Type="http://schemas.openxmlformats.org/officeDocument/2006/relationships/hyperlink" Target="lsgtherm.docx" TargetMode="External"/><Relationship Id="rId211" Type="http://schemas.openxmlformats.org/officeDocument/2006/relationships/oleObject" Target="embeddings/oleObject14.bin"/><Relationship Id="rId232" Type="http://schemas.openxmlformats.org/officeDocument/2006/relationships/hyperlink" Target="lsgtherm.docx" TargetMode="External"/><Relationship Id="rId253" Type="http://schemas.openxmlformats.org/officeDocument/2006/relationships/hyperlink" Target="lsgtherm.docx" TargetMode="External"/><Relationship Id="rId274" Type="http://schemas.openxmlformats.org/officeDocument/2006/relationships/image" Target="media/image43.png"/><Relationship Id="rId295" Type="http://schemas.openxmlformats.org/officeDocument/2006/relationships/image" Target="media/image53.wmf"/><Relationship Id="rId309" Type="http://schemas.openxmlformats.org/officeDocument/2006/relationships/image" Target="media/image60.jpeg"/><Relationship Id="rId27" Type="http://schemas.openxmlformats.org/officeDocument/2006/relationships/hyperlink" Target="lsgtherm.docx" TargetMode="External"/><Relationship Id="rId48" Type="http://schemas.openxmlformats.org/officeDocument/2006/relationships/hyperlink" Target="lsgtherm.docx" TargetMode="External"/><Relationship Id="rId69" Type="http://schemas.openxmlformats.org/officeDocument/2006/relationships/oleObject" Target="embeddings/oleObject3.bin"/><Relationship Id="rId113" Type="http://schemas.openxmlformats.org/officeDocument/2006/relationships/hyperlink" Target="LSGTHERM.docx" TargetMode="External"/><Relationship Id="rId134" Type="http://schemas.openxmlformats.org/officeDocument/2006/relationships/hyperlink" Target="formeln.docx" TargetMode="External"/><Relationship Id="rId320" Type="http://schemas.openxmlformats.org/officeDocument/2006/relationships/hyperlink" Target="lsgtherm.docx" TargetMode="External"/><Relationship Id="rId80" Type="http://schemas.openxmlformats.org/officeDocument/2006/relationships/hyperlink" Target="lsgtherm.docx" TargetMode="External"/><Relationship Id="rId155" Type="http://schemas.openxmlformats.org/officeDocument/2006/relationships/image" Target="media/image22.jpeg"/><Relationship Id="rId176" Type="http://schemas.openxmlformats.org/officeDocument/2006/relationships/oleObject" Target="embeddings/oleObject10.bin"/><Relationship Id="rId197" Type="http://schemas.openxmlformats.org/officeDocument/2006/relationships/hyperlink" Target="lsgtherm.docx" TargetMode="External"/><Relationship Id="rId341" Type="http://schemas.openxmlformats.org/officeDocument/2006/relationships/hyperlink" Target="lsgtherm.docx" TargetMode="External"/><Relationship Id="rId362" Type="http://schemas.openxmlformats.org/officeDocument/2006/relationships/image" Target="media/image79.jpeg"/><Relationship Id="rId383" Type="http://schemas.openxmlformats.org/officeDocument/2006/relationships/hyperlink" Target="lsgtherm.docx" TargetMode="External"/><Relationship Id="rId201" Type="http://schemas.openxmlformats.org/officeDocument/2006/relationships/hyperlink" Target="lsgtherm.docx" TargetMode="External"/><Relationship Id="rId222" Type="http://schemas.openxmlformats.org/officeDocument/2006/relationships/hyperlink" Target="lsgtherm.docx" TargetMode="External"/><Relationship Id="rId243" Type="http://schemas.openxmlformats.org/officeDocument/2006/relationships/oleObject" Target="embeddings/oleObject18.bin"/><Relationship Id="rId264" Type="http://schemas.openxmlformats.org/officeDocument/2006/relationships/image" Target="media/image40.jpeg"/><Relationship Id="rId285" Type="http://schemas.openxmlformats.org/officeDocument/2006/relationships/oleObject" Target="embeddings/oleObject25.bin"/><Relationship Id="rId17" Type="http://schemas.openxmlformats.org/officeDocument/2006/relationships/hyperlink" Target="lsgtherm.docx" TargetMode="External"/><Relationship Id="rId38" Type="http://schemas.openxmlformats.org/officeDocument/2006/relationships/oleObject" Target="embeddings/oleObject1.bin"/><Relationship Id="rId59" Type="http://schemas.openxmlformats.org/officeDocument/2006/relationships/hyperlink" Target="lsgtherm.docx" TargetMode="External"/><Relationship Id="rId103" Type="http://schemas.openxmlformats.org/officeDocument/2006/relationships/hyperlink" Target="lsgtherm.docx" TargetMode="External"/><Relationship Id="rId124" Type="http://schemas.openxmlformats.org/officeDocument/2006/relationships/image" Target="media/image17.wmf"/><Relationship Id="rId310" Type="http://schemas.openxmlformats.org/officeDocument/2006/relationships/hyperlink" Target="lsgtherm.docx" TargetMode="External"/><Relationship Id="rId70" Type="http://schemas.openxmlformats.org/officeDocument/2006/relationships/hyperlink" Target="lsgtherm.docx" TargetMode="External"/><Relationship Id="rId91" Type="http://schemas.openxmlformats.org/officeDocument/2006/relationships/hyperlink" Target="lsgtherm.docx" TargetMode="External"/><Relationship Id="rId145" Type="http://schemas.openxmlformats.org/officeDocument/2006/relationships/hyperlink" Target="lsgtherm.docx" TargetMode="External"/><Relationship Id="rId166" Type="http://schemas.openxmlformats.org/officeDocument/2006/relationships/hyperlink" Target="formeln.docx" TargetMode="External"/><Relationship Id="rId187" Type="http://schemas.openxmlformats.org/officeDocument/2006/relationships/hyperlink" Target="lsgtherm.docx" TargetMode="External"/><Relationship Id="rId331" Type="http://schemas.openxmlformats.org/officeDocument/2006/relationships/hyperlink" Target="lsgtherm.docx" TargetMode="External"/><Relationship Id="rId352" Type="http://schemas.openxmlformats.org/officeDocument/2006/relationships/hyperlink" Target="lsgtherm.docx" TargetMode="External"/><Relationship Id="rId373" Type="http://schemas.openxmlformats.org/officeDocument/2006/relationships/image" Target="media/image81.wmf"/><Relationship Id="rId1" Type="http://schemas.openxmlformats.org/officeDocument/2006/relationships/numbering" Target="numbering.xml"/><Relationship Id="rId212" Type="http://schemas.openxmlformats.org/officeDocument/2006/relationships/hyperlink" Target="lsgtherm.docx" TargetMode="External"/><Relationship Id="rId233" Type="http://schemas.openxmlformats.org/officeDocument/2006/relationships/hyperlink" Target="lsgtherm.docx" TargetMode="External"/><Relationship Id="rId254" Type="http://schemas.openxmlformats.org/officeDocument/2006/relationships/hyperlink" Target="lsgtherm.docx" TargetMode="External"/><Relationship Id="rId28" Type="http://schemas.openxmlformats.org/officeDocument/2006/relationships/hyperlink" Target="lsgtherm.docx" TargetMode="External"/><Relationship Id="rId49" Type="http://schemas.openxmlformats.org/officeDocument/2006/relationships/image" Target="media/image7.jpeg"/><Relationship Id="rId114" Type="http://schemas.openxmlformats.org/officeDocument/2006/relationships/image" Target="media/image16.png"/><Relationship Id="rId275" Type="http://schemas.openxmlformats.org/officeDocument/2006/relationships/hyperlink" Target="lsgtherm.docx" TargetMode="External"/><Relationship Id="rId296" Type="http://schemas.openxmlformats.org/officeDocument/2006/relationships/oleObject" Target="embeddings/oleObject29.bin"/><Relationship Id="rId300" Type="http://schemas.openxmlformats.org/officeDocument/2006/relationships/oleObject" Target="embeddings/oleObject31.bin"/><Relationship Id="rId60" Type="http://schemas.openxmlformats.org/officeDocument/2006/relationships/hyperlink" Target="lsgtherm.docx" TargetMode="External"/><Relationship Id="rId81" Type="http://schemas.openxmlformats.org/officeDocument/2006/relationships/hyperlink" Target="lsgtherm.docx" TargetMode="External"/><Relationship Id="rId135" Type="http://schemas.openxmlformats.org/officeDocument/2006/relationships/hyperlink" Target="lsgtherm.docx" TargetMode="External"/><Relationship Id="rId156" Type="http://schemas.openxmlformats.org/officeDocument/2006/relationships/hyperlink" Target="lsgtherm.docx" TargetMode="External"/><Relationship Id="rId177" Type="http://schemas.openxmlformats.org/officeDocument/2006/relationships/hyperlink" Target="lsgtherm.docx" TargetMode="External"/><Relationship Id="rId198" Type="http://schemas.openxmlformats.org/officeDocument/2006/relationships/hyperlink" Target="lsgtherm.docx" TargetMode="External"/><Relationship Id="rId321" Type="http://schemas.openxmlformats.org/officeDocument/2006/relationships/hyperlink" Target="lsgtherm.docx" TargetMode="External"/><Relationship Id="rId342" Type="http://schemas.openxmlformats.org/officeDocument/2006/relationships/image" Target="media/image72.jpeg"/><Relationship Id="rId363" Type="http://schemas.openxmlformats.org/officeDocument/2006/relationships/hyperlink" Target="lsgtherm.docx" TargetMode="External"/><Relationship Id="rId384" Type="http://schemas.openxmlformats.org/officeDocument/2006/relationships/image" Target="media/image86.wmf"/><Relationship Id="rId202" Type="http://schemas.openxmlformats.org/officeDocument/2006/relationships/hyperlink" Target="lsgtherm.docx" TargetMode="External"/><Relationship Id="rId223" Type="http://schemas.openxmlformats.org/officeDocument/2006/relationships/hyperlink" Target="lsgtherm.docx" TargetMode="External"/><Relationship Id="rId244" Type="http://schemas.openxmlformats.org/officeDocument/2006/relationships/hyperlink" Target="formeln.docx" TargetMode="External"/><Relationship Id="rId18" Type="http://schemas.openxmlformats.org/officeDocument/2006/relationships/image" Target="media/image2.png"/><Relationship Id="rId39" Type="http://schemas.openxmlformats.org/officeDocument/2006/relationships/hyperlink" Target="lsgtherm.docx" TargetMode="External"/><Relationship Id="rId265" Type="http://schemas.openxmlformats.org/officeDocument/2006/relationships/hyperlink" Target="lsgtherm.docx" TargetMode="External"/><Relationship Id="rId286" Type="http://schemas.openxmlformats.org/officeDocument/2006/relationships/image" Target="media/image49.png"/><Relationship Id="rId50" Type="http://schemas.openxmlformats.org/officeDocument/2006/relationships/hyperlink" Target="lsgtherm.docx" TargetMode="External"/><Relationship Id="rId104" Type="http://schemas.openxmlformats.org/officeDocument/2006/relationships/hyperlink" Target="lsgtherm.docx" TargetMode="External"/><Relationship Id="rId125" Type="http://schemas.openxmlformats.org/officeDocument/2006/relationships/oleObject" Target="embeddings/oleObject7.bin"/><Relationship Id="rId146" Type="http://schemas.openxmlformats.org/officeDocument/2006/relationships/hyperlink" Target="lsgtherm.docx" TargetMode="External"/><Relationship Id="rId167" Type="http://schemas.openxmlformats.org/officeDocument/2006/relationships/hyperlink" Target="lsgtherm.docx" TargetMode="External"/><Relationship Id="rId188" Type="http://schemas.openxmlformats.org/officeDocument/2006/relationships/hyperlink" Target="lsgtherm.docx" TargetMode="External"/><Relationship Id="rId311" Type="http://schemas.openxmlformats.org/officeDocument/2006/relationships/image" Target="media/image61.wmf"/><Relationship Id="rId332" Type="http://schemas.openxmlformats.org/officeDocument/2006/relationships/image" Target="media/image71.png"/><Relationship Id="rId353" Type="http://schemas.openxmlformats.org/officeDocument/2006/relationships/hyperlink" Target="lsgtherm.docx" TargetMode="External"/><Relationship Id="rId374" Type="http://schemas.openxmlformats.org/officeDocument/2006/relationships/oleObject" Target="embeddings/oleObject38.bin"/><Relationship Id="rId71" Type="http://schemas.openxmlformats.org/officeDocument/2006/relationships/hyperlink" Target="lsgtherm.docx" TargetMode="External"/><Relationship Id="rId92" Type="http://schemas.openxmlformats.org/officeDocument/2006/relationships/hyperlink" Target="lsgtherm.docx" TargetMode="External"/><Relationship Id="rId213" Type="http://schemas.openxmlformats.org/officeDocument/2006/relationships/hyperlink" Target="lsgtherm.docx" TargetMode="External"/><Relationship Id="rId234" Type="http://schemas.openxmlformats.org/officeDocument/2006/relationships/hyperlink" Target="lsgtherm.docx" TargetMode="External"/><Relationship Id="rId2" Type="http://schemas.openxmlformats.org/officeDocument/2006/relationships/styles" Target="styles.xml"/><Relationship Id="rId29" Type="http://schemas.openxmlformats.org/officeDocument/2006/relationships/hyperlink" Target="lsgtherm.docx" TargetMode="External"/><Relationship Id="rId255" Type="http://schemas.openxmlformats.org/officeDocument/2006/relationships/hyperlink" Target="lsgtherm.docx" TargetMode="External"/><Relationship Id="rId276" Type="http://schemas.openxmlformats.org/officeDocument/2006/relationships/image" Target="media/image44.wmf"/><Relationship Id="rId297" Type="http://schemas.openxmlformats.org/officeDocument/2006/relationships/image" Target="media/image54.wmf"/><Relationship Id="rId40" Type="http://schemas.openxmlformats.org/officeDocument/2006/relationships/hyperlink" Target="formeln.docx" TargetMode="External"/><Relationship Id="rId115" Type="http://schemas.openxmlformats.org/officeDocument/2006/relationships/hyperlink" Target="lsgtherm.docx" TargetMode="External"/><Relationship Id="rId136" Type="http://schemas.openxmlformats.org/officeDocument/2006/relationships/hyperlink" Target="lsgtherm.docx" TargetMode="External"/><Relationship Id="rId157" Type="http://schemas.openxmlformats.org/officeDocument/2006/relationships/hyperlink" Target="lsgtherm.docx" TargetMode="External"/><Relationship Id="rId178" Type="http://schemas.openxmlformats.org/officeDocument/2006/relationships/hyperlink" Target="lsgtherm.docx" TargetMode="External"/><Relationship Id="rId301" Type="http://schemas.openxmlformats.org/officeDocument/2006/relationships/image" Target="media/image56.wmf"/><Relationship Id="rId322" Type="http://schemas.openxmlformats.org/officeDocument/2006/relationships/image" Target="media/image66.jpeg"/><Relationship Id="rId343" Type="http://schemas.openxmlformats.org/officeDocument/2006/relationships/image" Target="media/image73.jpeg"/><Relationship Id="rId364" Type="http://schemas.openxmlformats.org/officeDocument/2006/relationships/hyperlink" Target="lsgtherm.docx" TargetMode="External"/><Relationship Id="rId61" Type="http://schemas.openxmlformats.org/officeDocument/2006/relationships/image" Target="media/image8.png"/><Relationship Id="rId82" Type="http://schemas.openxmlformats.org/officeDocument/2006/relationships/hyperlink" Target="lsgtherm.docx" TargetMode="External"/><Relationship Id="rId199" Type="http://schemas.openxmlformats.org/officeDocument/2006/relationships/hyperlink" Target="lsgtherm.docx" TargetMode="External"/><Relationship Id="rId203" Type="http://schemas.openxmlformats.org/officeDocument/2006/relationships/image" Target="media/image26.jpeg"/><Relationship Id="rId385" Type="http://schemas.openxmlformats.org/officeDocument/2006/relationships/oleObject" Target="embeddings/oleObject43.bin"/><Relationship Id="rId19" Type="http://schemas.openxmlformats.org/officeDocument/2006/relationships/hyperlink" Target="lsgtherm.docx" TargetMode="External"/><Relationship Id="rId224" Type="http://schemas.openxmlformats.org/officeDocument/2006/relationships/image" Target="media/image32.jpeg"/><Relationship Id="rId245" Type="http://schemas.openxmlformats.org/officeDocument/2006/relationships/hyperlink" Target="lsgtherm.docx" TargetMode="External"/><Relationship Id="rId266" Type="http://schemas.openxmlformats.org/officeDocument/2006/relationships/hyperlink" Target="lsgtherm.docx" TargetMode="External"/><Relationship Id="rId287" Type="http://schemas.openxmlformats.org/officeDocument/2006/relationships/image" Target="media/image50.wmf"/><Relationship Id="rId30" Type="http://schemas.openxmlformats.org/officeDocument/2006/relationships/hyperlink" Target="lsgtherm.docx" TargetMode="External"/><Relationship Id="rId105" Type="http://schemas.openxmlformats.org/officeDocument/2006/relationships/hyperlink" Target="lsgtherm.docx" TargetMode="External"/><Relationship Id="rId126" Type="http://schemas.openxmlformats.org/officeDocument/2006/relationships/hyperlink" Target="lsgtherm.docx" TargetMode="External"/><Relationship Id="rId147" Type="http://schemas.openxmlformats.org/officeDocument/2006/relationships/hyperlink" Target="lsgtherm.docx" TargetMode="External"/><Relationship Id="rId168" Type="http://schemas.openxmlformats.org/officeDocument/2006/relationships/hyperlink" Target="lsgtherm.docx" TargetMode="External"/><Relationship Id="rId312" Type="http://schemas.openxmlformats.org/officeDocument/2006/relationships/oleObject" Target="embeddings/oleObject33.bin"/><Relationship Id="rId333" Type="http://schemas.openxmlformats.org/officeDocument/2006/relationships/hyperlink" Target="lsgtherm.docx" TargetMode="External"/><Relationship Id="rId354" Type="http://schemas.openxmlformats.org/officeDocument/2006/relationships/hyperlink" Target="lsgtherm.docx" TargetMode="External"/><Relationship Id="rId51" Type="http://schemas.openxmlformats.org/officeDocument/2006/relationships/hyperlink" Target="lsgtherm.docx" TargetMode="External"/><Relationship Id="rId72" Type="http://schemas.openxmlformats.org/officeDocument/2006/relationships/image" Target="media/image12.wmf"/><Relationship Id="rId93" Type="http://schemas.openxmlformats.org/officeDocument/2006/relationships/hyperlink" Target="lsgtherm.docx" TargetMode="External"/><Relationship Id="rId189" Type="http://schemas.openxmlformats.org/officeDocument/2006/relationships/hyperlink" Target="lsgtherm.docx" TargetMode="External"/><Relationship Id="rId375" Type="http://schemas.openxmlformats.org/officeDocument/2006/relationships/image" Target="media/image82.wmf"/><Relationship Id="rId3" Type="http://schemas.openxmlformats.org/officeDocument/2006/relationships/settings" Target="settings.xml"/><Relationship Id="rId214" Type="http://schemas.openxmlformats.org/officeDocument/2006/relationships/hyperlink" Target="lsgtherm.docx" TargetMode="External"/><Relationship Id="rId235" Type="http://schemas.openxmlformats.org/officeDocument/2006/relationships/hyperlink" Target="lsgtherm.docx" TargetMode="External"/><Relationship Id="rId256" Type="http://schemas.openxmlformats.org/officeDocument/2006/relationships/hyperlink" Target="lsgtherm.docx" TargetMode="External"/><Relationship Id="rId277" Type="http://schemas.openxmlformats.org/officeDocument/2006/relationships/oleObject" Target="embeddings/oleObject21.bin"/><Relationship Id="rId298" Type="http://schemas.openxmlformats.org/officeDocument/2006/relationships/oleObject" Target="embeddings/oleObject30.bin"/><Relationship Id="rId116" Type="http://schemas.openxmlformats.org/officeDocument/2006/relationships/hyperlink" Target="lsgtherm.docx" TargetMode="External"/><Relationship Id="rId137" Type="http://schemas.openxmlformats.org/officeDocument/2006/relationships/hyperlink" Target="lsgtherm.docx" TargetMode="External"/><Relationship Id="rId158" Type="http://schemas.openxmlformats.org/officeDocument/2006/relationships/hyperlink" Target="lsgtherm.docx" TargetMode="External"/><Relationship Id="rId302" Type="http://schemas.openxmlformats.org/officeDocument/2006/relationships/oleObject" Target="embeddings/oleObject32.bin"/><Relationship Id="rId323" Type="http://schemas.openxmlformats.org/officeDocument/2006/relationships/hyperlink" Target="lsgtherm.docx" TargetMode="External"/><Relationship Id="rId344" Type="http://schemas.openxmlformats.org/officeDocument/2006/relationships/hyperlink" Target="lsgtherm.docx" TargetMode="External"/><Relationship Id="rId20" Type="http://schemas.openxmlformats.org/officeDocument/2006/relationships/hyperlink" Target="lsgtherm.docx" TargetMode="External"/><Relationship Id="rId41" Type="http://schemas.openxmlformats.org/officeDocument/2006/relationships/hyperlink" Target="lsgtherm.docx" TargetMode="External"/><Relationship Id="rId62" Type="http://schemas.openxmlformats.org/officeDocument/2006/relationships/hyperlink" Target="lsgtherm.docx" TargetMode="External"/><Relationship Id="rId83" Type="http://schemas.openxmlformats.org/officeDocument/2006/relationships/hyperlink" Target="lsgtherm.docx" TargetMode="External"/><Relationship Id="rId179" Type="http://schemas.openxmlformats.org/officeDocument/2006/relationships/hyperlink" Target="lsgtherm.docx" TargetMode="External"/><Relationship Id="rId365" Type="http://schemas.openxmlformats.org/officeDocument/2006/relationships/image" Target="media/image80.jpeg"/><Relationship Id="rId386" Type="http://schemas.openxmlformats.org/officeDocument/2006/relationships/header" Target="header1.xml"/><Relationship Id="rId190" Type="http://schemas.openxmlformats.org/officeDocument/2006/relationships/hyperlink" Target="lsgtherm.docx" TargetMode="External"/><Relationship Id="rId204" Type="http://schemas.openxmlformats.org/officeDocument/2006/relationships/hyperlink" Target="lsgtherm.docx" TargetMode="External"/><Relationship Id="rId225" Type="http://schemas.openxmlformats.org/officeDocument/2006/relationships/hyperlink" Target="lsgtherm.docx" TargetMode="External"/><Relationship Id="rId246" Type="http://schemas.openxmlformats.org/officeDocument/2006/relationships/hyperlink" Target="lsgtherm.docx" TargetMode="External"/><Relationship Id="rId267" Type="http://schemas.openxmlformats.org/officeDocument/2006/relationships/image" Target="media/image41.wmf"/><Relationship Id="rId288" Type="http://schemas.openxmlformats.org/officeDocument/2006/relationships/oleObject" Target="embeddings/oleObject26.bin"/><Relationship Id="rId106" Type="http://schemas.openxmlformats.org/officeDocument/2006/relationships/hyperlink" Target="lsgtherm.docx" TargetMode="External"/><Relationship Id="rId127" Type="http://schemas.openxmlformats.org/officeDocument/2006/relationships/hyperlink" Target="lsgtherm.docx" TargetMode="External"/><Relationship Id="rId313" Type="http://schemas.openxmlformats.org/officeDocument/2006/relationships/hyperlink" Target="lsgtherm.docx" TargetMode="External"/><Relationship Id="rId10" Type="http://schemas.openxmlformats.org/officeDocument/2006/relationships/hyperlink" Target="lsgtherm.docx" TargetMode="External"/><Relationship Id="rId31" Type="http://schemas.openxmlformats.org/officeDocument/2006/relationships/hyperlink" Target="lsgtherm.docx" TargetMode="External"/><Relationship Id="rId52" Type="http://schemas.openxmlformats.org/officeDocument/2006/relationships/hyperlink" Target="lsgtherm.docx" TargetMode="External"/><Relationship Id="rId73" Type="http://schemas.openxmlformats.org/officeDocument/2006/relationships/oleObject" Target="embeddings/oleObject4.bin"/><Relationship Id="rId94" Type="http://schemas.openxmlformats.org/officeDocument/2006/relationships/hyperlink" Target="lsgtherm.docx" TargetMode="External"/><Relationship Id="rId148" Type="http://schemas.openxmlformats.org/officeDocument/2006/relationships/hyperlink" Target="lsgtherm.docx" TargetMode="External"/><Relationship Id="rId169" Type="http://schemas.openxmlformats.org/officeDocument/2006/relationships/hyperlink" Target="lsgtherm.docx" TargetMode="External"/><Relationship Id="rId334" Type="http://schemas.openxmlformats.org/officeDocument/2006/relationships/hyperlink" Target="lsgtherm.docx" TargetMode="External"/><Relationship Id="rId355" Type="http://schemas.openxmlformats.org/officeDocument/2006/relationships/hyperlink" Target="lsgtherm.docx" TargetMode="External"/><Relationship Id="rId376" Type="http://schemas.openxmlformats.org/officeDocument/2006/relationships/oleObject" Target="embeddings/oleObject39.bin"/><Relationship Id="rId4" Type="http://schemas.openxmlformats.org/officeDocument/2006/relationships/webSettings" Target="webSettings.xml"/><Relationship Id="rId180" Type="http://schemas.openxmlformats.org/officeDocument/2006/relationships/hyperlink" Target="lsgtherm.docx" TargetMode="External"/><Relationship Id="rId215" Type="http://schemas.openxmlformats.org/officeDocument/2006/relationships/image" Target="media/image30.wmf"/><Relationship Id="rId236" Type="http://schemas.openxmlformats.org/officeDocument/2006/relationships/hyperlink" Target="lsgtherm.docx" TargetMode="External"/><Relationship Id="rId257" Type="http://schemas.openxmlformats.org/officeDocument/2006/relationships/hyperlink" Target="formeln.docx" TargetMode="External"/><Relationship Id="rId278" Type="http://schemas.openxmlformats.org/officeDocument/2006/relationships/image" Target="media/image45.wmf"/><Relationship Id="rId303" Type="http://schemas.openxmlformats.org/officeDocument/2006/relationships/hyperlink" Target="lsgtherm.docx"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51</Pages>
  <Words>14960</Words>
  <Characters>94248</Characters>
  <Application>Microsoft Office Word</Application>
  <DocSecurity>0</DocSecurity>
  <Lines>785</Lines>
  <Paragraphs>217</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108991</CharactersWithSpaces>
  <SharedDoc>false</SharedDoc>
  <HLinks>
    <vt:vector size="1866" baseType="variant">
      <vt:variant>
        <vt:i4>131093</vt:i4>
      </vt:variant>
      <vt:variant>
        <vt:i4>1050</vt:i4>
      </vt:variant>
      <vt:variant>
        <vt:i4>0</vt:i4>
      </vt:variant>
      <vt:variant>
        <vt:i4>5</vt:i4>
      </vt:variant>
      <vt:variant>
        <vt:lpwstr>lsgtherm.doc</vt:lpwstr>
      </vt:variant>
      <vt:variant>
        <vt:lpwstr>t218</vt:lpwstr>
      </vt:variant>
      <vt:variant>
        <vt:i4>29</vt:i4>
      </vt:variant>
      <vt:variant>
        <vt:i4>1032</vt:i4>
      </vt:variant>
      <vt:variant>
        <vt:i4>0</vt:i4>
      </vt:variant>
      <vt:variant>
        <vt:i4>5</vt:i4>
      </vt:variant>
      <vt:variant>
        <vt:lpwstr>lsgtherm.doc</vt:lpwstr>
      </vt:variant>
      <vt:variant>
        <vt:lpwstr>t199</vt:lpwstr>
      </vt:variant>
      <vt:variant>
        <vt:i4>655377</vt:i4>
      </vt:variant>
      <vt:variant>
        <vt:i4>1029</vt:i4>
      </vt:variant>
      <vt:variant>
        <vt:i4>0</vt:i4>
      </vt:variant>
      <vt:variant>
        <vt:i4>5</vt:i4>
      </vt:variant>
      <vt:variant>
        <vt:lpwstr>lsgtherm.doc</vt:lpwstr>
      </vt:variant>
      <vt:variant>
        <vt:lpwstr>t153</vt:lpwstr>
      </vt:variant>
      <vt:variant>
        <vt:i4>720913</vt:i4>
      </vt:variant>
      <vt:variant>
        <vt:i4>1026</vt:i4>
      </vt:variant>
      <vt:variant>
        <vt:i4>0</vt:i4>
      </vt:variant>
      <vt:variant>
        <vt:i4>5</vt:i4>
      </vt:variant>
      <vt:variant>
        <vt:lpwstr>lsgtherm.doc</vt:lpwstr>
      </vt:variant>
      <vt:variant>
        <vt:lpwstr>t152</vt:lpwstr>
      </vt:variant>
      <vt:variant>
        <vt:i4>524305</vt:i4>
      </vt:variant>
      <vt:variant>
        <vt:i4>1023</vt:i4>
      </vt:variant>
      <vt:variant>
        <vt:i4>0</vt:i4>
      </vt:variant>
      <vt:variant>
        <vt:i4>5</vt:i4>
      </vt:variant>
      <vt:variant>
        <vt:lpwstr>lsgtherm.doc</vt:lpwstr>
      </vt:variant>
      <vt:variant>
        <vt:lpwstr>t151</vt:lpwstr>
      </vt:variant>
      <vt:variant>
        <vt:i4>3801124</vt:i4>
      </vt:variant>
      <vt:variant>
        <vt:i4>1020</vt:i4>
      </vt:variant>
      <vt:variant>
        <vt:i4>0</vt:i4>
      </vt:variant>
      <vt:variant>
        <vt:i4>5</vt:i4>
      </vt:variant>
      <vt:variant>
        <vt:lpwstr>lsgtherm.doc</vt:lpwstr>
      </vt:variant>
      <vt:variant>
        <vt:lpwstr>t29</vt:lpwstr>
      </vt:variant>
      <vt:variant>
        <vt:i4>3735588</vt:i4>
      </vt:variant>
      <vt:variant>
        <vt:i4>1017</vt:i4>
      </vt:variant>
      <vt:variant>
        <vt:i4>0</vt:i4>
      </vt:variant>
      <vt:variant>
        <vt:i4>5</vt:i4>
      </vt:variant>
      <vt:variant>
        <vt:lpwstr>lsgtherm.doc</vt:lpwstr>
      </vt:variant>
      <vt:variant>
        <vt:lpwstr>t19</vt:lpwstr>
      </vt:variant>
      <vt:variant>
        <vt:i4>3735588</vt:i4>
      </vt:variant>
      <vt:variant>
        <vt:i4>1014</vt:i4>
      </vt:variant>
      <vt:variant>
        <vt:i4>0</vt:i4>
      </vt:variant>
      <vt:variant>
        <vt:i4>5</vt:i4>
      </vt:variant>
      <vt:variant>
        <vt:lpwstr>lsgtherm.doc</vt:lpwstr>
      </vt:variant>
      <vt:variant>
        <vt:lpwstr>t1</vt:lpwstr>
      </vt:variant>
      <vt:variant>
        <vt:i4>3145844</vt:i4>
      </vt:variant>
      <vt:variant>
        <vt:i4>1011</vt:i4>
      </vt:variant>
      <vt:variant>
        <vt:i4>0</vt:i4>
      </vt:variant>
      <vt:variant>
        <vt:i4>5</vt:i4>
      </vt:variant>
      <vt:variant>
        <vt:lpwstr/>
      </vt:variant>
      <vt:variant>
        <vt:lpwstr>t0</vt:lpwstr>
      </vt:variant>
      <vt:variant>
        <vt:i4>786455</vt:i4>
      </vt:variant>
      <vt:variant>
        <vt:i4>1008</vt:i4>
      </vt:variant>
      <vt:variant>
        <vt:i4>0</vt:i4>
      </vt:variant>
      <vt:variant>
        <vt:i4>5</vt:i4>
      </vt:variant>
      <vt:variant>
        <vt:lpwstr>lsgtherm.doc</vt:lpwstr>
      </vt:variant>
      <vt:variant>
        <vt:lpwstr>t135</vt:lpwstr>
      </vt:variant>
      <vt:variant>
        <vt:i4>655383</vt:i4>
      </vt:variant>
      <vt:variant>
        <vt:i4>1005</vt:i4>
      </vt:variant>
      <vt:variant>
        <vt:i4>0</vt:i4>
      </vt:variant>
      <vt:variant>
        <vt:i4>5</vt:i4>
      </vt:variant>
      <vt:variant>
        <vt:lpwstr>lsgtherm.doc</vt:lpwstr>
      </vt:variant>
      <vt:variant>
        <vt:lpwstr>t133</vt:lpwstr>
      </vt:variant>
      <vt:variant>
        <vt:i4>3145764</vt:i4>
      </vt:variant>
      <vt:variant>
        <vt:i4>1002</vt:i4>
      </vt:variant>
      <vt:variant>
        <vt:i4>0</vt:i4>
      </vt:variant>
      <vt:variant>
        <vt:i4>5</vt:i4>
      </vt:variant>
      <vt:variant>
        <vt:lpwstr>lsgtherm.doc</vt:lpwstr>
      </vt:variant>
      <vt:variant>
        <vt:lpwstr>t80</vt:lpwstr>
      </vt:variant>
      <vt:variant>
        <vt:i4>3145844</vt:i4>
      </vt:variant>
      <vt:variant>
        <vt:i4>999</vt:i4>
      </vt:variant>
      <vt:variant>
        <vt:i4>0</vt:i4>
      </vt:variant>
      <vt:variant>
        <vt:i4>5</vt:i4>
      </vt:variant>
      <vt:variant>
        <vt:lpwstr/>
      </vt:variant>
      <vt:variant>
        <vt:lpwstr>t0</vt:lpwstr>
      </vt:variant>
      <vt:variant>
        <vt:i4>917525</vt:i4>
      </vt:variant>
      <vt:variant>
        <vt:i4>996</vt:i4>
      </vt:variant>
      <vt:variant>
        <vt:i4>0</vt:i4>
      </vt:variant>
      <vt:variant>
        <vt:i4>5</vt:i4>
      </vt:variant>
      <vt:variant>
        <vt:lpwstr>lsgtherm.doc</vt:lpwstr>
      </vt:variant>
      <vt:variant>
        <vt:lpwstr>t214</vt:lpwstr>
      </vt:variant>
      <vt:variant>
        <vt:i4>4063268</vt:i4>
      </vt:variant>
      <vt:variant>
        <vt:i4>993</vt:i4>
      </vt:variant>
      <vt:variant>
        <vt:i4>0</vt:i4>
      </vt:variant>
      <vt:variant>
        <vt:i4>5</vt:i4>
      </vt:variant>
      <vt:variant>
        <vt:lpwstr>lsgtherm.doc</vt:lpwstr>
      </vt:variant>
      <vt:variant>
        <vt:lpwstr>t66</vt:lpwstr>
      </vt:variant>
      <vt:variant>
        <vt:i4>4063268</vt:i4>
      </vt:variant>
      <vt:variant>
        <vt:i4>990</vt:i4>
      </vt:variant>
      <vt:variant>
        <vt:i4>0</vt:i4>
      </vt:variant>
      <vt:variant>
        <vt:i4>5</vt:i4>
      </vt:variant>
      <vt:variant>
        <vt:lpwstr>lsgtherm.doc</vt:lpwstr>
      </vt:variant>
      <vt:variant>
        <vt:lpwstr>t65</vt:lpwstr>
      </vt:variant>
      <vt:variant>
        <vt:i4>3145844</vt:i4>
      </vt:variant>
      <vt:variant>
        <vt:i4>987</vt:i4>
      </vt:variant>
      <vt:variant>
        <vt:i4>0</vt:i4>
      </vt:variant>
      <vt:variant>
        <vt:i4>5</vt:i4>
      </vt:variant>
      <vt:variant>
        <vt:lpwstr/>
      </vt:variant>
      <vt:variant>
        <vt:lpwstr>t0</vt:lpwstr>
      </vt:variant>
      <vt:variant>
        <vt:i4>196624</vt:i4>
      </vt:variant>
      <vt:variant>
        <vt:i4>984</vt:i4>
      </vt:variant>
      <vt:variant>
        <vt:i4>0</vt:i4>
      </vt:variant>
      <vt:variant>
        <vt:i4>5</vt:i4>
      </vt:variant>
      <vt:variant>
        <vt:lpwstr>lsgtherm.doc</vt:lpwstr>
      </vt:variant>
      <vt:variant>
        <vt:lpwstr>t249</vt:lpwstr>
      </vt:variant>
      <vt:variant>
        <vt:i4>786453</vt:i4>
      </vt:variant>
      <vt:variant>
        <vt:i4>981</vt:i4>
      </vt:variant>
      <vt:variant>
        <vt:i4>0</vt:i4>
      </vt:variant>
      <vt:variant>
        <vt:i4>5</vt:i4>
      </vt:variant>
      <vt:variant>
        <vt:lpwstr>lsgtherm.doc</vt:lpwstr>
      </vt:variant>
      <vt:variant>
        <vt:lpwstr>t216</vt:lpwstr>
      </vt:variant>
      <vt:variant>
        <vt:i4>4063268</vt:i4>
      </vt:variant>
      <vt:variant>
        <vt:i4>978</vt:i4>
      </vt:variant>
      <vt:variant>
        <vt:i4>0</vt:i4>
      </vt:variant>
      <vt:variant>
        <vt:i4>5</vt:i4>
      </vt:variant>
      <vt:variant>
        <vt:lpwstr>lsgtherm.doc</vt:lpwstr>
      </vt:variant>
      <vt:variant>
        <vt:lpwstr>t64</vt:lpwstr>
      </vt:variant>
      <vt:variant>
        <vt:i4>4063268</vt:i4>
      </vt:variant>
      <vt:variant>
        <vt:i4>975</vt:i4>
      </vt:variant>
      <vt:variant>
        <vt:i4>0</vt:i4>
      </vt:variant>
      <vt:variant>
        <vt:i4>5</vt:i4>
      </vt:variant>
      <vt:variant>
        <vt:lpwstr>lsgtherm.doc</vt:lpwstr>
      </vt:variant>
      <vt:variant>
        <vt:lpwstr>t63</vt:lpwstr>
      </vt:variant>
      <vt:variant>
        <vt:i4>4063268</vt:i4>
      </vt:variant>
      <vt:variant>
        <vt:i4>972</vt:i4>
      </vt:variant>
      <vt:variant>
        <vt:i4>0</vt:i4>
      </vt:variant>
      <vt:variant>
        <vt:i4>5</vt:i4>
      </vt:variant>
      <vt:variant>
        <vt:lpwstr>lsgtherm.doc</vt:lpwstr>
      </vt:variant>
      <vt:variant>
        <vt:lpwstr>t62</vt:lpwstr>
      </vt:variant>
      <vt:variant>
        <vt:i4>4063268</vt:i4>
      </vt:variant>
      <vt:variant>
        <vt:i4>969</vt:i4>
      </vt:variant>
      <vt:variant>
        <vt:i4>0</vt:i4>
      </vt:variant>
      <vt:variant>
        <vt:i4>5</vt:i4>
      </vt:variant>
      <vt:variant>
        <vt:lpwstr>lsgtherm.doc</vt:lpwstr>
      </vt:variant>
      <vt:variant>
        <vt:lpwstr>t61</vt:lpwstr>
      </vt:variant>
      <vt:variant>
        <vt:i4>4063268</vt:i4>
      </vt:variant>
      <vt:variant>
        <vt:i4>966</vt:i4>
      </vt:variant>
      <vt:variant>
        <vt:i4>0</vt:i4>
      </vt:variant>
      <vt:variant>
        <vt:i4>5</vt:i4>
      </vt:variant>
      <vt:variant>
        <vt:lpwstr>lsgtherm.doc</vt:lpwstr>
      </vt:variant>
      <vt:variant>
        <vt:lpwstr>t60</vt:lpwstr>
      </vt:variant>
      <vt:variant>
        <vt:i4>3997732</vt:i4>
      </vt:variant>
      <vt:variant>
        <vt:i4>963</vt:i4>
      </vt:variant>
      <vt:variant>
        <vt:i4>0</vt:i4>
      </vt:variant>
      <vt:variant>
        <vt:i4>5</vt:i4>
      </vt:variant>
      <vt:variant>
        <vt:lpwstr>lsgtherm.doc</vt:lpwstr>
      </vt:variant>
      <vt:variant>
        <vt:lpwstr>t59</vt:lpwstr>
      </vt:variant>
      <vt:variant>
        <vt:i4>3145844</vt:i4>
      </vt:variant>
      <vt:variant>
        <vt:i4>960</vt:i4>
      </vt:variant>
      <vt:variant>
        <vt:i4>0</vt:i4>
      </vt:variant>
      <vt:variant>
        <vt:i4>5</vt:i4>
      </vt:variant>
      <vt:variant>
        <vt:lpwstr/>
      </vt:variant>
      <vt:variant>
        <vt:lpwstr>t0</vt:lpwstr>
      </vt:variant>
      <vt:variant>
        <vt:i4>589841</vt:i4>
      </vt:variant>
      <vt:variant>
        <vt:i4>957</vt:i4>
      </vt:variant>
      <vt:variant>
        <vt:i4>0</vt:i4>
      </vt:variant>
      <vt:variant>
        <vt:i4>5</vt:i4>
      </vt:variant>
      <vt:variant>
        <vt:lpwstr>lsgtherm.doc</vt:lpwstr>
      </vt:variant>
      <vt:variant>
        <vt:lpwstr>t253</vt:lpwstr>
      </vt:variant>
      <vt:variant>
        <vt:i4>655383</vt:i4>
      </vt:variant>
      <vt:variant>
        <vt:i4>954</vt:i4>
      </vt:variant>
      <vt:variant>
        <vt:i4>0</vt:i4>
      </vt:variant>
      <vt:variant>
        <vt:i4>5</vt:i4>
      </vt:variant>
      <vt:variant>
        <vt:lpwstr>lsgtherm.doc</vt:lpwstr>
      </vt:variant>
      <vt:variant>
        <vt:lpwstr>t230</vt:lpwstr>
      </vt:variant>
      <vt:variant>
        <vt:i4>196630</vt:i4>
      </vt:variant>
      <vt:variant>
        <vt:i4>951</vt:i4>
      </vt:variant>
      <vt:variant>
        <vt:i4>0</vt:i4>
      </vt:variant>
      <vt:variant>
        <vt:i4>5</vt:i4>
      </vt:variant>
      <vt:variant>
        <vt:lpwstr>lsgtherm.doc</vt:lpwstr>
      </vt:variant>
      <vt:variant>
        <vt:lpwstr>t229</vt:lpwstr>
      </vt:variant>
      <vt:variant>
        <vt:i4>131094</vt:i4>
      </vt:variant>
      <vt:variant>
        <vt:i4>948</vt:i4>
      </vt:variant>
      <vt:variant>
        <vt:i4>0</vt:i4>
      </vt:variant>
      <vt:variant>
        <vt:i4>5</vt:i4>
      </vt:variant>
      <vt:variant>
        <vt:lpwstr>lsgtherm.doc</vt:lpwstr>
      </vt:variant>
      <vt:variant>
        <vt:lpwstr>t228</vt:lpwstr>
      </vt:variant>
      <vt:variant>
        <vt:i4>589846</vt:i4>
      </vt:variant>
      <vt:variant>
        <vt:i4>942</vt:i4>
      </vt:variant>
      <vt:variant>
        <vt:i4>0</vt:i4>
      </vt:variant>
      <vt:variant>
        <vt:i4>5</vt:i4>
      </vt:variant>
      <vt:variant>
        <vt:lpwstr>lsgtherm.doc</vt:lpwstr>
      </vt:variant>
      <vt:variant>
        <vt:lpwstr>t223</vt:lpwstr>
      </vt:variant>
      <vt:variant>
        <vt:i4>720917</vt:i4>
      </vt:variant>
      <vt:variant>
        <vt:i4>939</vt:i4>
      </vt:variant>
      <vt:variant>
        <vt:i4>0</vt:i4>
      </vt:variant>
      <vt:variant>
        <vt:i4>5</vt:i4>
      </vt:variant>
      <vt:variant>
        <vt:lpwstr>lsgtherm.doc</vt:lpwstr>
      </vt:variant>
      <vt:variant>
        <vt:lpwstr>t211</vt:lpwstr>
      </vt:variant>
      <vt:variant>
        <vt:i4>655381</vt:i4>
      </vt:variant>
      <vt:variant>
        <vt:i4>936</vt:i4>
      </vt:variant>
      <vt:variant>
        <vt:i4>0</vt:i4>
      </vt:variant>
      <vt:variant>
        <vt:i4>5</vt:i4>
      </vt:variant>
      <vt:variant>
        <vt:lpwstr>lsgtherm.doc</vt:lpwstr>
      </vt:variant>
      <vt:variant>
        <vt:lpwstr>t210</vt:lpwstr>
      </vt:variant>
      <vt:variant>
        <vt:i4>589843</vt:i4>
      </vt:variant>
      <vt:variant>
        <vt:i4>933</vt:i4>
      </vt:variant>
      <vt:variant>
        <vt:i4>0</vt:i4>
      </vt:variant>
      <vt:variant>
        <vt:i4>5</vt:i4>
      </vt:variant>
      <vt:variant>
        <vt:lpwstr>lsgtherm.doc</vt:lpwstr>
      </vt:variant>
      <vt:variant>
        <vt:lpwstr>t170</vt:lpwstr>
      </vt:variant>
      <vt:variant>
        <vt:i4>983056</vt:i4>
      </vt:variant>
      <vt:variant>
        <vt:i4>930</vt:i4>
      </vt:variant>
      <vt:variant>
        <vt:i4>0</vt:i4>
      </vt:variant>
      <vt:variant>
        <vt:i4>5</vt:i4>
      </vt:variant>
      <vt:variant>
        <vt:lpwstr>lsgtherm.doc</vt:lpwstr>
      </vt:variant>
      <vt:variant>
        <vt:lpwstr>t146</vt:lpwstr>
      </vt:variant>
      <vt:variant>
        <vt:i4>786448</vt:i4>
      </vt:variant>
      <vt:variant>
        <vt:i4>927</vt:i4>
      </vt:variant>
      <vt:variant>
        <vt:i4>0</vt:i4>
      </vt:variant>
      <vt:variant>
        <vt:i4>5</vt:i4>
      </vt:variant>
      <vt:variant>
        <vt:lpwstr>lsgtherm.doc</vt:lpwstr>
      </vt:variant>
      <vt:variant>
        <vt:lpwstr>t145</vt:lpwstr>
      </vt:variant>
      <vt:variant>
        <vt:i4>851984</vt:i4>
      </vt:variant>
      <vt:variant>
        <vt:i4>924</vt:i4>
      </vt:variant>
      <vt:variant>
        <vt:i4>0</vt:i4>
      </vt:variant>
      <vt:variant>
        <vt:i4>5</vt:i4>
      </vt:variant>
      <vt:variant>
        <vt:lpwstr>lsgtherm.doc</vt:lpwstr>
      </vt:variant>
      <vt:variant>
        <vt:lpwstr>t144</vt:lpwstr>
      </vt:variant>
      <vt:variant>
        <vt:i4>22</vt:i4>
      </vt:variant>
      <vt:variant>
        <vt:i4>921</vt:i4>
      </vt:variant>
      <vt:variant>
        <vt:i4>0</vt:i4>
      </vt:variant>
      <vt:variant>
        <vt:i4>5</vt:i4>
      </vt:variant>
      <vt:variant>
        <vt:lpwstr>lsgtherm.doc</vt:lpwstr>
      </vt:variant>
      <vt:variant>
        <vt:lpwstr>t129</vt:lpwstr>
      </vt:variant>
      <vt:variant>
        <vt:i4>720918</vt:i4>
      </vt:variant>
      <vt:variant>
        <vt:i4>918</vt:i4>
      </vt:variant>
      <vt:variant>
        <vt:i4>0</vt:i4>
      </vt:variant>
      <vt:variant>
        <vt:i4>5</vt:i4>
      </vt:variant>
      <vt:variant>
        <vt:lpwstr>lsgtherm.doc</vt:lpwstr>
      </vt:variant>
      <vt:variant>
        <vt:lpwstr>t122</vt:lpwstr>
      </vt:variant>
      <vt:variant>
        <vt:i4>4063268</vt:i4>
      </vt:variant>
      <vt:variant>
        <vt:i4>915</vt:i4>
      </vt:variant>
      <vt:variant>
        <vt:i4>0</vt:i4>
      </vt:variant>
      <vt:variant>
        <vt:i4>5</vt:i4>
      </vt:variant>
      <vt:variant>
        <vt:lpwstr>lsgtherm.doc</vt:lpwstr>
      </vt:variant>
      <vt:variant>
        <vt:lpwstr>t68</vt:lpwstr>
      </vt:variant>
      <vt:variant>
        <vt:i4>4063268</vt:i4>
      </vt:variant>
      <vt:variant>
        <vt:i4>912</vt:i4>
      </vt:variant>
      <vt:variant>
        <vt:i4>0</vt:i4>
      </vt:variant>
      <vt:variant>
        <vt:i4>5</vt:i4>
      </vt:variant>
      <vt:variant>
        <vt:lpwstr>lsgtherm.doc</vt:lpwstr>
      </vt:variant>
      <vt:variant>
        <vt:lpwstr>t67</vt:lpwstr>
      </vt:variant>
      <vt:variant>
        <vt:i4>3145844</vt:i4>
      </vt:variant>
      <vt:variant>
        <vt:i4>909</vt:i4>
      </vt:variant>
      <vt:variant>
        <vt:i4>0</vt:i4>
      </vt:variant>
      <vt:variant>
        <vt:i4>5</vt:i4>
      </vt:variant>
      <vt:variant>
        <vt:lpwstr/>
      </vt:variant>
      <vt:variant>
        <vt:lpwstr>t0</vt:lpwstr>
      </vt:variant>
      <vt:variant>
        <vt:i4>131090</vt:i4>
      </vt:variant>
      <vt:variant>
        <vt:i4>906</vt:i4>
      </vt:variant>
      <vt:variant>
        <vt:i4>0</vt:i4>
      </vt:variant>
      <vt:variant>
        <vt:i4>5</vt:i4>
      </vt:variant>
      <vt:variant>
        <vt:lpwstr>lsgtherm.doc</vt:lpwstr>
      </vt:variant>
      <vt:variant>
        <vt:lpwstr>t268</vt:lpwstr>
      </vt:variant>
      <vt:variant>
        <vt:i4>983058</vt:i4>
      </vt:variant>
      <vt:variant>
        <vt:i4>903</vt:i4>
      </vt:variant>
      <vt:variant>
        <vt:i4>0</vt:i4>
      </vt:variant>
      <vt:variant>
        <vt:i4>5</vt:i4>
      </vt:variant>
      <vt:variant>
        <vt:lpwstr>lsgtherm.doc</vt:lpwstr>
      </vt:variant>
      <vt:variant>
        <vt:lpwstr>t265</vt:lpwstr>
      </vt:variant>
      <vt:variant>
        <vt:i4>589842</vt:i4>
      </vt:variant>
      <vt:variant>
        <vt:i4>900</vt:i4>
      </vt:variant>
      <vt:variant>
        <vt:i4>0</vt:i4>
      </vt:variant>
      <vt:variant>
        <vt:i4>5</vt:i4>
      </vt:variant>
      <vt:variant>
        <vt:lpwstr>lsgtherm.doc</vt:lpwstr>
      </vt:variant>
      <vt:variant>
        <vt:lpwstr>t263</vt:lpwstr>
      </vt:variant>
      <vt:variant>
        <vt:i4>720914</vt:i4>
      </vt:variant>
      <vt:variant>
        <vt:i4>894</vt:i4>
      </vt:variant>
      <vt:variant>
        <vt:i4>0</vt:i4>
      </vt:variant>
      <vt:variant>
        <vt:i4>5</vt:i4>
      </vt:variant>
      <vt:variant>
        <vt:lpwstr>lsgtherm.doc</vt:lpwstr>
      </vt:variant>
      <vt:variant>
        <vt:lpwstr>t261</vt:lpwstr>
      </vt:variant>
      <vt:variant>
        <vt:i4>786449</vt:i4>
      </vt:variant>
      <vt:variant>
        <vt:i4>888</vt:i4>
      </vt:variant>
      <vt:variant>
        <vt:i4>0</vt:i4>
      </vt:variant>
      <vt:variant>
        <vt:i4>5</vt:i4>
      </vt:variant>
      <vt:variant>
        <vt:lpwstr>lsgtherm.doc</vt:lpwstr>
      </vt:variant>
      <vt:variant>
        <vt:lpwstr>t256</vt:lpwstr>
      </vt:variant>
      <vt:variant>
        <vt:i4>131088</vt:i4>
      </vt:variant>
      <vt:variant>
        <vt:i4>885</vt:i4>
      </vt:variant>
      <vt:variant>
        <vt:i4>0</vt:i4>
      </vt:variant>
      <vt:variant>
        <vt:i4>5</vt:i4>
      </vt:variant>
      <vt:variant>
        <vt:lpwstr>lsgtherm.doc</vt:lpwstr>
      </vt:variant>
      <vt:variant>
        <vt:lpwstr>t248</vt:lpwstr>
      </vt:variant>
      <vt:variant>
        <vt:i4>851984</vt:i4>
      </vt:variant>
      <vt:variant>
        <vt:i4>882</vt:i4>
      </vt:variant>
      <vt:variant>
        <vt:i4>0</vt:i4>
      </vt:variant>
      <vt:variant>
        <vt:i4>5</vt:i4>
      </vt:variant>
      <vt:variant>
        <vt:lpwstr>lsgtherm.doc</vt:lpwstr>
      </vt:variant>
      <vt:variant>
        <vt:lpwstr>t247</vt:lpwstr>
      </vt:variant>
      <vt:variant>
        <vt:i4>786448</vt:i4>
      </vt:variant>
      <vt:variant>
        <vt:i4>879</vt:i4>
      </vt:variant>
      <vt:variant>
        <vt:i4>0</vt:i4>
      </vt:variant>
      <vt:variant>
        <vt:i4>5</vt:i4>
      </vt:variant>
      <vt:variant>
        <vt:lpwstr>lsgtherm.doc</vt:lpwstr>
      </vt:variant>
      <vt:variant>
        <vt:lpwstr>t246</vt:lpwstr>
      </vt:variant>
      <vt:variant>
        <vt:i4>983056</vt:i4>
      </vt:variant>
      <vt:variant>
        <vt:i4>876</vt:i4>
      </vt:variant>
      <vt:variant>
        <vt:i4>0</vt:i4>
      </vt:variant>
      <vt:variant>
        <vt:i4>5</vt:i4>
      </vt:variant>
      <vt:variant>
        <vt:lpwstr>lsgtherm.doc</vt:lpwstr>
      </vt:variant>
      <vt:variant>
        <vt:lpwstr>t245</vt:lpwstr>
      </vt:variant>
      <vt:variant>
        <vt:i4>917520</vt:i4>
      </vt:variant>
      <vt:variant>
        <vt:i4>858</vt:i4>
      </vt:variant>
      <vt:variant>
        <vt:i4>0</vt:i4>
      </vt:variant>
      <vt:variant>
        <vt:i4>5</vt:i4>
      </vt:variant>
      <vt:variant>
        <vt:lpwstr>lsgtherm.doc</vt:lpwstr>
      </vt:variant>
      <vt:variant>
        <vt:lpwstr>t244</vt:lpwstr>
      </vt:variant>
      <vt:variant>
        <vt:i4>589845</vt:i4>
      </vt:variant>
      <vt:variant>
        <vt:i4>852</vt:i4>
      </vt:variant>
      <vt:variant>
        <vt:i4>0</vt:i4>
      </vt:variant>
      <vt:variant>
        <vt:i4>5</vt:i4>
      </vt:variant>
      <vt:variant>
        <vt:lpwstr>lsgtherm.doc</vt:lpwstr>
      </vt:variant>
      <vt:variant>
        <vt:lpwstr>t213</vt:lpwstr>
      </vt:variant>
      <vt:variant>
        <vt:i4>524309</vt:i4>
      </vt:variant>
      <vt:variant>
        <vt:i4>831</vt:i4>
      </vt:variant>
      <vt:variant>
        <vt:i4>0</vt:i4>
      </vt:variant>
      <vt:variant>
        <vt:i4>5</vt:i4>
      </vt:variant>
      <vt:variant>
        <vt:lpwstr>lsgtherm.doc</vt:lpwstr>
      </vt:variant>
      <vt:variant>
        <vt:lpwstr>t212</vt:lpwstr>
      </vt:variant>
      <vt:variant>
        <vt:i4>983060</vt:i4>
      </vt:variant>
      <vt:variant>
        <vt:i4>828</vt:i4>
      </vt:variant>
      <vt:variant>
        <vt:i4>0</vt:i4>
      </vt:variant>
      <vt:variant>
        <vt:i4>5</vt:i4>
      </vt:variant>
      <vt:variant>
        <vt:lpwstr>lsgtherm.doc</vt:lpwstr>
      </vt:variant>
      <vt:variant>
        <vt:lpwstr>t205</vt:lpwstr>
      </vt:variant>
      <vt:variant>
        <vt:i4>589853</vt:i4>
      </vt:variant>
      <vt:variant>
        <vt:i4>822</vt:i4>
      </vt:variant>
      <vt:variant>
        <vt:i4>0</vt:i4>
      </vt:variant>
      <vt:variant>
        <vt:i4>5</vt:i4>
      </vt:variant>
      <vt:variant>
        <vt:lpwstr>lsgtherm.doc</vt:lpwstr>
      </vt:variant>
      <vt:variant>
        <vt:lpwstr>t190</vt:lpwstr>
      </vt:variant>
      <vt:variant>
        <vt:i4>720924</vt:i4>
      </vt:variant>
      <vt:variant>
        <vt:i4>819</vt:i4>
      </vt:variant>
      <vt:variant>
        <vt:i4>0</vt:i4>
      </vt:variant>
      <vt:variant>
        <vt:i4>5</vt:i4>
      </vt:variant>
      <vt:variant>
        <vt:lpwstr>lsgtherm.doc</vt:lpwstr>
      </vt:variant>
      <vt:variant>
        <vt:lpwstr>t182</vt:lpwstr>
      </vt:variant>
      <vt:variant>
        <vt:i4>786450</vt:i4>
      </vt:variant>
      <vt:variant>
        <vt:i4>816</vt:i4>
      </vt:variant>
      <vt:variant>
        <vt:i4>0</vt:i4>
      </vt:variant>
      <vt:variant>
        <vt:i4>5</vt:i4>
      </vt:variant>
      <vt:variant>
        <vt:lpwstr>lsgtherm.doc</vt:lpwstr>
      </vt:variant>
      <vt:variant>
        <vt:lpwstr>t165</vt:lpwstr>
      </vt:variant>
      <vt:variant>
        <vt:i4>4063268</vt:i4>
      </vt:variant>
      <vt:variant>
        <vt:i4>810</vt:i4>
      </vt:variant>
      <vt:variant>
        <vt:i4>0</vt:i4>
      </vt:variant>
      <vt:variant>
        <vt:i4>5</vt:i4>
      </vt:variant>
      <vt:variant>
        <vt:lpwstr>lsgtherm.doc</vt:lpwstr>
      </vt:variant>
      <vt:variant>
        <vt:lpwstr>t69</vt:lpwstr>
      </vt:variant>
      <vt:variant>
        <vt:i4>3866660</vt:i4>
      </vt:variant>
      <vt:variant>
        <vt:i4>807</vt:i4>
      </vt:variant>
      <vt:variant>
        <vt:i4>0</vt:i4>
      </vt:variant>
      <vt:variant>
        <vt:i4>5</vt:i4>
      </vt:variant>
      <vt:variant>
        <vt:lpwstr>lsgtherm.doc</vt:lpwstr>
      </vt:variant>
      <vt:variant>
        <vt:lpwstr>t36</vt:lpwstr>
      </vt:variant>
      <vt:variant>
        <vt:i4>3866660</vt:i4>
      </vt:variant>
      <vt:variant>
        <vt:i4>804</vt:i4>
      </vt:variant>
      <vt:variant>
        <vt:i4>0</vt:i4>
      </vt:variant>
      <vt:variant>
        <vt:i4>5</vt:i4>
      </vt:variant>
      <vt:variant>
        <vt:lpwstr>lsgtherm.doc</vt:lpwstr>
      </vt:variant>
      <vt:variant>
        <vt:lpwstr>t35</vt:lpwstr>
      </vt:variant>
      <vt:variant>
        <vt:i4>3866660</vt:i4>
      </vt:variant>
      <vt:variant>
        <vt:i4>801</vt:i4>
      </vt:variant>
      <vt:variant>
        <vt:i4>0</vt:i4>
      </vt:variant>
      <vt:variant>
        <vt:i4>5</vt:i4>
      </vt:variant>
      <vt:variant>
        <vt:lpwstr>lsgtherm.doc</vt:lpwstr>
      </vt:variant>
      <vt:variant>
        <vt:lpwstr>t34</vt:lpwstr>
      </vt:variant>
      <vt:variant>
        <vt:i4>3866660</vt:i4>
      </vt:variant>
      <vt:variant>
        <vt:i4>798</vt:i4>
      </vt:variant>
      <vt:variant>
        <vt:i4>0</vt:i4>
      </vt:variant>
      <vt:variant>
        <vt:i4>5</vt:i4>
      </vt:variant>
      <vt:variant>
        <vt:lpwstr>lsgtherm.doc</vt:lpwstr>
      </vt:variant>
      <vt:variant>
        <vt:lpwstr>t33</vt:lpwstr>
      </vt:variant>
      <vt:variant>
        <vt:i4>3866660</vt:i4>
      </vt:variant>
      <vt:variant>
        <vt:i4>795</vt:i4>
      </vt:variant>
      <vt:variant>
        <vt:i4>0</vt:i4>
      </vt:variant>
      <vt:variant>
        <vt:i4>5</vt:i4>
      </vt:variant>
      <vt:variant>
        <vt:lpwstr>lsgtherm.doc</vt:lpwstr>
      </vt:variant>
      <vt:variant>
        <vt:lpwstr>t32</vt:lpwstr>
      </vt:variant>
      <vt:variant>
        <vt:i4>3866660</vt:i4>
      </vt:variant>
      <vt:variant>
        <vt:i4>792</vt:i4>
      </vt:variant>
      <vt:variant>
        <vt:i4>0</vt:i4>
      </vt:variant>
      <vt:variant>
        <vt:i4>5</vt:i4>
      </vt:variant>
      <vt:variant>
        <vt:lpwstr>lsgtherm.doc</vt:lpwstr>
      </vt:variant>
      <vt:variant>
        <vt:lpwstr>t31</vt:lpwstr>
      </vt:variant>
      <vt:variant>
        <vt:i4>3997732</vt:i4>
      </vt:variant>
      <vt:variant>
        <vt:i4>789</vt:i4>
      </vt:variant>
      <vt:variant>
        <vt:i4>0</vt:i4>
      </vt:variant>
      <vt:variant>
        <vt:i4>5</vt:i4>
      </vt:variant>
      <vt:variant>
        <vt:lpwstr>lsgtherm.doc</vt:lpwstr>
      </vt:variant>
      <vt:variant>
        <vt:lpwstr>t5</vt:lpwstr>
      </vt:variant>
      <vt:variant>
        <vt:i4>3932196</vt:i4>
      </vt:variant>
      <vt:variant>
        <vt:i4>786</vt:i4>
      </vt:variant>
      <vt:variant>
        <vt:i4>0</vt:i4>
      </vt:variant>
      <vt:variant>
        <vt:i4>5</vt:i4>
      </vt:variant>
      <vt:variant>
        <vt:lpwstr>lsgtherm.doc</vt:lpwstr>
      </vt:variant>
      <vt:variant>
        <vt:lpwstr>t4</vt:lpwstr>
      </vt:variant>
      <vt:variant>
        <vt:i4>7405583</vt:i4>
      </vt:variant>
      <vt:variant>
        <vt:i4>783</vt:i4>
      </vt:variant>
      <vt:variant>
        <vt:i4>0</vt:i4>
      </vt:variant>
      <vt:variant>
        <vt:i4>5</vt:i4>
      </vt:variant>
      <vt:variant>
        <vt:lpwstr>formeln.doc</vt:lpwstr>
      </vt:variant>
      <vt:variant>
        <vt:lpwstr>ideales_gas</vt:lpwstr>
      </vt:variant>
      <vt:variant>
        <vt:i4>3145844</vt:i4>
      </vt:variant>
      <vt:variant>
        <vt:i4>780</vt:i4>
      </vt:variant>
      <vt:variant>
        <vt:i4>0</vt:i4>
      </vt:variant>
      <vt:variant>
        <vt:i4>5</vt:i4>
      </vt:variant>
      <vt:variant>
        <vt:lpwstr/>
      </vt:variant>
      <vt:variant>
        <vt:lpwstr>t0</vt:lpwstr>
      </vt:variant>
      <vt:variant>
        <vt:i4>786461</vt:i4>
      </vt:variant>
      <vt:variant>
        <vt:i4>777</vt:i4>
      </vt:variant>
      <vt:variant>
        <vt:i4>0</vt:i4>
      </vt:variant>
      <vt:variant>
        <vt:i4>5</vt:i4>
      </vt:variant>
      <vt:variant>
        <vt:lpwstr>lsgtherm.doc</vt:lpwstr>
      </vt:variant>
      <vt:variant>
        <vt:lpwstr>t195</vt:lpwstr>
      </vt:variant>
      <vt:variant>
        <vt:i4>851997</vt:i4>
      </vt:variant>
      <vt:variant>
        <vt:i4>774</vt:i4>
      </vt:variant>
      <vt:variant>
        <vt:i4>0</vt:i4>
      </vt:variant>
      <vt:variant>
        <vt:i4>5</vt:i4>
      </vt:variant>
      <vt:variant>
        <vt:lpwstr>lsgtherm.doc</vt:lpwstr>
      </vt:variant>
      <vt:variant>
        <vt:lpwstr>t194</vt:lpwstr>
      </vt:variant>
      <vt:variant>
        <vt:i4>589852</vt:i4>
      </vt:variant>
      <vt:variant>
        <vt:i4>771</vt:i4>
      </vt:variant>
      <vt:variant>
        <vt:i4>0</vt:i4>
      </vt:variant>
      <vt:variant>
        <vt:i4>5</vt:i4>
      </vt:variant>
      <vt:variant>
        <vt:lpwstr>lsgtherm.doc</vt:lpwstr>
      </vt:variant>
      <vt:variant>
        <vt:lpwstr>t180</vt:lpwstr>
      </vt:variant>
      <vt:variant>
        <vt:i4>851986</vt:i4>
      </vt:variant>
      <vt:variant>
        <vt:i4>768</vt:i4>
      </vt:variant>
      <vt:variant>
        <vt:i4>0</vt:i4>
      </vt:variant>
      <vt:variant>
        <vt:i4>5</vt:i4>
      </vt:variant>
      <vt:variant>
        <vt:lpwstr>lsgtherm.doc</vt:lpwstr>
      </vt:variant>
      <vt:variant>
        <vt:lpwstr>t164</vt:lpwstr>
      </vt:variant>
      <vt:variant>
        <vt:i4>655378</vt:i4>
      </vt:variant>
      <vt:variant>
        <vt:i4>765</vt:i4>
      </vt:variant>
      <vt:variant>
        <vt:i4>0</vt:i4>
      </vt:variant>
      <vt:variant>
        <vt:i4>5</vt:i4>
      </vt:variant>
      <vt:variant>
        <vt:lpwstr>lsgtherm.doc</vt:lpwstr>
      </vt:variant>
      <vt:variant>
        <vt:lpwstr>t163</vt:lpwstr>
      </vt:variant>
      <vt:variant>
        <vt:i4>720914</vt:i4>
      </vt:variant>
      <vt:variant>
        <vt:i4>762</vt:i4>
      </vt:variant>
      <vt:variant>
        <vt:i4>0</vt:i4>
      </vt:variant>
      <vt:variant>
        <vt:i4>5</vt:i4>
      </vt:variant>
      <vt:variant>
        <vt:lpwstr>lsgtherm.doc</vt:lpwstr>
      </vt:variant>
      <vt:variant>
        <vt:lpwstr>t162</vt:lpwstr>
      </vt:variant>
      <vt:variant>
        <vt:i4>3211300</vt:i4>
      </vt:variant>
      <vt:variant>
        <vt:i4>759</vt:i4>
      </vt:variant>
      <vt:variant>
        <vt:i4>0</vt:i4>
      </vt:variant>
      <vt:variant>
        <vt:i4>5</vt:i4>
      </vt:variant>
      <vt:variant>
        <vt:lpwstr>lsgtherm.doc</vt:lpwstr>
      </vt:variant>
      <vt:variant>
        <vt:lpwstr>t91</vt:lpwstr>
      </vt:variant>
      <vt:variant>
        <vt:i4>3932196</vt:i4>
      </vt:variant>
      <vt:variant>
        <vt:i4>756</vt:i4>
      </vt:variant>
      <vt:variant>
        <vt:i4>0</vt:i4>
      </vt:variant>
      <vt:variant>
        <vt:i4>5</vt:i4>
      </vt:variant>
      <vt:variant>
        <vt:lpwstr>lsgtherm.doc</vt:lpwstr>
      </vt:variant>
      <vt:variant>
        <vt:lpwstr>t48</vt:lpwstr>
      </vt:variant>
      <vt:variant>
        <vt:i4>3932196</vt:i4>
      </vt:variant>
      <vt:variant>
        <vt:i4>753</vt:i4>
      </vt:variant>
      <vt:variant>
        <vt:i4>0</vt:i4>
      </vt:variant>
      <vt:variant>
        <vt:i4>5</vt:i4>
      </vt:variant>
      <vt:variant>
        <vt:lpwstr>lsgtherm.doc</vt:lpwstr>
      </vt:variant>
      <vt:variant>
        <vt:lpwstr>t47</vt:lpwstr>
      </vt:variant>
      <vt:variant>
        <vt:i4>3932196</vt:i4>
      </vt:variant>
      <vt:variant>
        <vt:i4>750</vt:i4>
      </vt:variant>
      <vt:variant>
        <vt:i4>0</vt:i4>
      </vt:variant>
      <vt:variant>
        <vt:i4>5</vt:i4>
      </vt:variant>
      <vt:variant>
        <vt:lpwstr>lsgtherm.doc</vt:lpwstr>
      </vt:variant>
      <vt:variant>
        <vt:lpwstr>t46</vt:lpwstr>
      </vt:variant>
      <vt:variant>
        <vt:i4>3932196</vt:i4>
      </vt:variant>
      <vt:variant>
        <vt:i4>747</vt:i4>
      </vt:variant>
      <vt:variant>
        <vt:i4>0</vt:i4>
      </vt:variant>
      <vt:variant>
        <vt:i4>5</vt:i4>
      </vt:variant>
      <vt:variant>
        <vt:lpwstr>lsgtherm.doc</vt:lpwstr>
      </vt:variant>
      <vt:variant>
        <vt:lpwstr>t45</vt:lpwstr>
      </vt:variant>
      <vt:variant>
        <vt:i4>3735588</vt:i4>
      </vt:variant>
      <vt:variant>
        <vt:i4>744</vt:i4>
      </vt:variant>
      <vt:variant>
        <vt:i4>0</vt:i4>
      </vt:variant>
      <vt:variant>
        <vt:i4>5</vt:i4>
      </vt:variant>
      <vt:variant>
        <vt:lpwstr>lsgtherm.doc</vt:lpwstr>
      </vt:variant>
      <vt:variant>
        <vt:lpwstr>t18</vt:lpwstr>
      </vt:variant>
      <vt:variant>
        <vt:i4>3801124</vt:i4>
      </vt:variant>
      <vt:variant>
        <vt:i4>741</vt:i4>
      </vt:variant>
      <vt:variant>
        <vt:i4>0</vt:i4>
      </vt:variant>
      <vt:variant>
        <vt:i4>5</vt:i4>
      </vt:variant>
      <vt:variant>
        <vt:lpwstr>lsgtherm.doc</vt:lpwstr>
      </vt:variant>
      <vt:variant>
        <vt:lpwstr>t2</vt:lpwstr>
      </vt:variant>
      <vt:variant>
        <vt:i4>10879102</vt:i4>
      </vt:variant>
      <vt:variant>
        <vt:i4>738</vt:i4>
      </vt:variant>
      <vt:variant>
        <vt:i4>0</vt:i4>
      </vt:variant>
      <vt:variant>
        <vt:i4>5</vt:i4>
      </vt:variant>
      <vt:variant>
        <vt:lpwstr>formeln.doc</vt:lpwstr>
      </vt:variant>
      <vt:variant>
        <vt:lpwstr>wärme</vt:lpwstr>
      </vt:variant>
      <vt:variant>
        <vt:i4>3145844</vt:i4>
      </vt:variant>
      <vt:variant>
        <vt:i4>735</vt:i4>
      </vt:variant>
      <vt:variant>
        <vt:i4>0</vt:i4>
      </vt:variant>
      <vt:variant>
        <vt:i4>5</vt:i4>
      </vt:variant>
      <vt:variant>
        <vt:lpwstr/>
      </vt:variant>
      <vt:variant>
        <vt:lpwstr>t0</vt:lpwstr>
      </vt:variant>
      <vt:variant>
        <vt:i4>786450</vt:i4>
      </vt:variant>
      <vt:variant>
        <vt:i4>729</vt:i4>
      </vt:variant>
      <vt:variant>
        <vt:i4>0</vt:i4>
      </vt:variant>
      <vt:variant>
        <vt:i4>5</vt:i4>
      </vt:variant>
      <vt:variant>
        <vt:lpwstr>lsgtherm.doc</vt:lpwstr>
      </vt:variant>
      <vt:variant>
        <vt:lpwstr>t266</vt:lpwstr>
      </vt:variant>
      <vt:variant>
        <vt:i4>65564</vt:i4>
      </vt:variant>
      <vt:variant>
        <vt:i4>726</vt:i4>
      </vt:variant>
      <vt:variant>
        <vt:i4>0</vt:i4>
      </vt:variant>
      <vt:variant>
        <vt:i4>5</vt:i4>
      </vt:variant>
      <vt:variant>
        <vt:lpwstr>lsgtherm.doc</vt:lpwstr>
      </vt:variant>
      <vt:variant>
        <vt:lpwstr>t188</vt:lpwstr>
      </vt:variant>
      <vt:variant>
        <vt:i4>524316</vt:i4>
      </vt:variant>
      <vt:variant>
        <vt:i4>717</vt:i4>
      </vt:variant>
      <vt:variant>
        <vt:i4>0</vt:i4>
      </vt:variant>
      <vt:variant>
        <vt:i4>5</vt:i4>
      </vt:variant>
      <vt:variant>
        <vt:lpwstr>lsgtherm.doc</vt:lpwstr>
      </vt:variant>
      <vt:variant>
        <vt:lpwstr>t181</vt:lpwstr>
      </vt:variant>
      <vt:variant>
        <vt:i4>917523</vt:i4>
      </vt:variant>
      <vt:variant>
        <vt:i4>714</vt:i4>
      </vt:variant>
      <vt:variant>
        <vt:i4>0</vt:i4>
      </vt:variant>
      <vt:variant>
        <vt:i4>5</vt:i4>
      </vt:variant>
      <vt:variant>
        <vt:lpwstr>lsgtherm.doc</vt:lpwstr>
      </vt:variant>
      <vt:variant>
        <vt:lpwstr>t177</vt:lpwstr>
      </vt:variant>
      <vt:variant>
        <vt:i4>524306</vt:i4>
      </vt:variant>
      <vt:variant>
        <vt:i4>711</vt:i4>
      </vt:variant>
      <vt:variant>
        <vt:i4>0</vt:i4>
      </vt:variant>
      <vt:variant>
        <vt:i4>5</vt:i4>
      </vt:variant>
      <vt:variant>
        <vt:lpwstr>lsgtherm.doc</vt:lpwstr>
      </vt:variant>
      <vt:variant>
        <vt:lpwstr>t161</vt:lpwstr>
      </vt:variant>
      <vt:variant>
        <vt:i4>589842</vt:i4>
      </vt:variant>
      <vt:variant>
        <vt:i4>708</vt:i4>
      </vt:variant>
      <vt:variant>
        <vt:i4>0</vt:i4>
      </vt:variant>
      <vt:variant>
        <vt:i4>5</vt:i4>
      </vt:variant>
      <vt:variant>
        <vt:lpwstr>lsgtherm.doc</vt:lpwstr>
      </vt:variant>
      <vt:variant>
        <vt:lpwstr>t160</vt:lpwstr>
      </vt:variant>
      <vt:variant>
        <vt:i4>17</vt:i4>
      </vt:variant>
      <vt:variant>
        <vt:i4>705</vt:i4>
      </vt:variant>
      <vt:variant>
        <vt:i4>0</vt:i4>
      </vt:variant>
      <vt:variant>
        <vt:i4>5</vt:i4>
      </vt:variant>
      <vt:variant>
        <vt:lpwstr>lsgtherm.doc</vt:lpwstr>
      </vt:variant>
      <vt:variant>
        <vt:lpwstr>t159</vt:lpwstr>
      </vt:variant>
      <vt:variant>
        <vt:i4>983057</vt:i4>
      </vt:variant>
      <vt:variant>
        <vt:i4>702</vt:i4>
      </vt:variant>
      <vt:variant>
        <vt:i4>0</vt:i4>
      </vt:variant>
      <vt:variant>
        <vt:i4>5</vt:i4>
      </vt:variant>
      <vt:variant>
        <vt:lpwstr>lsgtherm.doc</vt:lpwstr>
      </vt:variant>
      <vt:variant>
        <vt:lpwstr>t156</vt:lpwstr>
      </vt:variant>
      <vt:variant>
        <vt:i4>3211300</vt:i4>
      </vt:variant>
      <vt:variant>
        <vt:i4>699</vt:i4>
      </vt:variant>
      <vt:variant>
        <vt:i4>0</vt:i4>
      </vt:variant>
      <vt:variant>
        <vt:i4>5</vt:i4>
      </vt:variant>
      <vt:variant>
        <vt:lpwstr>lsgtherm.doc</vt:lpwstr>
      </vt:variant>
      <vt:variant>
        <vt:lpwstr>t90</vt:lpwstr>
      </vt:variant>
      <vt:variant>
        <vt:i4>4128804</vt:i4>
      </vt:variant>
      <vt:variant>
        <vt:i4>696</vt:i4>
      </vt:variant>
      <vt:variant>
        <vt:i4>0</vt:i4>
      </vt:variant>
      <vt:variant>
        <vt:i4>5</vt:i4>
      </vt:variant>
      <vt:variant>
        <vt:lpwstr>lsgtherm.doc</vt:lpwstr>
      </vt:variant>
      <vt:variant>
        <vt:lpwstr>t76</vt:lpwstr>
      </vt:variant>
      <vt:variant>
        <vt:i4>3801124</vt:i4>
      </vt:variant>
      <vt:variant>
        <vt:i4>693</vt:i4>
      </vt:variant>
      <vt:variant>
        <vt:i4>0</vt:i4>
      </vt:variant>
      <vt:variant>
        <vt:i4>5</vt:i4>
      </vt:variant>
      <vt:variant>
        <vt:lpwstr>lsgtherm.doc</vt:lpwstr>
      </vt:variant>
      <vt:variant>
        <vt:lpwstr>t26</vt:lpwstr>
      </vt:variant>
      <vt:variant>
        <vt:i4>3801124</vt:i4>
      </vt:variant>
      <vt:variant>
        <vt:i4>690</vt:i4>
      </vt:variant>
      <vt:variant>
        <vt:i4>0</vt:i4>
      </vt:variant>
      <vt:variant>
        <vt:i4>5</vt:i4>
      </vt:variant>
      <vt:variant>
        <vt:lpwstr>lsgtherm.doc</vt:lpwstr>
      </vt:variant>
      <vt:variant>
        <vt:lpwstr>t25</vt:lpwstr>
      </vt:variant>
      <vt:variant>
        <vt:i4>3801124</vt:i4>
      </vt:variant>
      <vt:variant>
        <vt:i4>687</vt:i4>
      </vt:variant>
      <vt:variant>
        <vt:i4>0</vt:i4>
      </vt:variant>
      <vt:variant>
        <vt:i4>5</vt:i4>
      </vt:variant>
      <vt:variant>
        <vt:lpwstr>lsgtherm.doc</vt:lpwstr>
      </vt:variant>
      <vt:variant>
        <vt:lpwstr>t24</vt:lpwstr>
      </vt:variant>
      <vt:variant>
        <vt:i4>3735588</vt:i4>
      </vt:variant>
      <vt:variant>
        <vt:i4>684</vt:i4>
      </vt:variant>
      <vt:variant>
        <vt:i4>0</vt:i4>
      </vt:variant>
      <vt:variant>
        <vt:i4>5</vt:i4>
      </vt:variant>
      <vt:variant>
        <vt:lpwstr>lsgtherm.doc</vt:lpwstr>
      </vt:variant>
      <vt:variant>
        <vt:lpwstr>t12</vt:lpwstr>
      </vt:variant>
      <vt:variant>
        <vt:i4>10879102</vt:i4>
      </vt:variant>
      <vt:variant>
        <vt:i4>681</vt:i4>
      </vt:variant>
      <vt:variant>
        <vt:i4>0</vt:i4>
      </vt:variant>
      <vt:variant>
        <vt:i4>5</vt:i4>
      </vt:variant>
      <vt:variant>
        <vt:lpwstr>formeln.doc</vt:lpwstr>
      </vt:variant>
      <vt:variant>
        <vt:lpwstr>wärme</vt:lpwstr>
      </vt:variant>
      <vt:variant>
        <vt:i4>3145844</vt:i4>
      </vt:variant>
      <vt:variant>
        <vt:i4>678</vt:i4>
      </vt:variant>
      <vt:variant>
        <vt:i4>0</vt:i4>
      </vt:variant>
      <vt:variant>
        <vt:i4>5</vt:i4>
      </vt:variant>
      <vt:variant>
        <vt:lpwstr/>
      </vt:variant>
      <vt:variant>
        <vt:lpwstr>t0</vt:lpwstr>
      </vt:variant>
      <vt:variant>
        <vt:i4>917522</vt:i4>
      </vt:variant>
      <vt:variant>
        <vt:i4>675</vt:i4>
      </vt:variant>
      <vt:variant>
        <vt:i4>0</vt:i4>
      </vt:variant>
      <vt:variant>
        <vt:i4>5</vt:i4>
      </vt:variant>
      <vt:variant>
        <vt:lpwstr>lsgtherm.doc</vt:lpwstr>
      </vt:variant>
      <vt:variant>
        <vt:lpwstr>t264</vt:lpwstr>
      </vt:variant>
      <vt:variant>
        <vt:i4>196625</vt:i4>
      </vt:variant>
      <vt:variant>
        <vt:i4>669</vt:i4>
      </vt:variant>
      <vt:variant>
        <vt:i4>0</vt:i4>
      </vt:variant>
      <vt:variant>
        <vt:i4>5</vt:i4>
      </vt:variant>
      <vt:variant>
        <vt:lpwstr>lsgtherm.doc</vt:lpwstr>
      </vt:variant>
      <vt:variant>
        <vt:lpwstr>t259</vt:lpwstr>
      </vt:variant>
      <vt:variant>
        <vt:i4>589840</vt:i4>
      </vt:variant>
      <vt:variant>
        <vt:i4>666</vt:i4>
      </vt:variant>
      <vt:variant>
        <vt:i4>0</vt:i4>
      </vt:variant>
      <vt:variant>
        <vt:i4>5</vt:i4>
      </vt:variant>
      <vt:variant>
        <vt:lpwstr>lsgtherm.doc</vt:lpwstr>
      </vt:variant>
      <vt:variant>
        <vt:lpwstr>t243</vt:lpwstr>
      </vt:variant>
      <vt:variant>
        <vt:i4>196631</vt:i4>
      </vt:variant>
      <vt:variant>
        <vt:i4>663</vt:i4>
      </vt:variant>
      <vt:variant>
        <vt:i4>0</vt:i4>
      </vt:variant>
      <vt:variant>
        <vt:i4>5</vt:i4>
      </vt:variant>
      <vt:variant>
        <vt:lpwstr>lsgtherm.doc</vt:lpwstr>
      </vt:variant>
      <vt:variant>
        <vt:lpwstr>t239</vt:lpwstr>
      </vt:variant>
      <vt:variant>
        <vt:i4>131095</vt:i4>
      </vt:variant>
      <vt:variant>
        <vt:i4>660</vt:i4>
      </vt:variant>
      <vt:variant>
        <vt:i4>0</vt:i4>
      </vt:variant>
      <vt:variant>
        <vt:i4>5</vt:i4>
      </vt:variant>
      <vt:variant>
        <vt:lpwstr>lsgtherm.doc</vt:lpwstr>
      </vt:variant>
      <vt:variant>
        <vt:lpwstr>t238</vt:lpwstr>
      </vt:variant>
      <vt:variant>
        <vt:i4>851991</vt:i4>
      </vt:variant>
      <vt:variant>
        <vt:i4>654</vt:i4>
      </vt:variant>
      <vt:variant>
        <vt:i4>0</vt:i4>
      </vt:variant>
      <vt:variant>
        <vt:i4>5</vt:i4>
      </vt:variant>
      <vt:variant>
        <vt:lpwstr>lsgtherm.doc</vt:lpwstr>
      </vt:variant>
      <vt:variant>
        <vt:lpwstr>t237</vt:lpwstr>
      </vt:variant>
      <vt:variant>
        <vt:i4>786455</vt:i4>
      </vt:variant>
      <vt:variant>
        <vt:i4>651</vt:i4>
      </vt:variant>
      <vt:variant>
        <vt:i4>0</vt:i4>
      </vt:variant>
      <vt:variant>
        <vt:i4>5</vt:i4>
      </vt:variant>
      <vt:variant>
        <vt:lpwstr>lsgtherm.doc</vt:lpwstr>
      </vt:variant>
      <vt:variant>
        <vt:lpwstr>t236</vt:lpwstr>
      </vt:variant>
      <vt:variant>
        <vt:i4>983063</vt:i4>
      </vt:variant>
      <vt:variant>
        <vt:i4>648</vt:i4>
      </vt:variant>
      <vt:variant>
        <vt:i4>0</vt:i4>
      </vt:variant>
      <vt:variant>
        <vt:i4>5</vt:i4>
      </vt:variant>
      <vt:variant>
        <vt:lpwstr>lsgtherm.doc</vt:lpwstr>
      </vt:variant>
      <vt:variant>
        <vt:lpwstr>t235</vt:lpwstr>
      </vt:variant>
      <vt:variant>
        <vt:i4>720919</vt:i4>
      </vt:variant>
      <vt:variant>
        <vt:i4>645</vt:i4>
      </vt:variant>
      <vt:variant>
        <vt:i4>0</vt:i4>
      </vt:variant>
      <vt:variant>
        <vt:i4>5</vt:i4>
      </vt:variant>
      <vt:variant>
        <vt:lpwstr>lsgtherm.doc</vt:lpwstr>
      </vt:variant>
      <vt:variant>
        <vt:lpwstr>t231</vt:lpwstr>
      </vt:variant>
      <vt:variant>
        <vt:i4>851990</vt:i4>
      </vt:variant>
      <vt:variant>
        <vt:i4>642</vt:i4>
      </vt:variant>
      <vt:variant>
        <vt:i4>0</vt:i4>
      </vt:variant>
      <vt:variant>
        <vt:i4>5</vt:i4>
      </vt:variant>
      <vt:variant>
        <vt:lpwstr>lsgtherm.doc</vt:lpwstr>
      </vt:variant>
      <vt:variant>
        <vt:lpwstr>t227</vt:lpwstr>
      </vt:variant>
      <vt:variant>
        <vt:i4>524310</vt:i4>
      </vt:variant>
      <vt:variant>
        <vt:i4>639</vt:i4>
      </vt:variant>
      <vt:variant>
        <vt:i4>0</vt:i4>
      </vt:variant>
      <vt:variant>
        <vt:i4>5</vt:i4>
      </vt:variant>
      <vt:variant>
        <vt:lpwstr>lsgtherm.doc</vt:lpwstr>
      </vt:variant>
      <vt:variant>
        <vt:lpwstr>t222</vt:lpwstr>
      </vt:variant>
      <vt:variant>
        <vt:i4>720918</vt:i4>
      </vt:variant>
      <vt:variant>
        <vt:i4>630</vt:i4>
      </vt:variant>
      <vt:variant>
        <vt:i4>0</vt:i4>
      </vt:variant>
      <vt:variant>
        <vt:i4>5</vt:i4>
      </vt:variant>
      <vt:variant>
        <vt:lpwstr>lsgtherm.doc</vt:lpwstr>
      </vt:variant>
      <vt:variant>
        <vt:lpwstr>t221</vt:lpwstr>
      </vt:variant>
      <vt:variant>
        <vt:i4>196628</vt:i4>
      </vt:variant>
      <vt:variant>
        <vt:i4>624</vt:i4>
      </vt:variant>
      <vt:variant>
        <vt:i4>0</vt:i4>
      </vt:variant>
      <vt:variant>
        <vt:i4>5</vt:i4>
      </vt:variant>
      <vt:variant>
        <vt:lpwstr>lsgtherm.doc</vt:lpwstr>
      </vt:variant>
      <vt:variant>
        <vt:lpwstr>t209</vt:lpwstr>
      </vt:variant>
      <vt:variant>
        <vt:i4>917524</vt:i4>
      </vt:variant>
      <vt:variant>
        <vt:i4>621</vt:i4>
      </vt:variant>
      <vt:variant>
        <vt:i4>0</vt:i4>
      </vt:variant>
      <vt:variant>
        <vt:i4>5</vt:i4>
      </vt:variant>
      <vt:variant>
        <vt:lpwstr>lsgtherm.doc</vt:lpwstr>
      </vt:variant>
      <vt:variant>
        <vt:lpwstr>t204</vt:lpwstr>
      </vt:variant>
      <vt:variant>
        <vt:i4>65565</vt:i4>
      </vt:variant>
      <vt:variant>
        <vt:i4>618</vt:i4>
      </vt:variant>
      <vt:variant>
        <vt:i4>0</vt:i4>
      </vt:variant>
      <vt:variant>
        <vt:i4>5</vt:i4>
      </vt:variant>
      <vt:variant>
        <vt:lpwstr>lsgtherm.doc</vt:lpwstr>
      </vt:variant>
      <vt:variant>
        <vt:lpwstr>t198</vt:lpwstr>
      </vt:variant>
      <vt:variant>
        <vt:i4>720925</vt:i4>
      </vt:variant>
      <vt:variant>
        <vt:i4>615</vt:i4>
      </vt:variant>
      <vt:variant>
        <vt:i4>0</vt:i4>
      </vt:variant>
      <vt:variant>
        <vt:i4>5</vt:i4>
      </vt:variant>
      <vt:variant>
        <vt:lpwstr>lsgtherm.doc</vt:lpwstr>
      </vt:variant>
      <vt:variant>
        <vt:lpwstr>t192</vt:lpwstr>
      </vt:variant>
      <vt:variant>
        <vt:i4>524317</vt:i4>
      </vt:variant>
      <vt:variant>
        <vt:i4>612</vt:i4>
      </vt:variant>
      <vt:variant>
        <vt:i4>0</vt:i4>
      </vt:variant>
      <vt:variant>
        <vt:i4>5</vt:i4>
      </vt:variant>
      <vt:variant>
        <vt:lpwstr>lsgtherm.doc</vt:lpwstr>
      </vt:variant>
      <vt:variant>
        <vt:lpwstr>t191</vt:lpwstr>
      </vt:variant>
      <vt:variant>
        <vt:i4>983068</vt:i4>
      </vt:variant>
      <vt:variant>
        <vt:i4>609</vt:i4>
      </vt:variant>
      <vt:variant>
        <vt:i4>0</vt:i4>
      </vt:variant>
      <vt:variant>
        <vt:i4>5</vt:i4>
      </vt:variant>
      <vt:variant>
        <vt:lpwstr>lsgtherm.doc</vt:lpwstr>
      </vt:variant>
      <vt:variant>
        <vt:lpwstr>t186</vt:lpwstr>
      </vt:variant>
      <vt:variant>
        <vt:i4>983059</vt:i4>
      </vt:variant>
      <vt:variant>
        <vt:i4>606</vt:i4>
      </vt:variant>
      <vt:variant>
        <vt:i4>0</vt:i4>
      </vt:variant>
      <vt:variant>
        <vt:i4>5</vt:i4>
      </vt:variant>
      <vt:variant>
        <vt:lpwstr>lsgtherm.doc</vt:lpwstr>
      </vt:variant>
      <vt:variant>
        <vt:lpwstr>t176</vt:lpwstr>
      </vt:variant>
      <vt:variant>
        <vt:i4>786451</vt:i4>
      </vt:variant>
      <vt:variant>
        <vt:i4>603</vt:i4>
      </vt:variant>
      <vt:variant>
        <vt:i4>0</vt:i4>
      </vt:variant>
      <vt:variant>
        <vt:i4>5</vt:i4>
      </vt:variant>
      <vt:variant>
        <vt:lpwstr>lsgtherm.doc</vt:lpwstr>
      </vt:variant>
      <vt:variant>
        <vt:lpwstr>t175</vt:lpwstr>
      </vt:variant>
      <vt:variant>
        <vt:i4>917521</vt:i4>
      </vt:variant>
      <vt:variant>
        <vt:i4>597</vt:i4>
      </vt:variant>
      <vt:variant>
        <vt:i4>0</vt:i4>
      </vt:variant>
      <vt:variant>
        <vt:i4>5</vt:i4>
      </vt:variant>
      <vt:variant>
        <vt:lpwstr>lsgtherm.doc</vt:lpwstr>
      </vt:variant>
      <vt:variant>
        <vt:lpwstr>t157</vt:lpwstr>
      </vt:variant>
      <vt:variant>
        <vt:i4>786449</vt:i4>
      </vt:variant>
      <vt:variant>
        <vt:i4>594</vt:i4>
      </vt:variant>
      <vt:variant>
        <vt:i4>0</vt:i4>
      </vt:variant>
      <vt:variant>
        <vt:i4>5</vt:i4>
      </vt:variant>
      <vt:variant>
        <vt:lpwstr>lsgtherm.doc</vt:lpwstr>
      </vt:variant>
      <vt:variant>
        <vt:lpwstr>t155</vt:lpwstr>
      </vt:variant>
      <vt:variant>
        <vt:i4>655376</vt:i4>
      </vt:variant>
      <vt:variant>
        <vt:i4>591</vt:i4>
      </vt:variant>
      <vt:variant>
        <vt:i4>0</vt:i4>
      </vt:variant>
      <vt:variant>
        <vt:i4>5</vt:i4>
      </vt:variant>
      <vt:variant>
        <vt:lpwstr>lsgtherm.doc</vt:lpwstr>
      </vt:variant>
      <vt:variant>
        <vt:lpwstr>t143</vt:lpwstr>
      </vt:variant>
      <vt:variant>
        <vt:i4>720912</vt:i4>
      </vt:variant>
      <vt:variant>
        <vt:i4>588</vt:i4>
      </vt:variant>
      <vt:variant>
        <vt:i4>0</vt:i4>
      </vt:variant>
      <vt:variant>
        <vt:i4>5</vt:i4>
      </vt:variant>
      <vt:variant>
        <vt:lpwstr>lsgtherm.doc</vt:lpwstr>
      </vt:variant>
      <vt:variant>
        <vt:lpwstr>t142</vt:lpwstr>
      </vt:variant>
      <vt:variant>
        <vt:i4>524304</vt:i4>
      </vt:variant>
      <vt:variant>
        <vt:i4>585</vt:i4>
      </vt:variant>
      <vt:variant>
        <vt:i4>0</vt:i4>
      </vt:variant>
      <vt:variant>
        <vt:i4>5</vt:i4>
      </vt:variant>
      <vt:variant>
        <vt:lpwstr>lsgtherm.doc</vt:lpwstr>
      </vt:variant>
      <vt:variant>
        <vt:lpwstr>t141</vt:lpwstr>
      </vt:variant>
      <vt:variant>
        <vt:i4>589840</vt:i4>
      </vt:variant>
      <vt:variant>
        <vt:i4>582</vt:i4>
      </vt:variant>
      <vt:variant>
        <vt:i4>0</vt:i4>
      </vt:variant>
      <vt:variant>
        <vt:i4>5</vt:i4>
      </vt:variant>
      <vt:variant>
        <vt:lpwstr>lsgtherm.doc</vt:lpwstr>
      </vt:variant>
      <vt:variant>
        <vt:lpwstr>t140</vt:lpwstr>
      </vt:variant>
      <vt:variant>
        <vt:i4>983063</vt:i4>
      </vt:variant>
      <vt:variant>
        <vt:i4>579</vt:i4>
      </vt:variant>
      <vt:variant>
        <vt:i4>0</vt:i4>
      </vt:variant>
      <vt:variant>
        <vt:i4>5</vt:i4>
      </vt:variant>
      <vt:variant>
        <vt:lpwstr>lsgtherm.doc</vt:lpwstr>
      </vt:variant>
      <vt:variant>
        <vt:lpwstr>t136</vt:lpwstr>
      </vt:variant>
      <vt:variant>
        <vt:i4>917526</vt:i4>
      </vt:variant>
      <vt:variant>
        <vt:i4>576</vt:i4>
      </vt:variant>
      <vt:variant>
        <vt:i4>0</vt:i4>
      </vt:variant>
      <vt:variant>
        <vt:i4>5</vt:i4>
      </vt:variant>
      <vt:variant>
        <vt:lpwstr>lsgtherm.doc</vt:lpwstr>
      </vt:variant>
      <vt:variant>
        <vt:lpwstr>t127</vt:lpwstr>
      </vt:variant>
      <vt:variant>
        <vt:i4>655382</vt:i4>
      </vt:variant>
      <vt:variant>
        <vt:i4>573</vt:i4>
      </vt:variant>
      <vt:variant>
        <vt:i4>0</vt:i4>
      </vt:variant>
      <vt:variant>
        <vt:i4>5</vt:i4>
      </vt:variant>
      <vt:variant>
        <vt:lpwstr>lsgtherm.doc</vt:lpwstr>
      </vt:variant>
      <vt:variant>
        <vt:lpwstr>t123</vt:lpwstr>
      </vt:variant>
      <vt:variant>
        <vt:i4>720917</vt:i4>
      </vt:variant>
      <vt:variant>
        <vt:i4>570</vt:i4>
      </vt:variant>
      <vt:variant>
        <vt:i4>0</vt:i4>
      </vt:variant>
      <vt:variant>
        <vt:i4>5</vt:i4>
      </vt:variant>
      <vt:variant>
        <vt:lpwstr>lsgtherm.doc</vt:lpwstr>
      </vt:variant>
      <vt:variant>
        <vt:lpwstr>t112</vt:lpwstr>
      </vt:variant>
      <vt:variant>
        <vt:i4>524309</vt:i4>
      </vt:variant>
      <vt:variant>
        <vt:i4>567</vt:i4>
      </vt:variant>
      <vt:variant>
        <vt:i4>0</vt:i4>
      </vt:variant>
      <vt:variant>
        <vt:i4>5</vt:i4>
      </vt:variant>
      <vt:variant>
        <vt:lpwstr>lsgtherm.doc</vt:lpwstr>
      </vt:variant>
      <vt:variant>
        <vt:lpwstr>t111</vt:lpwstr>
      </vt:variant>
      <vt:variant>
        <vt:i4>786452</vt:i4>
      </vt:variant>
      <vt:variant>
        <vt:i4>564</vt:i4>
      </vt:variant>
      <vt:variant>
        <vt:i4>0</vt:i4>
      </vt:variant>
      <vt:variant>
        <vt:i4>5</vt:i4>
      </vt:variant>
      <vt:variant>
        <vt:lpwstr>lsgtherm.doc</vt:lpwstr>
      </vt:variant>
      <vt:variant>
        <vt:lpwstr>t105</vt:lpwstr>
      </vt:variant>
      <vt:variant>
        <vt:i4>851988</vt:i4>
      </vt:variant>
      <vt:variant>
        <vt:i4>561</vt:i4>
      </vt:variant>
      <vt:variant>
        <vt:i4>0</vt:i4>
      </vt:variant>
      <vt:variant>
        <vt:i4>5</vt:i4>
      </vt:variant>
      <vt:variant>
        <vt:lpwstr>lsgtherm.doc</vt:lpwstr>
      </vt:variant>
      <vt:variant>
        <vt:lpwstr>t104</vt:lpwstr>
      </vt:variant>
      <vt:variant>
        <vt:i4>589844</vt:i4>
      </vt:variant>
      <vt:variant>
        <vt:i4>558</vt:i4>
      </vt:variant>
      <vt:variant>
        <vt:i4>0</vt:i4>
      </vt:variant>
      <vt:variant>
        <vt:i4>5</vt:i4>
      </vt:variant>
      <vt:variant>
        <vt:lpwstr>lsgtherm.doc</vt:lpwstr>
      </vt:variant>
      <vt:variant>
        <vt:lpwstr>t100</vt:lpwstr>
      </vt:variant>
      <vt:variant>
        <vt:i4>3211300</vt:i4>
      </vt:variant>
      <vt:variant>
        <vt:i4>555</vt:i4>
      </vt:variant>
      <vt:variant>
        <vt:i4>0</vt:i4>
      </vt:variant>
      <vt:variant>
        <vt:i4>5</vt:i4>
      </vt:variant>
      <vt:variant>
        <vt:lpwstr>lsgtherm.doc</vt:lpwstr>
      </vt:variant>
      <vt:variant>
        <vt:lpwstr>t98</vt:lpwstr>
      </vt:variant>
      <vt:variant>
        <vt:i4>3145764</vt:i4>
      </vt:variant>
      <vt:variant>
        <vt:i4>552</vt:i4>
      </vt:variant>
      <vt:variant>
        <vt:i4>0</vt:i4>
      </vt:variant>
      <vt:variant>
        <vt:i4>5</vt:i4>
      </vt:variant>
      <vt:variant>
        <vt:lpwstr>lsgtherm.doc</vt:lpwstr>
      </vt:variant>
      <vt:variant>
        <vt:lpwstr>t89</vt:lpwstr>
      </vt:variant>
      <vt:variant>
        <vt:i4>3145764</vt:i4>
      </vt:variant>
      <vt:variant>
        <vt:i4>549</vt:i4>
      </vt:variant>
      <vt:variant>
        <vt:i4>0</vt:i4>
      </vt:variant>
      <vt:variant>
        <vt:i4>5</vt:i4>
      </vt:variant>
      <vt:variant>
        <vt:lpwstr>lsgtherm.doc</vt:lpwstr>
      </vt:variant>
      <vt:variant>
        <vt:lpwstr>t88</vt:lpwstr>
      </vt:variant>
      <vt:variant>
        <vt:i4>3145764</vt:i4>
      </vt:variant>
      <vt:variant>
        <vt:i4>546</vt:i4>
      </vt:variant>
      <vt:variant>
        <vt:i4>0</vt:i4>
      </vt:variant>
      <vt:variant>
        <vt:i4>5</vt:i4>
      </vt:variant>
      <vt:variant>
        <vt:lpwstr>lsgtherm.doc</vt:lpwstr>
      </vt:variant>
      <vt:variant>
        <vt:lpwstr>t87</vt:lpwstr>
      </vt:variant>
      <vt:variant>
        <vt:i4>3145764</vt:i4>
      </vt:variant>
      <vt:variant>
        <vt:i4>540</vt:i4>
      </vt:variant>
      <vt:variant>
        <vt:i4>0</vt:i4>
      </vt:variant>
      <vt:variant>
        <vt:i4>5</vt:i4>
      </vt:variant>
      <vt:variant>
        <vt:lpwstr>lsgtherm.doc</vt:lpwstr>
      </vt:variant>
      <vt:variant>
        <vt:lpwstr>t86</vt:lpwstr>
      </vt:variant>
      <vt:variant>
        <vt:i4>4128804</vt:i4>
      </vt:variant>
      <vt:variant>
        <vt:i4>537</vt:i4>
      </vt:variant>
      <vt:variant>
        <vt:i4>0</vt:i4>
      </vt:variant>
      <vt:variant>
        <vt:i4>5</vt:i4>
      </vt:variant>
      <vt:variant>
        <vt:lpwstr>lsgtherm.doc</vt:lpwstr>
      </vt:variant>
      <vt:variant>
        <vt:lpwstr>t77</vt:lpwstr>
      </vt:variant>
      <vt:variant>
        <vt:i4>4128804</vt:i4>
      </vt:variant>
      <vt:variant>
        <vt:i4>534</vt:i4>
      </vt:variant>
      <vt:variant>
        <vt:i4>0</vt:i4>
      </vt:variant>
      <vt:variant>
        <vt:i4>5</vt:i4>
      </vt:variant>
      <vt:variant>
        <vt:lpwstr>lsgtherm.doc</vt:lpwstr>
      </vt:variant>
      <vt:variant>
        <vt:lpwstr>t74</vt:lpwstr>
      </vt:variant>
      <vt:variant>
        <vt:i4>4128804</vt:i4>
      </vt:variant>
      <vt:variant>
        <vt:i4>531</vt:i4>
      </vt:variant>
      <vt:variant>
        <vt:i4>0</vt:i4>
      </vt:variant>
      <vt:variant>
        <vt:i4>5</vt:i4>
      </vt:variant>
      <vt:variant>
        <vt:lpwstr>lsgtherm.doc</vt:lpwstr>
      </vt:variant>
      <vt:variant>
        <vt:lpwstr>t70</vt:lpwstr>
      </vt:variant>
      <vt:variant>
        <vt:i4>3801124</vt:i4>
      </vt:variant>
      <vt:variant>
        <vt:i4>528</vt:i4>
      </vt:variant>
      <vt:variant>
        <vt:i4>0</vt:i4>
      </vt:variant>
      <vt:variant>
        <vt:i4>5</vt:i4>
      </vt:variant>
      <vt:variant>
        <vt:lpwstr>lsgtherm.doc</vt:lpwstr>
      </vt:variant>
      <vt:variant>
        <vt:lpwstr>t27</vt:lpwstr>
      </vt:variant>
      <vt:variant>
        <vt:i4>3801124</vt:i4>
      </vt:variant>
      <vt:variant>
        <vt:i4>525</vt:i4>
      </vt:variant>
      <vt:variant>
        <vt:i4>0</vt:i4>
      </vt:variant>
      <vt:variant>
        <vt:i4>5</vt:i4>
      </vt:variant>
      <vt:variant>
        <vt:lpwstr>lsgtherm.doc</vt:lpwstr>
      </vt:variant>
      <vt:variant>
        <vt:lpwstr>t23</vt:lpwstr>
      </vt:variant>
      <vt:variant>
        <vt:i4>3801124</vt:i4>
      </vt:variant>
      <vt:variant>
        <vt:i4>522</vt:i4>
      </vt:variant>
      <vt:variant>
        <vt:i4>0</vt:i4>
      </vt:variant>
      <vt:variant>
        <vt:i4>5</vt:i4>
      </vt:variant>
      <vt:variant>
        <vt:lpwstr>lsgtherm.doc</vt:lpwstr>
      </vt:variant>
      <vt:variant>
        <vt:lpwstr>t22</vt:lpwstr>
      </vt:variant>
      <vt:variant>
        <vt:i4>3735588</vt:i4>
      </vt:variant>
      <vt:variant>
        <vt:i4>519</vt:i4>
      </vt:variant>
      <vt:variant>
        <vt:i4>0</vt:i4>
      </vt:variant>
      <vt:variant>
        <vt:i4>5</vt:i4>
      </vt:variant>
      <vt:variant>
        <vt:lpwstr>lsgtherm.doc</vt:lpwstr>
      </vt:variant>
      <vt:variant>
        <vt:lpwstr>t17</vt:lpwstr>
      </vt:variant>
      <vt:variant>
        <vt:i4>3735588</vt:i4>
      </vt:variant>
      <vt:variant>
        <vt:i4>516</vt:i4>
      </vt:variant>
      <vt:variant>
        <vt:i4>0</vt:i4>
      </vt:variant>
      <vt:variant>
        <vt:i4>5</vt:i4>
      </vt:variant>
      <vt:variant>
        <vt:lpwstr>lsgtherm.doc</vt:lpwstr>
      </vt:variant>
      <vt:variant>
        <vt:lpwstr>t16</vt:lpwstr>
      </vt:variant>
      <vt:variant>
        <vt:i4>3735588</vt:i4>
      </vt:variant>
      <vt:variant>
        <vt:i4>513</vt:i4>
      </vt:variant>
      <vt:variant>
        <vt:i4>0</vt:i4>
      </vt:variant>
      <vt:variant>
        <vt:i4>5</vt:i4>
      </vt:variant>
      <vt:variant>
        <vt:lpwstr>lsgtherm.doc</vt:lpwstr>
      </vt:variant>
      <vt:variant>
        <vt:lpwstr>t15</vt:lpwstr>
      </vt:variant>
      <vt:variant>
        <vt:i4>3735588</vt:i4>
      </vt:variant>
      <vt:variant>
        <vt:i4>510</vt:i4>
      </vt:variant>
      <vt:variant>
        <vt:i4>0</vt:i4>
      </vt:variant>
      <vt:variant>
        <vt:i4>5</vt:i4>
      </vt:variant>
      <vt:variant>
        <vt:lpwstr>lsgtherm.doc</vt:lpwstr>
      </vt:variant>
      <vt:variant>
        <vt:lpwstr>t13</vt:lpwstr>
      </vt:variant>
      <vt:variant>
        <vt:i4>3735588</vt:i4>
      </vt:variant>
      <vt:variant>
        <vt:i4>507</vt:i4>
      </vt:variant>
      <vt:variant>
        <vt:i4>0</vt:i4>
      </vt:variant>
      <vt:variant>
        <vt:i4>5</vt:i4>
      </vt:variant>
      <vt:variant>
        <vt:lpwstr>lsgtherm.doc</vt:lpwstr>
      </vt:variant>
      <vt:variant>
        <vt:lpwstr>t11</vt:lpwstr>
      </vt:variant>
      <vt:variant>
        <vt:i4>10879102</vt:i4>
      </vt:variant>
      <vt:variant>
        <vt:i4>504</vt:i4>
      </vt:variant>
      <vt:variant>
        <vt:i4>0</vt:i4>
      </vt:variant>
      <vt:variant>
        <vt:i4>5</vt:i4>
      </vt:variant>
      <vt:variant>
        <vt:lpwstr>formeln.doc</vt:lpwstr>
      </vt:variant>
      <vt:variant>
        <vt:lpwstr>wärme</vt:lpwstr>
      </vt:variant>
      <vt:variant>
        <vt:i4>3145844</vt:i4>
      </vt:variant>
      <vt:variant>
        <vt:i4>501</vt:i4>
      </vt:variant>
      <vt:variant>
        <vt:i4>0</vt:i4>
      </vt:variant>
      <vt:variant>
        <vt:i4>5</vt:i4>
      </vt:variant>
      <vt:variant>
        <vt:lpwstr/>
      </vt:variant>
      <vt:variant>
        <vt:lpwstr>t0</vt:lpwstr>
      </vt:variant>
      <vt:variant>
        <vt:i4>7471226</vt:i4>
      </vt:variant>
      <vt:variant>
        <vt:i4>495</vt:i4>
      </vt:variant>
      <vt:variant>
        <vt:i4>0</vt:i4>
      </vt:variant>
      <vt:variant>
        <vt:i4>5</vt:i4>
      </vt:variant>
      <vt:variant>
        <vt:lpwstr>http://www.windeln.de/</vt:lpwstr>
      </vt:variant>
      <vt:variant>
        <vt:lpwstr/>
      </vt:variant>
      <vt:variant>
        <vt:i4>851986</vt:i4>
      </vt:variant>
      <vt:variant>
        <vt:i4>492</vt:i4>
      </vt:variant>
      <vt:variant>
        <vt:i4>0</vt:i4>
      </vt:variant>
      <vt:variant>
        <vt:i4>5</vt:i4>
      </vt:variant>
      <vt:variant>
        <vt:lpwstr>lsgtherm.doc</vt:lpwstr>
      </vt:variant>
      <vt:variant>
        <vt:lpwstr>t267</vt:lpwstr>
      </vt:variant>
      <vt:variant>
        <vt:i4>131089</vt:i4>
      </vt:variant>
      <vt:variant>
        <vt:i4>489</vt:i4>
      </vt:variant>
      <vt:variant>
        <vt:i4>0</vt:i4>
      </vt:variant>
      <vt:variant>
        <vt:i4>5</vt:i4>
      </vt:variant>
      <vt:variant>
        <vt:lpwstr>lsgtherm.doc</vt:lpwstr>
      </vt:variant>
      <vt:variant>
        <vt:lpwstr>t258</vt:lpwstr>
      </vt:variant>
      <vt:variant>
        <vt:i4>851985</vt:i4>
      </vt:variant>
      <vt:variant>
        <vt:i4>486</vt:i4>
      </vt:variant>
      <vt:variant>
        <vt:i4>0</vt:i4>
      </vt:variant>
      <vt:variant>
        <vt:i4>5</vt:i4>
      </vt:variant>
      <vt:variant>
        <vt:lpwstr>lsgtherm.doc</vt:lpwstr>
      </vt:variant>
      <vt:variant>
        <vt:lpwstr>t257</vt:lpwstr>
      </vt:variant>
      <vt:variant>
        <vt:i4>524305</vt:i4>
      </vt:variant>
      <vt:variant>
        <vt:i4>483</vt:i4>
      </vt:variant>
      <vt:variant>
        <vt:i4>0</vt:i4>
      </vt:variant>
      <vt:variant>
        <vt:i4>5</vt:i4>
      </vt:variant>
      <vt:variant>
        <vt:lpwstr>lsgtherm.doc</vt:lpwstr>
      </vt:variant>
      <vt:variant>
        <vt:lpwstr>t252</vt:lpwstr>
      </vt:variant>
      <vt:variant>
        <vt:i4>524311</vt:i4>
      </vt:variant>
      <vt:variant>
        <vt:i4>480</vt:i4>
      </vt:variant>
      <vt:variant>
        <vt:i4>0</vt:i4>
      </vt:variant>
      <vt:variant>
        <vt:i4>5</vt:i4>
      </vt:variant>
      <vt:variant>
        <vt:lpwstr>lsgtherm.doc</vt:lpwstr>
      </vt:variant>
      <vt:variant>
        <vt:lpwstr>t232</vt:lpwstr>
      </vt:variant>
      <vt:variant>
        <vt:i4>786454</vt:i4>
      </vt:variant>
      <vt:variant>
        <vt:i4>477</vt:i4>
      </vt:variant>
      <vt:variant>
        <vt:i4>0</vt:i4>
      </vt:variant>
      <vt:variant>
        <vt:i4>5</vt:i4>
      </vt:variant>
      <vt:variant>
        <vt:lpwstr>lsgtherm.doc</vt:lpwstr>
      </vt:variant>
      <vt:variant>
        <vt:lpwstr>t226</vt:lpwstr>
      </vt:variant>
      <vt:variant>
        <vt:i4>983061</vt:i4>
      </vt:variant>
      <vt:variant>
        <vt:i4>474</vt:i4>
      </vt:variant>
      <vt:variant>
        <vt:i4>0</vt:i4>
      </vt:variant>
      <vt:variant>
        <vt:i4>5</vt:i4>
      </vt:variant>
      <vt:variant>
        <vt:lpwstr>lsgtherm.doc</vt:lpwstr>
      </vt:variant>
      <vt:variant>
        <vt:lpwstr>t215</vt:lpwstr>
      </vt:variant>
      <vt:variant>
        <vt:i4>131092</vt:i4>
      </vt:variant>
      <vt:variant>
        <vt:i4>471</vt:i4>
      </vt:variant>
      <vt:variant>
        <vt:i4>0</vt:i4>
      </vt:variant>
      <vt:variant>
        <vt:i4>5</vt:i4>
      </vt:variant>
      <vt:variant>
        <vt:lpwstr>lsgtherm.doc</vt:lpwstr>
      </vt:variant>
      <vt:variant>
        <vt:lpwstr>t208</vt:lpwstr>
      </vt:variant>
      <vt:variant>
        <vt:i4>589844</vt:i4>
      </vt:variant>
      <vt:variant>
        <vt:i4>468</vt:i4>
      </vt:variant>
      <vt:variant>
        <vt:i4>0</vt:i4>
      </vt:variant>
      <vt:variant>
        <vt:i4>5</vt:i4>
      </vt:variant>
      <vt:variant>
        <vt:lpwstr>lsgtherm.doc</vt:lpwstr>
      </vt:variant>
      <vt:variant>
        <vt:lpwstr>t203</vt:lpwstr>
      </vt:variant>
      <vt:variant>
        <vt:i4>917533</vt:i4>
      </vt:variant>
      <vt:variant>
        <vt:i4>465</vt:i4>
      </vt:variant>
      <vt:variant>
        <vt:i4>0</vt:i4>
      </vt:variant>
      <vt:variant>
        <vt:i4>5</vt:i4>
      </vt:variant>
      <vt:variant>
        <vt:lpwstr>lsgtherm.doc</vt:lpwstr>
      </vt:variant>
      <vt:variant>
        <vt:lpwstr>t197</vt:lpwstr>
      </vt:variant>
      <vt:variant>
        <vt:i4>983069</vt:i4>
      </vt:variant>
      <vt:variant>
        <vt:i4>462</vt:i4>
      </vt:variant>
      <vt:variant>
        <vt:i4>0</vt:i4>
      </vt:variant>
      <vt:variant>
        <vt:i4>5</vt:i4>
      </vt:variant>
      <vt:variant>
        <vt:lpwstr>lsgtherm.doc</vt:lpwstr>
      </vt:variant>
      <vt:variant>
        <vt:lpwstr>t196</vt:lpwstr>
      </vt:variant>
      <vt:variant>
        <vt:i4>655389</vt:i4>
      </vt:variant>
      <vt:variant>
        <vt:i4>459</vt:i4>
      </vt:variant>
      <vt:variant>
        <vt:i4>0</vt:i4>
      </vt:variant>
      <vt:variant>
        <vt:i4>5</vt:i4>
      </vt:variant>
      <vt:variant>
        <vt:lpwstr>lsgtherm.doc</vt:lpwstr>
      </vt:variant>
      <vt:variant>
        <vt:lpwstr>t193</vt:lpwstr>
      </vt:variant>
      <vt:variant>
        <vt:i4>19</vt:i4>
      </vt:variant>
      <vt:variant>
        <vt:i4>456</vt:i4>
      </vt:variant>
      <vt:variant>
        <vt:i4>0</vt:i4>
      </vt:variant>
      <vt:variant>
        <vt:i4>5</vt:i4>
      </vt:variant>
      <vt:variant>
        <vt:lpwstr>lsgtherm.doc</vt:lpwstr>
      </vt:variant>
      <vt:variant>
        <vt:lpwstr>t179</vt:lpwstr>
      </vt:variant>
      <vt:variant>
        <vt:i4>65555</vt:i4>
      </vt:variant>
      <vt:variant>
        <vt:i4>453</vt:i4>
      </vt:variant>
      <vt:variant>
        <vt:i4>0</vt:i4>
      </vt:variant>
      <vt:variant>
        <vt:i4>5</vt:i4>
      </vt:variant>
      <vt:variant>
        <vt:lpwstr>lsgtherm.doc</vt:lpwstr>
      </vt:variant>
      <vt:variant>
        <vt:lpwstr>t178</vt:lpwstr>
      </vt:variant>
      <vt:variant>
        <vt:i4>917520</vt:i4>
      </vt:variant>
      <vt:variant>
        <vt:i4>450</vt:i4>
      </vt:variant>
      <vt:variant>
        <vt:i4>0</vt:i4>
      </vt:variant>
      <vt:variant>
        <vt:i4>5</vt:i4>
      </vt:variant>
      <vt:variant>
        <vt:lpwstr>lsgtherm.doc</vt:lpwstr>
      </vt:variant>
      <vt:variant>
        <vt:lpwstr>t147</vt:lpwstr>
      </vt:variant>
      <vt:variant>
        <vt:i4>65559</vt:i4>
      </vt:variant>
      <vt:variant>
        <vt:i4>447</vt:i4>
      </vt:variant>
      <vt:variant>
        <vt:i4>0</vt:i4>
      </vt:variant>
      <vt:variant>
        <vt:i4>5</vt:i4>
      </vt:variant>
      <vt:variant>
        <vt:lpwstr>lsgtherm.doc</vt:lpwstr>
      </vt:variant>
      <vt:variant>
        <vt:lpwstr>t138</vt:lpwstr>
      </vt:variant>
      <vt:variant>
        <vt:i4>917527</vt:i4>
      </vt:variant>
      <vt:variant>
        <vt:i4>444</vt:i4>
      </vt:variant>
      <vt:variant>
        <vt:i4>0</vt:i4>
      </vt:variant>
      <vt:variant>
        <vt:i4>5</vt:i4>
      </vt:variant>
      <vt:variant>
        <vt:lpwstr>lsgtherm.doc</vt:lpwstr>
      </vt:variant>
      <vt:variant>
        <vt:lpwstr>t137</vt:lpwstr>
      </vt:variant>
      <vt:variant>
        <vt:i4>589847</vt:i4>
      </vt:variant>
      <vt:variant>
        <vt:i4>441</vt:i4>
      </vt:variant>
      <vt:variant>
        <vt:i4>0</vt:i4>
      </vt:variant>
      <vt:variant>
        <vt:i4>5</vt:i4>
      </vt:variant>
      <vt:variant>
        <vt:lpwstr>lsgtherm.doc</vt:lpwstr>
      </vt:variant>
      <vt:variant>
        <vt:lpwstr>t130</vt:lpwstr>
      </vt:variant>
      <vt:variant>
        <vt:i4>65558</vt:i4>
      </vt:variant>
      <vt:variant>
        <vt:i4>438</vt:i4>
      </vt:variant>
      <vt:variant>
        <vt:i4>0</vt:i4>
      </vt:variant>
      <vt:variant>
        <vt:i4>5</vt:i4>
      </vt:variant>
      <vt:variant>
        <vt:lpwstr>lsgtherm.doc</vt:lpwstr>
      </vt:variant>
      <vt:variant>
        <vt:lpwstr>t128</vt:lpwstr>
      </vt:variant>
      <vt:variant>
        <vt:i4>983062</vt:i4>
      </vt:variant>
      <vt:variant>
        <vt:i4>435</vt:i4>
      </vt:variant>
      <vt:variant>
        <vt:i4>0</vt:i4>
      </vt:variant>
      <vt:variant>
        <vt:i4>5</vt:i4>
      </vt:variant>
      <vt:variant>
        <vt:lpwstr>lsgtherm.doc</vt:lpwstr>
      </vt:variant>
      <vt:variant>
        <vt:lpwstr>t126</vt:lpwstr>
      </vt:variant>
      <vt:variant>
        <vt:i4>589846</vt:i4>
      </vt:variant>
      <vt:variant>
        <vt:i4>432</vt:i4>
      </vt:variant>
      <vt:variant>
        <vt:i4>0</vt:i4>
      </vt:variant>
      <vt:variant>
        <vt:i4>5</vt:i4>
      </vt:variant>
      <vt:variant>
        <vt:lpwstr>lsgtherm.doc</vt:lpwstr>
      </vt:variant>
      <vt:variant>
        <vt:lpwstr>t120</vt:lpwstr>
      </vt:variant>
      <vt:variant>
        <vt:i4>21</vt:i4>
      </vt:variant>
      <vt:variant>
        <vt:i4>429</vt:i4>
      </vt:variant>
      <vt:variant>
        <vt:i4>0</vt:i4>
      </vt:variant>
      <vt:variant>
        <vt:i4>5</vt:i4>
      </vt:variant>
      <vt:variant>
        <vt:lpwstr>lsgtherm.doc</vt:lpwstr>
      </vt:variant>
      <vt:variant>
        <vt:lpwstr>t119</vt:lpwstr>
      </vt:variant>
      <vt:variant>
        <vt:i4>589845</vt:i4>
      </vt:variant>
      <vt:variant>
        <vt:i4>426</vt:i4>
      </vt:variant>
      <vt:variant>
        <vt:i4>0</vt:i4>
      </vt:variant>
      <vt:variant>
        <vt:i4>5</vt:i4>
      </vt:variant>
      <vt:variant>
        <vt:lpwstr>lsgtherm.doc</vt:lpwstr>
      </vt:variant>
      <vt:variant>
        <vt:lpwstr>t110</vt:lpwstr>
      </vt:variant>
      <vt:variant>
        <vt:i4>20</vt:i4>
      </vt:variant>
      <vt:variant>
        <vt:i4>423</vt:i4>
      </vt:variant>
      <vt:variant>
        <vt:i4>0</vt:i4>
      </vt:variant>
      <vt:variant>
        <vt:i4>5</vt:i4>
      </vt:variant>
      <vt:variant>
        <vt:lpwstr>lsgtherm.doc</vt:lpwstr>
      </vt:variant>
      <vt:variant>
        <vt:lpwstr>t109</vt:lpwstr>
      </vt:variant>
      <vt:variant>
        <vt:i4>65556</vt:i4>
      </vt:variant>
      <vt:variant>
        <vt:i4>420</vt:i4>
      </vt:variant>
      <vt:variant>
        <vt:i4>0</vt:i4>
      </vt:variant>
      <vt:variant>
        <vt:i4>5</vt:i4>
      </vt:variant>
      <vt:variant>
        <vt:lpwstr>lsgtherm.doc</vt:lpwstr>
      </vt:variant>
      <vt:variant>
        <vt:lpwstr>t108</vt:lpwstr>
      </vt:variant>
      <vt:variant>
        <vt:i4>917524</vt:i4>
      </vt:variant>
      <vt:variant>
        <vt:i4>417</vt:i4>
      </vt:variant>
      <vt:variant>
        <vt:i4>0</vt:i4>
      </vt:variant>
      <vt:variant>
        <vt:i4>5</vt:i4>
      </vt:variant>
      <vt:variant>
        <vt:lpwstr>lsgtherm.doc</vt:lpwstr>
      </vt:variant>
      <vt:variant>
        <vt:lpwstr>t107</vt:lpwstr>
      </vt:variant>
      <vt:variant>
        <vt:i4>983060</vt:i4>
      </vt:variant>
      <vt:variant>
        <vt:i4>414</vt:i4>
      </vt:variant>
      <vt:variant>
        <vt:i4>0</vt:i4>
      </vt:variant>
      <vt:variant>
        <vt:i4>5</vt:i4>
      </vt:variant>
      <vt:variant>
        <vt:lpwstr>lsgtherm.doc</vt:lpwstr>
      </vt:variant>
      <vt:variant>
        <vt:lpwstr>t106</vt:lpwstr>
      </vt:variant>
      <vt:variant>
        <vt:i4>4128804</vt:i4>
      </vt:variant>
      <vt:variant>
        <vt:i4>411</vt:i4>
      </vt:variant>
      <vt:variant>
        <vt:i4>0</vt:i4>
      </vt:variant>
      <vt:variant>
        <vt:i4>5</vt:i4>
      </vt:variant>
      <vt:variant>
        <vt:lpwstr>lsgtherm.doc</vt:lpwstr>
      </vt:variant>
      <vt:variant>
        <vt:lpwstr>t79</vt:lpwstr>
      </vt:variant>
      <vt:variant>
        <vt:i4>10879102</vt:i4>
      </vt:variant>
      <vt:variant>
        <vt:i4>408</vt:i4>
      </vt:variant>
      <vt:variant>
        <vt:i4>0</vt:i4>
      </vt:variant>
      <vt:variant>
        <vt:i4>5</vt:i4>
      </vt:variant>
      <vt:variant>
        <vt:lpwstr>formeln.doc</vt:lpwstr>
      </vt:variant>
      <vt:variant>
        <vt:lpwstr>wärme</vt:lpwstr>
      </vt:variant>
      <vt:variant>
        <vt:i4>3145844</vt:i4>
      </vt:variant>
      <vt:variant>
        <vt:i4>405</vt:i4>
      </vt:variant>
      <vt:variant>
        <vt:i4>0</vt:i4>
      </vt:variant>
      <vt:variant>
        <vt:i4>5</vt:i4>
      </vt:variant>
      <vt:variant>
        <vt:lpwstr/>
      </vt:variant>
      <vt:variant>
        <vt:lpwstr>t0</vt:lpwstr>
      </vt:variant>
      <vt:variant>
        <vt:i4>524307</vt:i4>
      </vt:variant>
      <vt:variant>
        <vt:i4>402</vt:i4>
      </vt:variant>
      <vt:variant>
        <vt:i4>0</vt:i4>
      </vt:variant>
      <vt:variant>
        <vt:i4>5</vt:i4>
      </vt:variant>
      <vt:variant>
        <vt:lpwstr>lsgtherm.doc</vt:lpwstr>
      </vt:variant>
      <vt:variant>
        <vt:lpwstr>t272</vt:lpwstr>
      </vt:variant>
      <vt:variant>
        <vt:i4>720915</vt:i4>
      </vt:variant>
      <vt:variant>
        <vt:i4>399</vt:i4>
      </vt:variant>
      <vt:variant>
        <vt:i4>0</vt:i4>
      </vt:variant>
      <vt:variant>
        <vt:i4>5</vt:i4>
      </vt:variant>
      <vt:variant>
        <vt:lpwstr>lsgtherm.doc</vt:lpwstr>
      </vt:variant>
      <vt:variant>
        <vt:lpwstr>t271</vt:lpwstr>
      </vt:variant>
      <vt:variant>
        <vt:i4>655379</vt:i4>
      </vt:variant>
      <vt:variant>
        <vt:i4>396</vt:i4>
      </vt:variant>
      <vt:variant>
        <vt:i4>0</vt:i4>
      </vt:variant>
      <vt:variant>
        <vt:i4>5</vt:i4>
      </vt:variant>
      <vt:variant>
        <vt:lpwstr>lsgtherm.doc</vt:lpwstr>
      </vt:variant>
      <vt:variant>
        <vt:lpwstr>t270</vt:lpwstr>
      </vt:variant>
      <vt:variant>
        <vt:i4>983057</vt:i4>
      </vt:variant>
      <vt:variant>
        <vt:i4>390</vt:i4>
      </vt:variant>
      <vt:variant>
        <vt:i4>0</vt:i4>
      </vt:variant>
      <vt:variant>
        <vt:i4>5</vt:i4>
      </vt:variant>
      <vt:variant>
        <vt:lpwstr>lsgtherm.doc</vt:lpwstr>
      </vt:variant>
      <vt:variant>
        <vt:lpwstr>t255</vt:lpwstr>
      </vt:variant>
      <vt:variant>
        <vt:i4>655377</vt:i4>
      </vt:variant>
      <vt:variant>
        <vt:i4>387</vt:i4>
      </vt:variant>
      <vt:variant>
        <vt:i4>0</vt:i4>
      </vt:variant>
      <vt:variant>
        <vt:i4>5</vt:i4>
      </vt:variant>
      <vt:variant>
        <vt:lpwstr>lsgtherm.doc</vt:lpwstr>
      </vt:variant>
      <vt:variant>
        <vt:lpwstr>t250</vt:lpwstr>
      </vt:variant>
      <vt:variant>
        <vt:i4>524304</vt:i4>
      </vt:variant>
      <vt:variant>
        <vt:i4>384</vt:i4>
      </vt:variant>
      <vt:variant>
        <vt:i4>0</vt:i4>
      </vt:variant>
      <vt:variant>
        <vt:i4>5</vt:i4>
      </vt:variant>
      <vt:variant>
        <vt:lpwstr>lsgtherm.doc</vt:lpwstr>
      </vt:variant>
      <vt:variant>
        <vt:lpwstr>t242</vt:lpwstr>
      </vt:variant>
      <vt:variant>
        <vt:i4>720912</vt:i4>
      </vt:variant>
      <vt:variant>
        <vt:i4>381</vt:i4>
      </vt:variant>
      <vt:variant>
        <vt:i4>0</vt:i4>
      </vt:variant>
      <vt:variant>
        <vt:i4>5</vt:i4>
      </vt:variant>
      <vt:variant>
        <vt:lpwstr>lsgtherm.doc</vt:lpwstr>
      </vt:variant>
      <vt:variant>
        <vt:lpwstr>t241</vt:lpwstr>
      </vt:variant>
      <vt:variant>
        <vt:i4>655376</vt:i4>
      </vt:variant>
      <vt:variant>
        <vt:i4>378</vt:i4>
      </vt:variant>
      <vt:variant>
        <vt:i4>0</vt:i4>
      </vt:variant>
      <vt:variant>
        <vt:i4>5</vt:i4>
      </vt:variant>
      <vt:variant>
        <vt:lpwstr>lsgtherm.doc</vt:lpwstr>
      </vt:variant>
      <vt:variant>
        <vt:lpwstr>t240</vt:lpwstr>
      </vt:variant>
      <vt:variant>
        <vt:i4>655382</vt:i4>
      </vt:variant>
      <vt:variant>
        <vt:i4>375</vt:i4>
      </vt:variant>
      <vt:variant>
        <vt:i4>0</vt:i4>
      </vt:variant>
      <vt:variant>
        <vt:i4>5</vt:i4>
      </vt:variant>
      <vt:variant>
        <vt:lpwstr>lsgtherm.doc</vt:lpwstr>
      </vt:variant>
      <vt:variant>
        <vt:lpwstr>t220</vt:lpwstr>
      </vt:variant>
      <vt:variant>
        <vt:i4>196629</vt:i4>
      </vt:variant>
      <vt:variant>
        <vt:i4>372</vt:i4>
      </vt:variant>
      <vt:variant>
        <vt:i4>0</vt:i4>
      </vt:variant>
      <vt:variant>
        <vt:i4>5</vt:i4>
      </vt:variant>
      <vt:variant>
        <vt:lpwstr>lsgtherm.doc</vt:lpwstr>
      </vt:variant>
      <vt:variant>
        <vt:lpwstr>t219</vt:lpwstr>
      </vt:variant>
      <vt:variant>
        <vt:i4>851988</vt:i4>
      </vt:variant>
      <vt:variant>
        <vt:i4>369</vt:i4>
      </vt:variant>
      <vt:variant>
        <vt:i4>0</vt:i4>
      </vt:variant>
      <vt:variant>
        <vt:i4>5</vt:i4>
      </vt:variant>
      <vt:variant>
        <vt:lpwstr>lsgtherm.doc</vt:lpwstr>
      </vt:variant>
      <vt:variant>
        <vt:lpwstr>t207</vt:lpwstr>
      </vt:variant>
      <vt:variant>
        <vt:i4>917532</vt:i4>
      </vt:variant>
      <vt:variant>
        <vt:i4>366</vt:i4>
      </vt:variant>
      <vt:variant>
        <vt:i4>0</vt:i4>
      </vt:variant>
      <vt:variant>
        <vt:i4>5</vt:i4>
      </vt:variant>
      <vt:variant>
        <vt:lpwstr>lsgtherm.doc</vt:lpwstr>
      </vt:variant>
      <vt:variant>
        <vt:lpwstr>t187</vt:lpwstr>
      </vt:variant>
      <vt:variant>
        <vt:i4>786460</vt:i4>
      </vt:variant>
      <vt:variant>
        <vt:i4>363</vt:i4>
      </vt:variant>
      <vt:variant>
        <vt:i4>0</vt:i4>
      </vt:variant>
      <vt:variant>
        <vt:i4>5</vt:i4>
      </vt:variant>
      <vt:variant>
        <vt:lpwstr>lsgtherm.doc</vt:lpwstr>
      </vt:variant>
      <vt:variant>
        <vt:lpwstr>t185</vt:lpwstr>
      </vt:variant>
      <vt:variant>
        <vt:i4>851987</vt:i4>
      </vt:variant>
      <vt:variant>
        <vt:i4>360</vt:i4>
      </vt:variant>
      <vt:variant>
        <vt:i4>0</vt:i4>
      </vt:variant>
      <vt:variant>
        <vt:i4>5</vt:i4>
      </vt:variant>
      <vt:variant>
        <vt:lpwstr>lsgtherm.doc</vt:lpwstr>
      </vt:variant>
      <vt:variant>
        <vt:lpwstr>t174</vt:lpwstr>
      </vt:variant>
      <vt:variant>
        <vt:i4>655379</vt:i4>
      </vt:variant>
      <vt:variant>
        <vt:i4>357</vt:i4>
      </vt:variant>
      <vt:variant>
        <vt:i4>0</vt:i4>
      </vt:variant>
      <vt:variant>
        <vt:i4>5</vt:i4>
      </vt:variant>
      <vt:variant>
        <vt:lpwstr>LSGTHERM.DOC</vt:lpwstr>
      </vt:variant>
      <vt:variant>
        <vt:lpwstr>t173</vt:lpwstr>
      </vt:variant>
      <vt:variant>
        <vt:i4>65553</vt:i4>
      </vt:variant>
      <vt:variant>
        <vt:i4>354</vt:i4>
      </vt:variant>
      <vt:variant>
        <vt:i4>0</vt:i4>
      </vt:variant>
      <vt:variant>
        <vt:i4>5</vt:i4>
      </vt:variant>
      <vt:variant>
        <vt:lpwstr>lsgtherm.doc</vt:lpwstr>
      </vt:variant>
      <vt:variant>
        <vt:lpwstr>t158</vt:lpwstr>
      </vt:variant>
      <vt:variant>
        <vt:i4>851985</vt:i4>
      </vt:variant>
      <vt:variant>
        <vt:i4>351</vt:i4>
      </vt:variant>
      <vt:variant>
        <vt:i4>0</vt:i4>
      </vt:variant>
      <vt:variant>
        <vt:i4>5</vt:i4>
      </vt:variant>
      <vt:variant>
        <vt:lpwstr>lsgtherm.doc</vt:lpwstr>
      </vt:variant>
      <vt:variant>
        <vt:lpwstr>t154</vt:lpwstr>
      </vt:variant>
      <vt:variant>
        <vt:i4>851991</vt:i4>
      </vt:variant>
      <vt:variant>
        <vt:i4>348</vt:i4>
      </vt:variant>
      <vt:variant>
        <vt:i4>0</vt:i4>
      </vt:variant>
      <vt:variant>
        <vt:i4>5</vt:i4>
      </vt:variant>
      <vt:variant>
        <vt:lpwstr>lsgtherm.doc</vt:lpwstr>
      </vt:variant>
      <vt:variant>
        <vt:lpwstr>t134</vt:lpwstr>
      </vt:variant>
      <vt:variant>
        <vt:i4>655380</vt:i4>
      </vt:variant>
      <vt:variant>
        <vt:i4>345</vt:i4>
      </vt:variant>
      <vt:variant>
        <vt:i4>0</vt:i4>
      </vt:variant>
      <vt:variant>
        <vt:i4>5</vt:i4>
      </vt:variant>
      <vt:variant>
        <vt:lpwstr>lsgtherm.doc</vt:lpwstr>
      </vt:variant>
      <vt:variant>
        <vt:lpwstr>t103</vt:lpwstr>
      </vt:variant>
      <vt:variant>
        <vt:i4>720916</vt:i4>
      </vt:variant>
      <vt:variant>
        <vt:i4>342</vt:i4>
      </vt:variant>
      <vt:variant>
        <vt:i4>0</vt:i4>
      </vt:variant>
      <vt:variant>
        <vt:i4>5</vt:i4>
      </vt:variant>
      <vt:variant>
        <vt:lpwstr>lsgtherm.doc</vt:lpwstr>
      </vt:variant>
      <vt:variant>
        <vt:lpwstr>t102</vt:lpwstr>
      </vt:variant>
      <vt:variant>
        <vt:i4>3211300</vt:i4>
      </vt:variant>
      <vt:variant>
        <vt:i4>339</vt:i4>
      </vt:variant>
      <vt:variant>
        <vt:i4>0</vt:i4>
      </vt:variant>
      <vt:variant>
        <vt:i4>5</vt:i4>
      </vt:variant>
      <vt:variant>
        <vt:lpwstr>lsgtherm.doc</vt:lpwstr>
      </vt:variant>
      <vt:variant>
        <vt:lpwstr>t99</vt:lpwstr>
      </vt:variant>
      <vt:variant>
        <vt:i4>4128804</vt:i4>
      </vt:variant>
      <vt:variant>
        <vt:i4>336</vt:i4>
      </vt:variant>
      <vt:variant>
        <vt:i4>0</vt:i4>
      </vt:variant>
      <vt:variant>
        <vt:i4>5</vt:i4>
      </vt:variant>
      <vt:variant>
        <vt:lpwstr>lsgtherm.doc</vt:lpwstr>
      </vt:variant>
      <vt:variant>
        <vt:lpwstr>t75</vt:lpwstr>
      </vt:variant>
      <vt:variant>
        <vt:i4>4128804</vt:i4>
      </vt:variant>
      <vt:variant>
        <vt:i4>333</vt:i4>
      </vt:variant>
      <vt:variant>
        <vt:i4>0</vt:i4>
      </vt:variant>
      <vt:variant>
        <vt:i4>5</vt:i4>
      </vt:variant>
      <vt:variant>
        <vt:lpwstr>lsgtherm.doc</vt:lpwstr>
      </vt:variant>
      <vt:variant>
        <vt:lpwstr>t72</vt:lpwstr>
      </vt:variant>
      <vt:variant>
        <vt:i4>3932196</vt:i4>
      </vt:variant>
      <vt:variant>
        <vt:i4>330</vt:i4>
      </vt:variant>
      <vt:variant>
        <vt:i4>0</vt:i4>
      </vt:variant>
      <vt:variant>
        <vt:i4>5</vt:i4>
      </vt:variant>
      <vt:variant>
        <vt:lpwstr>lsgtherm.doc</vt:lpwstr>
      </vt:variant>
      <vt:variant>
        <vt:lpwstr>t44</vt:lpwstr>
      </vt:variant>
      <vt:variant>
        <vt:i4>3801124</vt:i4>
      </vt:variant>
      <vt:variant>
        <vt:i4>327</vt:i4>
      </vt:variant>
      <vt:variant>
        <vt:i4>0</vt:i4>
      </vt:variant>
      <vt:variant>
        <vt:i4>5</vt:i4>
      </vt:variant>
      <vt:variant>
        <vt:lpwstr>lsgtherm.doc</vt:lpwstr>
      </vt:variant>
      <vt:variant>
        <vt:lpwstr>t28</vt:lpwstr>
      </vt:variant>
      <vt:variant>
        <vt:i4>3801124</vt:i4>
      </vt:variant>
      <vt:variant>
        <vt:i4>324</vt:i4>
      </vt:variant>
      <vt:variant>
        <vt:i4>0</vt:i4>
      </vt:variant>
      <vt:variant>
        <vt:i4>5</vt:i4>
      </vt:variant>
      <vt:variant>
        <vt:lpwstr>lsgtherm.doc</vt:lpwstr>
      </vt:variant>
      <vt:variant>
        <vt:lpwstr>t21</vt:lpwstr>
      </vt:variant>
      <vt:variant>
        <vt:i4>3735588</vt:i4>
      </vt:variant>
      <vt:variant>
        <vt:i4>321</vt:i4>
      </vt:variant>
      <vt:variant>
        <vt:i4>0</vt:i4>
      </vt:variant>
      <vt:variant>
        <vt:i4>5</vt:i4>
      </vt:variant>
      <vt:variant>
        <vt:lpwstr>lsgtherm.doc</vt:lpwstr>
      </vt:variant>
      <vt:variant>
        <vt:lpwstr>t10</vt:lpwstr>
      </vt:variant>
      <vt:variant>
        <vt:i4>524387</vt:i4>
      </vt:variant>
      <vt:variant>
        <vt:i4>318</vt:i4>
      </vt:variant>
      <vt:variant>
        <vt:i4>0</vt:i4>
      </vt:variant>
      <vt:variant>
        <vt:i4>5</vt:i4>
      </vt:variant>
      <vt:variant>
        <vt:lpwstr>lsgtherm.doc</vt:lpwstr>
      </vt:variant>
      <vt:variant>
        <vt:lpwstr>3</vt:lpwstr>
      </vt:variant>
      <vt:variant>
        <vt:i4>7405583</vt:i4>
      </vt:variant>
      <vt:variant>
        <vt:i4>315</vt:i4>
      </vt:variant>
      <vt:variant>
        <vt:i4>0</vt:i4>
      </vt:variant>
      <vt:variant>
        <vt:i4>5</vt:i4>
      </vt:variant>
      <vt:variant>
        <vt:lpwstr>formeln.doc</vt:lpwstr>
      </vt:variant>
      <vt:variant>
        <vt:lpwstr>ideales_gas</vt:lpwstr>
      </vt:variant>
      <vt:variant>
        <vt:i4>3145844</vt:i4>
      </vt:variant>
      <vt:variant>
        <vt:i4>312</vt:i4>
      </vt:variant>
      <vt:variant>
        <vt:i4>0</vt:i4>
      </vt:variant>
      <vt:variant>
        <vt:i4>5</vt:i4>
      </vt:variant>
      <vt:variant>
        <vt:lpwstr/>
      </vt:variant>
      <vt:variant>
        <vt:lpwstr>t0</vt:lpwstr>
      </vt:variant>
      <vt:variant>
        <vt:i4>9765088</vt:i4>
      </vt:variant>
      <vt:variant>
        <vt:i4>309</vt:i4>
      </vt:variant>
      <vt:variant>
        <vt:i4>0</vt:i4>
      </vt:variant>
      <vt:variant>
        <vt:i4>5</vt:i4>
      </vt:variant>
      <vt:variant>
        <vt:lpwstr>formeln.doc</vt:lpwstr>
      </vt:variant>
      <vt:variant>
        <vt:lpwstr>werte_längenänderung</vt:lpwstr>
      </vt:variant>
      <vt:variant>
        <vt:i4>720913</vt:i4>
      </vt:variant>
      <vt:variant>
        <vt:i4>306</vt:i4>
      </vt:variant>
      <vt:variant>
        <vt:i4>0</vt:i4>
      </vt:variant>
      <vt:variant>
        <vt:i4>5</vt:i4>
      </vt:variant>
      <vt:variant>
        <vt:lpwstr>lsgtherm.doc</vt:lpwstr>
      </vt:variant>
      <vt:variant>
        <vt:lpwstr>t251</vt:lpwstr>
      </vt:variant>
      <vt:variant>
        <vt:i4>917527</vt:i4>
      </vt:variant>
      <vt:variant>
        <vt:i4>303</vt:i4>
      </vt:variant>
      <vt:variant>
        <vt:i4>0</vt:i4>
      </vt:variant>
      <vt:variant>
        <vt:i4>5</vt:i4>
      </vt:variant>
      <vt:variant>
        <vt:lpwstr>lsgtherm.doc</vt:lpwstr>
      </vt:variant>
      <vt:variant>
        <vt:lpwstr>t234</vt:lpwstr>
      </vt:variant>
      <vt:variant>
        <vt:i4>720916</vt:i4>
      </vt:variant>
      <vt:variant>
        <vt:i4>297</vt:i4>
      </vt:variant>
      <vt:variant>
        <vt:i4>0</vt:i4>
      </vt:variant>
      <vt:variant>
        <vt:i4>5</vt:i4>
      </vt:variant>
      <vt:variant>
        <vt:lpwstr>lsgtherm.doc</vt:lpwstr>
      </vt:variant>
      <vt:variant>
        <vt:lpwstr>t201</vt:lpwstr>
      </vt:variant>
      <vt:variant>
        <vt:i4>720915</vt:i4>
      </vt:variant>
      <vt:variant>
        <vt:i4>294</vt:i4>
      </vt:variant>
      <vt:variant>
        <vt:i4>0</vt:i4>
      </vt:variant>
      <vt:variant>
        <vt:i4>5</vt:i4>
      </vt:variant>
      <vt:variant>
        <vt:lpwstr>lsgtherm.doc</vt:lpwstr>
      </vt:variant>
      <vt:variant>
        <vt:lpwstr>t172</vt:lpwstr>
      </vt:variant>
      <vt:variant>
        <vt:i4>524307</vt:i4>
      </vt:variant>
      <vt:variant>
        <vt:i4>291</vt:i4>
      </vt:variant>
      <vt:variant>
        <vt:i4>0</vt:i4>
      </vt:variant>
      <vt:variant>
        <vt:i4>5</vt:i4>
      </vt:variant>
      <vt:variant>
        <vt:lpwstr>lsgtherm.doc</vt:lpwstr>
      </vt:variant>
      <vt:variant>
        <vt:lpwstr>t171</vt:lpwstr>
      </vt:variant>
      <vt:variant>
        <vt:i4>720919</vt:i4>
      </vt:variant>
      <vt:variant>
        <vt:i4>288</vt:i4>
      </vt:variant>
      <vt:variant>
        <vt:i4>0</vt:i4>
      </vt:variant>
      <vt:variant>
        <vt:i4>5</vt:i4>
      </vt:variant>
      <vt:variant>
        <vt:lpwstr>lsgtherm.doc</vt:lpwstr>
      </vt:variant>
      <vt:variant>
        <vt:lpwstr>t132</vt:lpwstr>
      </vt:variant>
      <vt:variant>
        <vt:i4>65557</vt:i4>
      </vt:variant>
      <vt:variant>
        <vt:i4>285</vt:i4>
      </vt:variant>
      <vt:variant>
        <vt:i4>0</vt:i4>
      </vt:variant>
      <vt:variant>
        <vt:i4>5</vt:i4>
      </vt:variant>
      <vt:variant>
        <vt:lpwstr>lsgtherm.doc</vt:lpwstr>
      </vt:variant>
      <vt:variant>
        <vt:lpwstr>t118</vt:lpwstr>
      </vt:variant>
      <vt:variant>
        <vt:i4>917525</vt:i4>
      </vt:variant>
      <vt:variant>
        <vt:i4>282</vt:i4>
      </vt:variant>
      <vt:variant>
        <vt:i4>0</vt:i4>
      </vt:variant>
      <vt:variant>
        <vt:i4>5</vt:i4>
      </vt:variant>
      <vt:variant>
        <vt:lpwstr>lsgtherm.doc</vt:lpwstr>
      </vt:variant>
      <vt:variant>
        <vt:lpwstr>t117</vt:lpwstr>
      </vt:variant>
      <vt:variant>
        <vt:i4>4128804</vt:i4>
      </vt:variant>
      <vt:variant>
        <vt:i4>279</vt:i4>
      </vt:variant>
      <vt:variant>
        <vt:i4>0</vt:i4>
      </vt:variant>
      <vt:variant>
        <vt:i4>5</vt:i4>
      </vt:variant>
      <vt:variant>
        <vt:lpwstr>lsgtherm.doc</vt:lpwstr>
      </vt:variant>
      <vt:variant>
        <vt:lpwstr>t71</vt:lpwstr>
      </vt:variant>
      <vt:variant>
        <vt:i4>3997732</vt:i4>
      </vt:variant>
      <vt:variant>
        <vt:i4>276</vt:i4>
      </vt:variant>
      <vt:variant>
        <vt:i4>0</vt:i4>
      </vt:variant>
      <vt:variant>
        <vt:i4>5</vt:i4>
      </vt:variant>
      <vt:variant>
        <vt:lpwstr>lsgtherm.doc</vt:lpwstr>
      </vt:variant>
      <vt:variant>
        <vt:lpwstr>t58</vt:lpwstr>
      </vt:variant>
      <vt:variant>
        <vt:i4>3997732</vt:i4>
      </vt:variant>
      <vt:variant>
        <vt:i4>273</vt:i4>
      </vt:variant>
      <vt:variant>
        <vt:i4>0</vt:i4>
      </vt:variant>
      <vt:variant>
        <vt:i4>5</vt:i4>
      </vt:variant>
      <vt:variant>
        <vt:lpwstr>lsgtherm.doc</vt:lpwstr>
      </vt:variant>
      <vt:variant>
        <vt:lpwstr>t57</vt:lpwstr>
      </vt:variant>
      <vt:variant>
        <vt:i4>3997732</vt:i4>
      </vt:variant>
      <vt:variant>
        <vt:i4>270</vt:i4>
      </vt:variant>
      <vt:variant>
        <vt:i4>0</vt:i4>
      </vt:variant>
      <vt:variant>
        <vt:i4>5</vt:i4>
      </vt:variant>
      <vt:variant>
        <vt:lpwstr>lsgtherm.doc</vt:lpwstr>
      </vt:variant>
      <vt:variant>
        <vt:lpwstr>t56</vt:lpwstr>
      </vt:variant>
      <vt:variant>
        <vt:i4>3997732</vt:i4>
      </vt:variant>
      <vt:variant>
        <vt:i4>267</vt:i4>
      </vt:variant>
      <vt:variant>
        <vt:i4>0</vt:i4>
      </vt:variant>
      <vt:variant>
        <vt:i4>5</vt:i4>
      </vt:variant>
      <vt:variant>
        <vt:lpwstr>lsgtherm.doc</vt:lpwstr>
      </vt:variant>
      <vt:variant>
        <vt:lpwstr>t55</vt:lpwstr>
      </vt:variant>
      <vt:variant>
        <vt:i4>3997732</vt:i4>
      </vt:variant>
      <vt:variant>
        <vt:i4>264</vt:i4>
      </vt:variant>
      <vt:variant>
        <vt:i4>0</vt:i4>
      </vt:variant>
      <vt:variant>
        <vt:i4>5</vt:i4>
      </vt:variant>
      <vt:variant>
        <vt:lpwstr>lsgtherm.doc</vt:lpwstr>
      </vt:variant>
      <vt:variant>
        <vt:lpwstr>t54</vt:lpwstr>
      </vt:variant>
      <vt:variant>
        <vt:i4>3997732</vt:i4>
      </vt:variant>
      <vt:variant>
        <vt:i4>261</vt:i4>
      </vt:variant>
      <vt:variant>
        <vt:i4>0</vt:i4>
      </vt:variant>
      <vt:variant>
        <vt:i4>5</vt:i4>
      </vt:variant>
      <vt:variant>
        <vt:lpwstr>lsgtherm.doc</vt:lpwstr>
      </vt:variant>
      <vt:variant>
        <vt:lpwstr>t53</vt:lpwstr>
      </vt:variant>
      <vt:variant>
        <vt:i4>3997732</vt:i4>
      </vt:variant>
      <vt:variant>
        <vt:i4>258</vt:i4>
      </vt:variant>
      <vt:variant>
        <vt:i4>0</vt:i4>
      </vt:variant>
      <vt:variant>
        <vt:i4>5</vt:i4>
      </vt:variant>
      <vt:variant>
        <vt:lpwstr>lsgtherm.doc</vt:lpwstr>
      </vt:variant>
      <vt:variant>
        <vt:lpwstr>t52</vt:lpwstr>
      </vt:variant>
      <vt:variant>
        <vt:i4>3932196</vt:i4>
      </vt:variant>
      <vt:variant>
        <vt:i4>255</vt:i4>
      </vt:variant>
      <vt:variant>
        <vt:i4>0</vt:i4>
      </vt:variant>
      <vt:variant>
        <vt:i4>5</vt:i4>
      </vt:variant>
      <vt:variant>
        <vt:lpwstr>lsgtherm.doc</vt:lpwstr>
      </vt:variant>
      <vt:variant>
        <vt:lpwstr>t43</vt:lpwstr>
      </vt:variant>
      <vt:variant>
        <vt:i4>3932196</vt:i4>
      </vt:variant>
      <vt:variant>
        <vt:i4>252</vt:i4>
      </vt:variant>
      <vt:variant>
        <vt:i4>0</vt:i4>
      </vt:variant>
      <vt:variant>
        <vt:i4>5</vt:i4>
      </vt:variant>
      <vt:variant>
        <vt:lpwstr>lsgtherm.doc</vt:lpwstr>
      </vt:variant>
      <vt:variant>
        <vt:lpwstr>t42</vt:lpwstr>
      </vt:variant>
      <vt:variant>
        <vt:i4>3932196</vt:i4>
      </vt:variant>
      <vt:variant>
        <vt:i4>249</vt:i4>
      </vt:variant>
      <vt:variant>
        <vt:i4>0</vt:i4>
      </vt:variant>
      <vt:variant>
        <vt:i4>5</vt:i4>
      </vt:variant>
      <vt:variant>
        <vt:lpwstr>lsgtherm.doc</vt:lpwstr>
      </vt:variant>
      <vt:variant>
        <vt:lpwstr>t40</vt:lpwstr>
      </vt:variant>
      <vt:variant>
        <vt:i4>3866660</vt:i4>
      </vt:variant>
      <vt:variant>
        <vt:i4>246</vt:i4>
      </vt:variant>
      <vt:variant>
        <vt:i4>0</vt:i4>
      </vt:variant>
      <vt:variant>
        <vt:i4>5</vt:i4>
      </vt:variant>
      <vt:variant>
        <vt:lpwstr>lsgtherm.doc</vt:lpwstr>
      </vt:variant>
      <vt:variant>
        <vt:lpwstr>t37</vt:lpwstr>
      </vt:variant>
      <vt:variant>
        <vt:i4>3735588</vt:i4>
      </vt:variant>
      <vt:variant>
        <vt:i4>243</vt:i4>
      </vt:variant>
      <vt:variant>
        <vt:i4>0</vt:i4>
      </vt:variant>
      <vt:variant>
        <vt:i4>5</vt:i4>
      </vt:variant>
      <vt:variant>
        <vt:lpwstr>lsgtherm.doc</vt:lpwstr>
      </vt:variant>
      <vt:variant>
        <vt:lpwstr>t14</vt:lpwstr>
      </vt:variant>
      <vt:variant>
        <vt:i4>3211300</vt:i4>
      </vt:variant>
      <vt:variant>
        <vt:i4>240</vt:i4>
      </vt:variant>
      <vt:variant>
        <vt:i4>0</vt:i4>
      </vt:variant>
      <vt:variant>
        <vt:i4>5</vt:i4>
      </vt:variant>
      <vt:variant>
        <vt:lpwstr>lsgtherm.doc</vt:lpwstr>
      </vt:variant>
      <vt:variant>
        <vt:lpwstr>t9</vt:lpwstr>
      </vt:variant>
      <vt:variant>
        <vt:i4>3145764</vt:i4>
      </vt:variant>
      <vt:variant>
        <vt:i4>237</vt:i4>
      </vt:variant>
      <vt:variant>
        <vt:i4>0</vt:i4>
      </vt:variant>
      <vt:variant>
        <vt:i4>5</vt:i4>
      </vt:variant>
      <vt:variant>
        <vt:lpwstr>lsgtherm.doc</vt:lpwstr>
      </vt:variant>
      <vt:variant>
        <vt:lpwstr>t8</vt:lpwstr>
      </vt:variant>
      <vt:variant>
        <vt:i4>4128804</vt:i4>
      </vt:variant>
      <vt:variant>
        <vt:i4>234</vt:i4>
      </vt:variant>
      <vt:variant>
        <vt:i4>0</vt:i4>
      </vt:variant>
      <vt:variant>
        <vt:i4>5</vt:i4>
      </vt:variant>
      <vt:variant>
        <vt:lpwstr>lsgtherm.doc</vt:lpwstr>
      </vt:variant>
      <vt:variant>
        <vt:lpwstr>t7</vt:lpwstr>
      </vt:variant>
      <vt:variant>
        <vt:i4>13369372</vt:i4>
      </vt:variant>
      <vt:variant>
        <vt:i4>231</vt:i4>
      </vt:variant>
      <vt:variant>
        <vt:i4>0</vt:i4>
      </vt:variant>
      <vt:variant>
        <vt:i4>5</vt:i4>
      </vt:variant>
      <vt:variant>
        <vt:lpwstr>formeln.doc</vt:lpwstr>
      </vt:variant>
      <vt:variant>
        <vt:lpwstr>volumenänderung</vt:lpwstr>
      </vt:variant>
      <vt:variant>
        <vt:i4>3145844</vt:i4>
      </vt:variant>
      <vt:variant>
        <vt:i4>228</vt:i4>
      </vt:variant>
      <vt:variant>
        <vt:i4>0</vt:i4>
      </vt:variant>
      <vt:variant>
        <vt:i4>5</vt:i4>
      </vt:variant>
      <vt:variant>
        <vt:lpwstr/>
      </vt:variant>
      <vt:variant>
        <vt:lpwstr>t0</vt:lpwstr>
      </vt:variant>
      <vt:variant>
        <vt:i4>524306</vt:i4>
      </vt:variant>
      <vt:variant>
        <vt:i4>219</vt:i4>
      </vt:variant>
      <vt:variant>
        <vt:i4>0</vt:i4>
      </vt:variant>
      <vt:variant>
        <vt:i4>5</vt:i4>
      </vt:variant>
      <vt:variant>
        <vt:lpwstr>lsgtherm.doc</vt:lpwstr>
      </vt:variant>
      <vt:variant>
        <vt:lpwstr>t262</vt:lpwstr>
      </vt:variant>
      <vt:variant>
        <vt:i4>917521</vt:i4>
      </vt:variant>
      <vt:variant>
        <vt:i4>216</vt:i4>
      </vt:variant>
      <vt:variant>
        <vt:i4>0</vt:i4>
      </vt:variant>
      <vt:variant>
        <vt:i4>5</vt:i4>
      </vt:variant>
      <vt:variant>
        <vt:lpwstr>lsgtherm.doc</vt:lpwstr>
      </vt:variant>
      <vt:variant>
        <vt:lpwstr>t254</vt:lpwstr>
      </vt:variant>
      <vt:variant>
        <vt:i4>589847</vt:i4>
      </vt:variant>
      <vt:variant>
        <vt:i4>210</vt:i4>
      </vt:variant>
      <vt:variant>
        <vt:i4>0</vt:i4>
      </vt:variant>
      <vt:variant>
        <vt:i4>5</vt:i4>
      </vt:variant>
      <vt:variant>
        <vt:lpwstr>lsgtherm.doc</vt:lpwstr>
      </vt:variant>
      <vt:variant>
        <vt:lpwstr>t233</vt:lpwstr>
      </vt:variant>
      <vt:variant>
        <vt:i4>524308</vt:i4>
      </vt:variant>
      <vt:variant>
        <vt:i4>207</vt:i4>
      </vt:variant>
      <vt:variant>
        <vt:i4>0</vt:i4>
      </vt:variant>
      <vt:variant>
        <vt:i4>5</vt:i4>
      </vt:variant>
      <vt:variant>
        <vt:lpwstr>lsgtherm.doc</vt:lpwstr>
      </vt:variant>
      <vt:variant>
        <vt:lpwstr>t202</vt:lpwstr>
      </vt:variant>
      <vt:variant>
        <vt:i4>655380</vt:i4>
      </vt:variant>
      <vt:variant>
        <vt:i4>201</vt:i4>
      </vt:variant>
      <vt:variant>
        <vt:i4>0</vt:i4>
      </vt:variant>
      <vt:variant>
        <vt:i4>5</vt:i4>
      </vt:variant>
      <vt:variant>
        <vt:lpwstr>lsgtherm.doc</vt:lpwstr>
      </vt:variant>
      <vt:variant>
        <vt:lpwstr>t200</vt:lpwstr>
      </vt:variant>
      <vt:variant>
        <vt:i4>28</vt:i4>
      </vt:variant>
      <vt:variant>
        <vt:i4>198</vt:i4>
      </vt:variant>
      <vt:variant>
        <vt:i4>0</vt:i4>
      </vt:variant>
      <vt:variant>
        <vt:i4>5</vt:i4>
      </vt:variant>
      <vt:variant>
        <vt:lpwstr>lsgtherm.doc</vt:lpwstr>
      </vt:variant>
      <vt:variant>
        <vt:lpwstr>t189</vt:lpwstr>
      </vt:variant>
      <vt:variant>
        <vt:i4>18</vt:i4>
      </vt:variant>
      <vt:variant>
        <vt:i4>195</vt:i4>
      </vt:variant>
      <vt:variant>
        <vt:i4>0</vt:i4>
      </vt:variant>
      <vt:variant>
        <vt:i4>5</vt:i4>
      </vt:variant>
      <vt:variant>
        <vt:lpwstr>lsgtherm.doc</vt:lpwstr>
      </vt:variant>
      <vt:variant>
        <vt:lpwstr>t169</vt:lpwstr>
      </vt:variant>
      <vt:variant>
        <vt:i4>65554</vt:i4>
      </vt:variant>
      <vt:variant>
        <vt:i4>192</vt:i4>
      </vt:variant>
      <vt:variant>
        <vt:i4>0</vt:i4>
      </vt:variant>
      <vt:variant>
        <vt:i4>5</vt:i4>
      </vt:variant>
      <vt:variant>
        <vt:lpwstr>lsgtherm.doc</vt:lpwstr>
      </vt:variant>
      <vt:variant>
        <vt:lpwstr>t168</vt:lpwstr>
      </vt:variant>
      <vt:variant>
        <vt:i4>917522</vt:i4>
      </vt:variant>
      <vt:variant>
        <vt:i4>189</vt:i4>
      </vt:variant>
      <vt:variant>
        <vt:i4>0</vt:i4>
      </vt:variant>
      <vt:variant>
        <vt:i4>5</vt:i4>
      </vt:variant>
      <vt:variant>
        <vt:lpwstr>lsgtherm.doc</vt:lpwstr>
      </vt:variant>
      <vt:variant>
        <vt:lpwstr>t167</vt:lpwstr>
      </vt:variant>
      <vt:variant>
        <vt:i4>983058</vt:i4>
      </vt:variant>
      <vt:variant>
        <vt:i4>186</vt:i4>
      </vt:variant>
      <vt:variant>
        <vt:i4>0</vt:i4>
      </vt:variant>
      <vt:variant>
        <vt:i4>5</vt:i4>
      </vt:variant>
      <vt:variant>
        <vt:lpwstr>lsgtherm.doc</vt:lpwstr>
      </vt:variant>
      <vt:variant>
        <vt:lpwstr>t166</vt:lpwstr>
      </vt:variant>
      <vt:variant>
        <vt:i4>524308</vt:i4>
      </vt:variant>
      <vt:variant>
        <vt:i4>183</vt:i4>
      </vt:variant>
      <vt:variant>
        <vt:i4>0</vt:i4>
      </vt:variant>
      <vt:variant>
        <vt:i4>5</vt:i4>
      </vt:variant>
      <vt:variant>
        <vt:lpwstr>lsgtherm.doc</vt:lpwstr>
      </vt:variant>
      <vt:variant>
        <vt:lpwstr>t101</vt:lpwstr>
      </vt:variant>
      <vt:variant>
        <vt:i4>3211300</vt:i4>
      </vt:variant>
      <vt:variant>
        <vt:i4>180</vt:i4>
      </vt:variant>
      <vt:variant>
        <vt:i4>0</vt:i4>
      </vt:variant>
      <vt:variant>
        <vt:i4>5</vt:i4>
      </vt:variant>
      <vt:variant>
        <vt:lpwstr>lsgtherm.doc</vt:lpwstr>
      </vt:variant>
      <vt:variant>
        <vt:lpwstr>t95</vt:lpwstr>
      </vt:variant>
      <vt:variant>
        <vt:i4>3211300</vt:i4>
      </vt:variant>
      <vt:variant>
        <vt:i4>177</vt:i4>
      </vt:variant>
      <vt:variant>
        <vt:i4>0</vt:i4>
      </vt:variant>
      <vt:variant>
        <vt:i4>5</vt:i4>
      </vt:variant>
      <vt:variant>
        <vt:lpwstr>lsgtherm.doc</vt:lpwstr>
      </vt:variant>
      <vt:variant>
        <vt:lpwstr>t94</vt:lpwstr>
      </vt:variant>
      <vt:variant>
        <vt:i4>3145764</vt:i4>
      </vt:variant>
      <vt:variant>
        <vt:i4>174</vt:i4>
      </vt:variant>
      <vt:variant>
        <vt:i4>0</vt:i4>
      </vt:variant>
      <vt:variant>
        <vt:i4>5</vt:i4>
      </vt:variant>
      <vt:variant>
        <vt:lpwstr>lsgtherm.doc</vt:lpwstr>
      </vt:variant>
      <vt:variant>
        <vt:lpwstr>t84</vt:lpwstr>
      </vt:variant>
      <vt:variant>
        <vt:i4>3145764</vt:i4>
      </vt:variant>
      <vt:variant>
        <vt:i4>171</vt:i4>
      </vt:variant>
      <vt:variant>
        <vt:i4>0</vt:i4>
      </vt:variant>
      <vt:variant>
        <vt:i4>5</vt:i4>
      </vt:variant>
      <vt:variant>
        <vt:lpwstr>lsgtherm.doc</vt:lpwstr>
      </vt:variant>
      <vt:variant>
        <vt:lpwstr>t83</vt:lpwstr>
      </vt:variant>
      <vt:variant>
        <vt:i4>3145764</vt:i4>
      </vt:variant>
      <vt:variant>
        <vt:i4>168</vt:i4>
      </vt:variant>
      <vt:variant>
        <vt:i4>0</vt:i4>
      </vt:variant>
      <vt:variant>
        <vt:i4>5</vt:i4>
      </vt:variant>
      <vt:variant>
        <vt:lpwstr>lsgtherm.doc</vt:lpwstr>
      </vt:variant>
      <vt:variant>
        <vt:lpwstr>t82</vt:lpwstr>
      </vt:variant>
      <vt:variant>
        <vt:i4>4128804</vt:i4>
      </vt:variant>
      <vt:variant>
        <vt:i4>165</vt:i4>
      </vt:variant>
      <vt:variant>
        <vt:i4>0</vt:i4>
      </vt:variant>
      <vt:variant>
        <vt:i4>5</vt:i4>
      </vt:variant>
      <vt:variant>
        <vt:lpwstr>lsgtherm.doc</vt:lpwstr>
      </vt:variant>
      <vt:variant>
        <vt:lpwstr>t78</vt:lpwstr>
      </vt:variant>
      <vt:variant>
        <vt:i4>4128804</vt:i4>
      </vt:variant>
      <vt:variant>
        <vt:i4>162</vt:i4>
      </vt:variant>
      <vt:variant>
        <vt:i4>0</vt:i4>
      </vt:variant>
      <vt:variant>
        <vt:i4>5</vt:i4>
      </vt:variant>
      <vt:variant>
        <vt:lpwstr>lsgtherm.doc</vt:lpwstr>
      </vt:variant>
      <vt:variant>
        <vt:lpwstr>t73</vt:lpwstr>
      </vt:variant>
      <vt:variant>
        <vt:i4>3997732</vt:i4>
      </vt:variant>
      <vt:variant>
        <vt:i4>159</vt:i4>
      </vt:variant>
      <vt:variant>
        <vt:i4>0</vt:i4>
      </vt:variant>
      <vt:variant>
        <vt:i4>5</vt:i4>
      </vt:variant>
      <vt:variant>
        <vt:lpwstr>lsgtherm.doc</vt:lpwstr>
      </vt:variant>
      <vt:variant>
        <vt:lpwstr>t51</vt:lpwstr>
      </vt:variant>
      <vt:variant>
        <vt:i4>3997732</vt:i4>
      </vt:variant>
      <vt:variant>
        <vt:i4>156</vt:i4>
      </vt:variant>
      <vt:variant>
        <vt:i4>0</vt:i4>
      </vt:variant>
      <vt:variant>
        <vt:i4>5</vt:i4>
      </vt:variant>
      <vt:variant>
        <vt:lpwstr>lsgtherm.doc</vt:lpwstr>
      </vt:variant>
      <vt:variant>
        <vt:lpwstr>t50</vt:lpwstr>
      </vt:variant>
      <vt:variant>
        <vt:i4>3932196</vt:i4>
      </vt:variant>
      <vt:variant>
        <vt:i4>153</vt:i4>
      </vt:variant>
      <vt:variant>
        <vt:i4>0</vt:i4>
      </vt:variant>
      <vt:variant>
        <vt:i4>5</vt:i4>
      </vt:variant>
      <vt:variant>
        <vt:lpwstr>lsgtherm.doc</vt:lpwstr>
      </vt:variant>
      <vt:variant>
        <vt:lpwstr>t41</vt:lpwstr>
      </vt:variant>
      <vt:variant>
        <vt:i4>3866660</vt:i4>
      </vt:variant>
      <vt:variant>
        <vt:i4>150</vt:i4>
      </vt:variant>
      <vt:variant>
        <vt:i4>0</vt:i4>
      </vt:variant>
      <vt:variant>
        <vt:i4>5</vt:i4>
      </vt:variant>
      <vt:variant>
        <vt:lpwstr>lsgtherm.doc</vt:lpwstr>
      </vt:variant>
      <vt:variant>
        <vt:lpwstr>t39</vt:lpwstr>
      </vt:variant>
      <vt:variant>
        <vt:i4>3866660</vt:i4>
      </vt:variant>
      <vt:variant>
        <vt:i4>147</vt:i4>
      </vt:variant>
      <vt:variant>
        <vt:i4>0</vt:i4>
      </vt:variant>
      <vt:variant>
        <vt:i4>5</vt:i4>
      </vt:variant>
      <vt:variant>
        <vt:lpwstr>lsgtherm.doc</vt:lpwstr>
      </vt:variant>
      <vt:variant>
        <vt:lpwstr>t38</vt:lpwstr>
      </vt:variant>
      <vt:variant>
        <vt:i4>3801124</vt:i4>
      </vt:variant>
      <vt:variant>
        <vt:i4>144</vt:i4>
      </vt:variant>
      <vt:variant>
        <vt:i4>0</vt:i4>
      </vt:variant>
      <vt:variant>
        <vt:i4>5</vt:i4>
      </vt:variant>
      <vt:variant>
        <vt:lpwstr>lsgtherm.doc</vt:lpwstr>
      </vt:variant>
      <vt:variant>
        <vt:lpwstr>t20</vt:lpwstr>
      </vt:variant>
      <vt:variant>
        <vt:i4>4063268</vt:i4>
      </vt:variant>
      <vt:variant>
        <vt:i4>141</vt:i4>
      </vt:variant>
      <vt:variant>
        <vt:i4>0</vt:i4>
      </vt:variant>
      <vt:variant>
        <vt:i4>5</vt:i4>
      </vt:variant>
      <vt:variant>
        <vt:lpwstr>lsgtherm.doc</vt:lpwstr>
      </vt:variant>
      <vt:variant>
        <vt:lpwstr>t6</vt:lpwstr>
      </vt:variant>
      <vt:variant>
        <vt:i4>13369372</vt:i4>
      </vt:variant>
      <vt:variant>
        <vt:i4>138</vt:i4>
      </vt:variant>
      <vt:variant>
        <vt:i4>0</vt:i4>
      </vt:variant>
      <vt:variant>
        <vt:i4>5</vt:i4>
      </vt:variant>
      <vt:variant>
        <vt:lpwstr>formeln.doc</vt:lpwstr>
      </vt:variant>
      <vt:variant>
        <vt:lpwstr>volumenänderung</vt:lpwstr>
      </vt:variant>
      <vt:variant>
        <vt:i4>3145844</vt:i4>
      </vt:variant>
      <vt:variant>
        <vt:i4>135</vt:i4>
      </vt:variant>
      <vt:variant>
        <vt:i4>0</vt:i4>
      </vt:variant>
      <vt:variant>
        <vt:i4>5</vt:i4>
      </vt:variant>
      <vt:variant>
        <vt:lpwstr/>
      </vt:variant>
      <vt:variant>
        <vt:lpwstr>t0</vt:lpwstr>
      </vt:variant>
      <vt:variant>
        <vt:i4>983062</vt:i4>
      </vt:variant>
      <vt:variant>
        <vt:i4>132</vt:i4>
      </vt:variant>
      <vt:variant>
        <vt:i4>0</vt:i4>
      </vt:variant>
      <vt:variant>
        <vt:i4>5</vt:i4>
      </vt:variant>
      <vt:variant>
        <vt:lpwstr>lsgtherm.doc</vt:lpwstr>
      </vt:variant>
      <vt:variant>
        <vt:lpwstr>t225</vt:lpwstr>
      </vt:variant>
      <vt:variant>
        <vt:i4>917526</vt:i4>
      </vt:variant>
      <vt:variant>
        <vt:i4>126</vt:i4>
      </vt:variant>
      <vt:variant>
        <vt:i4>0</vt:i4>
      </vt:variant>
      <vt:variant>
        <vt:i4>5</vt:i4>
      </vt:variant>
      <vt:variant>
        <vt:lpwstr>lsgtherm.doc</vt:lpwstr>
      </vt:variant>
      <vt:variant>
        <vt:lpwstr>t224</vt:lpwstr>
      </vt:variant>
      <vt:variant>
        <vt:i4>851989</vt:i4>
      </vt:variant>
      <vt:variant>
        <vt:i4>123</vt:i4>
      </vt:variant>
      <vt:variant>
        <vt:i4>0</vt:i4>
      </vt:variant>
      <vt:variant>
        <vt:i4>5</vt:i4>
      </vt:variant>
      <vt:variant>
        <vt:lpwstr>lsgtherm.doc</vt:lpwstr>
      </vt:variant>
      <vt:variant>
        <vt:lpwstr>t217</vt:lpwstr>
      </vt:variant>
      <vt:variant>
        <vt:i4>786453</vt:i4>
      </vt:variant>
      <vt:variant>
        <vt:i4>120</vt:i4>
      </vt:variant>
      <vt:variant>
        <vt:i4>0</vt:i4>
      </vt:variant>
      <vt:variant>
        <vt:i4>5</vt:i4>
      </vt:variant>
      <vt:variant>
        <vt:lpwstr>lsgtherm.doc</vt:lpwstr>
      </vt:variant>
      <vt:variant>
        <vt:lpwstr>t216</vt:lpwstr>
      </vt:variant>
      <vt:variant>
        <vt:i4>786452</vt:i4>
      </vt:variant>
      <vt:variant>
        <vt:i4>117</vt:i4>
      </vt:variant>
      <vt:variant>
        <vt:i4>0</vt:i4>
      </vt:variant>
      <vt:variant>
        <vt:i4>5</vt:i4>
      </vt:variant>
      <vt:variant>
        <vt:lpwstr>lsgtherm.doc</vt:lpwstr>
      </vt:variant>
      <vt:variant>
        <vt:lpwstr>t206</vt:lpwstr>
      </vt:variant>
      <vt:variant>
        <vt:i4>851996</vt:i4>
      </vt:variant>
      <vt:variant>
        <vt:i4>114</vt:i4>
      </vt:variant>
      <vt:variant>
        <vt:i4>0</vt:i4>
      </vt:variant>
      <vt:variant>
        <vt:i4>5</vt:i4>
      </vt:variant>
      <vt:variant>
        <vt:lpwstr>lsgtherm.doc</vt:lpwstr>
      </vt:variant>
      <vt:variant>
        <vt:lpwstr>t184</vt:lpwstr>
      </vt:variant>
      <vt:variant>
        <vt:i4>655388</vt:i4>
      </vt:variant>
      <vt:variant>
        <vt:i4>111</vt:i4>
      </vt:variant>
      <vt:variant>
        <vt:i4>0</vt:i4>
      </vt:variant>
      <vt:variant>
        <vt:i4>5</vt:i4>
      </vt:variant>
      <vt:variant>
        <vt:lpwstr>lsgtherm.doc</vt:lpwstr>
      </vt:variant>
      <vt:variant>
        <vt:lpwstr>t183</vt:lpwstr>
      </vt:variant>
      <vt:variant>
        <vt:i4>16</vt:i4>
      </vt:variant>
      <vt:variant>
        <vt:i4>108</vt:i4>
      </vt:variant>
      <vt:variant>
        <vt:i4>0</vt:i4>
      </vt:variant>
      <vt:variant>
        <vt:i4>5</vt:i4>
      </vt:variant>
      <vt:variant>
        <vt:lpwstr>lsgtherm.doc</vt:lpwstr>
      </vt:variant>
      <vt:variant>
        <vt:lpwstr>t149</vt:lpwstr>
      </vt:variant>
      <vt:variant>
        <vt:i4>65552</vt:i4>
      </vt:variant>
      <vt:variant>
        <vt:i4>105</vt:i4>
      </vt:variant>
      <vt:variant>
        <vt:i4>0</vt:i4>
      </vt:variant>
      <vt:variant>
        <vt:i4>5</vt:i4>
      </vt:variant>
      <vt:variant>
        <vt:lpwstr>lsgtherm.doc</vt:lpwstr>
      </vt:variant>
      <vt:variant>
        <vt:lpwstr>t148</vt:lpwstr>
      </vt:variant>
      <vt:variant>
        <vt:i4>23</vt:i4>
      </vt:variant>
      <vt:variant>
        <vt:i4>102</vt:i4>
      </vt:variant>
      <vt:variant>
        <vt:i4>0</vt:i4>
      </vt:variant>
      <vt:variant>
        <vt:i4>5</vt:i4>
      </vt:variant>
      <vt:variant>
        <vt:lpwstr>lsgtherm.doc</vt:lpwstr>
      </vt:variant>
      <vt:variant>
        <vt:lpwstr>t139</vt:lpwstr>
      </vt:variant>
      <vt:variant>
        <vt:i4>524311</vt:i4>
      </vt:variant>
      <vt:variant>
        <vt:i4>99</vt:i4>
      </vt:variant>
      <vt:variant>
        <vt:i4>0</vt:i4>
      </vt:variant>
      <vt:variant>
        <vt:i4>5</vt:i4>
      </vt:variant>
      <vt:variant>
        <vt:lpwstr>lsgtherm.doc</vt:lpwstr>
      </vt:variant>
      <vt:variant>
        <vt:lpwstr>t131</vt:lpwstr>
      </vt:variant>
      <vt:variant>
        <vt:i4>983061</vt:i4>
      </vt:variant>
      <vt:variant>
        <vt:i4>96</vt:i4>
      </vt:variant>
      <vt:variant>
        <vt:i4>0</vt:i4>
      </vt:variant>
      <vt:variant>
        <vt:i4>5</vt:i4>
      </vt:variant>
      <vt:variant>
        <vt:lpwstr>lsgtherm.doc</vt:lpwstr>
      </vt:variant>
      <vt:variant>
        <vt:lpwstr>t116</vt:lpwstr>
      </vt:variant>
      <vt:variant>
        <vt:i4>786453</vt:i4>
      </vt:variant>
      <vt:variant>
        <vt:i4>93</vt:i4>
      </vt:variant>
      <vt:variant>
        <vt:i4>0</vt:i4>
      </vt:variant>
      <vt:variant>
        <vt:i4>5</vt:i4>
      </vt:variant>
      <vt:variant>
        <vt:lpwstr>lsgtherm.doc</vt:lpwstr>
      </vt:variant>
      <vt:variant>
        <vt:lpwstr>t115</vt:lpwstr>
      </vt:variant>
      <vt:variant>
        <vt:i4>851989</vt:i4>
      </vt:variant>
      <vt:variant>
        <vt:i4>90</vt:i4>
      </vt:variant>
      <vt:variant>
        <vt:i4>0</vt:i4>
      </vt:variant>
      <vt:variant>
        <vt:i4>5</vt:i4>
      </vt:variant>
      <vt:variant>
        <vt:lpwstr>lsgtherm.doc</vt:lpwstr>
      </vt:variant>
      <vt:variant>
        <vt:lpwstr>t114</vt:lpwstr>
      </vt:variant>
      <vt:variant>
        <vt:i4>655381</vt:i4>
      </vt:variant>
      <vt:variant>
        <vt:i4>87</vt:i4>
      </vt:variant>
      <vt:variant>
        <vt:i4>0</vt:i4>
      </vt:variant>
      <vt:variant>
        <vt:i4>5</vt:i4>
      </vt:variant>
      <vt:variant>
        <vt:lpwstr>lsgtherm.doc</vt:lpwstr>
      </vt:variant>
      <vt:variant>
        <vt:lpwstr>t113</vt:lpwstr>
      </vt:variant>
      <vt:variant>
        <vt:i4>3211300</vt:i4>
      </vt:variant>
      <vt:variant>
        <vt:i4>84</vt:i4>
      </vt:variant>
      <vt:variant>
        <vt:i4>0</vt:i4>
      </vt:variant>
      <vt:variant>
        <vt:i4>5</vt:i4>
      </vt:variant>
      <vt:variant>
        <vt:lpwstr>lsgtherm.doc</vt:lpwstr>
      </vt:variant>
      <vt:variant>
        <vt:lpwstr>t97</vt:lpwstr>
      </vt:variant>
      <vt:variant>
        <vt:i4>3211300</vt:i4>
      </vt:variant>
      <vt:variant>
        <vt:i4>81</vt:i4>
      </vt:variant>
      <vt:variant>
        <vt:i4>0</vt:i4>
      </vt:variant>
      <vt:variant>
        <vt:i4>5</vt:i4>
      </vt:variant>
      <vt:variant>
        <vt:lpwstr>lsgtherm.doc</vt:lpwstr>
      </vt:variant>
      <vt:variant>
        <vt:lpwstr>t96</vt:lpwstr>
      </vt:variant>
      <vt:variant>
        <vt:i4>3211300</vt:i4>
      </vt:variant>
      <vt:variant>
        <vt:i4>78</vt:i4>
      </vt:variant>
      <vt:variant>
        <vt:i4>0</vt:i4>
      </vt:variant>
      <vt:variant>
        <vt:i4>5</vt:i4>
      </vt:variant>
      <vt:variant>
        <vt:lpwstr>lsgtherm.doc</vt:lpwstr>
      </vt:variant>
      <vt:variant>
        <vt:lpwstr>t93</vt:lpwstr>
      </vt:variant>
      <vt:variant>
        <vt:i4>3211300</vt:i4>
      </vt:variant>
      <vt:variant>
        <vt:i4>75</vt:i4>
      </vt:variant>
      <vt:variant>
        <vt:i4>0</vt:i4>
      </vt:variant>
      <vt:variant>
        <vt:i4>5</vt:i4>
      </vt:variant>
      <vt:variant>
        <vt:lpwstr>lsgtherm.doc</vt:lpwstr>
      </vt:variant>
      <vt:variant>
        <vt:lpwstr>t92</vt:lpwstr>
      </vt:variant>
      <vt:variant>
        <vt:i4>3145764</vt:i4>
      </vt:variant>
      <vt:variant>
        <vt:i4>72</vt:i4>
      </vt:variant>
      <vt:variant>
        <vt:i4>0</vt:i4>
      </vt:variant>
      <vt:variant>
        <vt:i4>5</vt:i4>
      </vt:variant>
      <vt:variant>
        <vt:lpwstr>lsgtherm.doc</vt:lpwstr>
      </vt:variant>
      <vt:variant>
        <vt:lpwstr>t85</vt:lpwstr>
      </vt:variant>
      <vt:variant>
        <vt:i4>3145764</vt:i4>
      </vt:variant>
      <vt:variant>
        <vt:i4>69</vt:i4>
      </vt:variant>
      <vt:variant>
        <vt:i4>0</vt:i4>
      </vt:variant>
      <vt:variant>
        <vt:i4>5</vt:i4>
      </vt:variant>
      <vt:variant>
        <vt:lpwstr>lsgtherm.doc</vt:lpwstr>
      </vt:variant>
      <vt:variant>
        <vt:lpwstr>t81</vt:lpwstr>
      </vt:variant>
      <vt:variant>
        <vt:i4>3932196</vt:i4>
      </vt:variant>
      <vt:variant>
        <vt:i4>66</vt:i4>
      </vt:variant>
      <vt:variant>
        <vt:i4>0</vt:i4>
      </vt:variant>
      <vt:variant>
        <vt:i4>5</vt:i4>
      </vt:variant>
      <vt:variant>
        <vt:lpwstr>lsgtherm.doc</vt:lpwstr>
      </vt:variant>
      <vt:variant>
        <vt:lpwstr>t49</vt:lpwstr>
      </vt:variant>
      <vt:variant>
        <vt:i4>3145844</vt:i4>
      </vt:variant>
      <vt:variant>
        <vt:i4>63</vt:i4>
      </vt:variant>
      <vt:variant>
        <vt:i4>0</vt:i4>
      </vt:variant>
      <vt:variant>
        <vt:i4>5</vt:i4>
      </vt:variant>
      <vt:variant>
        <vt:lpwstr/>
      </vt:variant>
      <vt:variant>
        <vt:lpwstr>t0</vt:lpwstr>
      </vt:variant>
      <vt:variant>
        <vt:i4>786454</vt:i4>
      </vt:variant>
      <vt:variant>
        <vt:i4>60</vt:i4>
      </vt:variant>
      <vt:variant>
        <vt:i4>0</vt:i4>
      </vt:variant>
      <vt:variant>
        <vt:i4>5</vt:i4>
      </vt:variant>
      <vt:variant>
        <vt:lpwstr>lsgtherm.doc</vt:lpwstr>
      </vt:variant>
      <vt:variant>
        <vt:lpwstr>t125</vt:lpwstr>
      </vt:variant>
      <vt:variant>
        <vt:i4>851990</vt:i4>
      </vt:variant>
      <vt:variant>
        <vt:i4>57</vt:i4>
      </vt:variant>
      <vt:variant>
        <vt:i4>0</vt:i4>
      </vt:variant>
      <vt:variant>
        <vt:i4>5</vt:i4>
      </vt:variant>
      <vt:variant>
        <vt:lpwstr>lsgtherm.doc</vt:lpwstr>
      </vt:variant>
      <vt:variant>
        <vt:lpwstr>t124</vt:lpwstr>
      </vt:variant>
      <vt:variant>
        <vt:i4>524310</vt:i4>
      </vt:variant>
      <vt:variant>
        <vt:i4>54</vt:i4>
      </vt:variant>
      <vt:variant>
        <vt:i4>0</vt:i4>
      </vt:variant>
      <vt:variant>
        <vt:i4>5</vt:i4>
      </vt:variant>
      <vt:variant>
        <vt:lpwstr>lsgtherm.doc</vt:lpwstr>
      </vt:variant>
      <vt:variant>
        <vt:lpwstr>t121</vt:lpwstr>
      </vt:variant>
      <vt:variant>
        <vt:i4>3866660</vt:i4>
      </vt:variant>
      <vt:variant>
        <vt:i4>51</vt:i4>
      </vt:variant>
      <vt:variant>
        <vt:i4>0</vt:i4>
      </vt:variant>
      <vt:variant>
        <vt:i4>5</vt:i4>
      </vt:variant>
      <vt:variant>
        <vt:lpwstr>lsgtherm.doc</vt:lpwstr>
      </vt:variant>
      <vt:variant>
        <vt:lpwstr>t30</vt:lpwstr>
      </vt:variant>
      <vt:variant>
        <vt:i4>3145844</vt:i4>
      </vt:variant>
      <vt:variant>
        <vt:i4>48</vt:i4>
      </vt:variant>
      <vt:variant>
        <vt:i4>0</vt:i4>
      </vt:variant>
      <vt:variant>
        <vt:i4>5</vt:i4>
      </vt:variant>
      <vt:variant>
        <vt:lpwstr/>
      </vt:variant>
      <vt:variant>
        <vt:lpwstr>t0</vt:lpwstr>
      </vt:variant>
      <vt:variant>
        <vt:i4>3211380</vt:i4>
      </vt:variant>
      <vt:variant>
        <vt:i4>45</vt:i4>
      </vt:variant>
      <vt:variant>
        <vt:i4>0</vt:i4>
      </vt:variant>
      <vt:variant>
        <vt:i4>5</vt:i4>
      </vt:variant>
      <vt:variant>
        <vt:lpwstr/>
      </vt:variant>
      <vt:variant>
        <vt:lpwstr>t10</vt:lpwstr>
      </vt:variant>
      <vt:variant>
        <vt:i4>3211380</vt:i4>
      </vt:variant>
      <vt:variant>
        <vt:i4>42</vt:i4>
      </vt:variant>
      <vt:variant>
        <vt:i4>0</vt:i4>
      </vt:variant>
      <vt:variant>
        <vt:i4>5</vt:i4>
      </vt:variant>
      <vt:variant>
        <vt:lpwstr/>
      </vt:variant>
      <vt:variant>
        <vt:lpwstr>t17</vt:lpwstr>
      </vt:variant>
      <vt:variant>
        <vt:i4>3211380</vt:i4>
      </vt:variant>
      <vt:variant>
        <vt:i4>39</vt:i4>
      </vt:variant>
      <vt:variant>
        <vt:i4>0</vt:i4>
      </vt:variant>
      <vt:variant>
        <vt:i4>5</vt:i4>
      </vt:variant>
      <vt:variant>
        <vt:lpwstr/>
      </vt:variant>
      <vt:variant>
        <vt:lpwstr>t14</vt:lpwstr>
      </vt:variant>
      <vt:variant>
        <vt:i4>3735668</vt:i4>
      </vt:variant>
      <vt:variant>
        <vt:i4>36</vt:i4>
      </vt:variant>
      <vt:variant>
        <vt:i4>0</vt:i4>
      </vt:variant>
      <vt:variant>
        <vt:i4>5</vt:i4>
      </vt:variant>
      <vt:variant>
        <vt:lpwstr/>
      </vt:variant>
      <vt:variant>
        <vt:lpwstr>t9</vt:lpwstr>
      </vt:variant>
      <vt:variant>
        <vt:i4>3211380</vt:i4>
      </vt:variant>
      <vt:variant>
        <vt:i4>33</vt:i4>
      </vt:variant>
      <vt:variant>
        <vt:i4>0</vt:i4>
      </vt:variant>
      <vt:variant>
        <vt:i4>5</vt:i4>
      </vt:variant>
      <vt:variant>
        <vt:lpwstr/>
      </vt:variant>
      <vt:variant>
        <vt:lpwstr>t15</vt:lpwstr>
      </vt:variant>
      <vt:variant>
        <vt:i4>3670132</vt:i4>
      </vt:variant>
      <vt:variant>
        <vt:i4>30</vt:i4>
      </vt:variant>
      <vt:variant>
        <vt:i4>0</vt:i4>
      </vt:variant>
      <vt:variant>
        <vt:i4>5</vt:i4>
      </vt:variant>
      <vt:variant>
        <vt:lpwstr/>
      </vt:variant>
      <vt:variant>
        <vt:lpwstr>t8</vt:lpwstr>
      </vt:variant>
      <vt:variant>
        <vt:i4>3539060</vt:i4>
      </vt:variant>
      <vt:variant>
        <vt:i4>27</vt:i4>
      </vt:variant>
      <vt:variant>
        <vt:i4>0</vt:i4>
      </vt:variant>
      <vt:variant>
        <vt:i4>5</vt:i4>
      </vt:variant>
      <vt:variant>
        <vt:lpwstr/>
      </vt:variant>
      <vt:variant>
        <vt:lpwstr>t6</vt:lpwstr>
      </vt:variant>
      <vt:variant>
        <vt:i4>3211380</vt:i4>
      </vt:variant>
      <vt:variant>
        <vt:i4>24</vt:i4>
      </vt:variant>
      <vt:variant>
        <vt:i4>0</vt:i4>
      </vt:variant>
      <vt:variant>
        <vt:i4>5</vt:i4>
      </vt:variant>
      <vt:variant>
        <vt:lpwstr/>
      </vt:variant>
      <vt:variant>
        <vt:lpwstr>t11</vt:lpwstr>
      </vt:variant>
      <vt:variant>
        <vt:i4>3473524</vt:i4>
      </vt:variant>
      <vt:variant>
        <vt:i4>21</vt:i4>
      </vt:variant>
      <vt:variant>
        <vt:i4>0</vt:i4>
      </vt:variant>
      <vt:variant>
        <vt:i4>5</vt:i4>
      </vt:variant>
      <vt:variant>
        <vt:lpwstr/>
      </vt:variant>
      <vt:variant>
        <vt:lpwstr>t5</vt:lpwstr>
      </vt:variant>
      <vt:variant>
        <vt:i4>3211380</vt:i4>
      </vt:variant>
      <vt:variant>
        <vt:i4>18</vt:i4>
      </vt:variant>
      <vt:variant>
        <vt:i4>0</vt:i4>
      </vt:variant>
      <vt:variant>
        <vt:i4>5</vt:i4>
      </vt:variant>
      <vt:variant>
        <vt:lpwstr/>
      </vt:variant>
      <vt:variant>
        <vt:lpwstr>t16</vt:lpwstr>
      </vt:variant>
      <vt:variant>
        <vt:i4>3407988</vt:i4>
      </vt:variant>
      <vt:variant>
        <vt:i4>15</vt:i4>
      </vt:variant>
      <vt:variant>
        <vt:i4>0</vt:i4>
      </vt:variant>
      <vt:variant>
        <vt:i4>5</vt:i4>
      </vt:variant>
      <vt:variant>
        <vt:lpwstr/>
      </vt:variant>
      <vt:variant>
        <vt:lpwstr>t4</vt:lpwstr>
      </vt:variant>
      <vt:variant>
        <vt:i4>3276916</vt:i4>
      </vt:variant>
      <vt:variant>
        <vt:i4>12</vt:i4>
      </vt:variant>
      <vt:variant>
        <vt:i4>0</vt:i4>
      </vt:variant>
      <vt:variant>
        <vt:i4>5</vt:i4>
      </vt:variant>
      <vt:variant>
        <vt:lpwstr/>
      </vt:variant>
      <vt:variant>
        <vt:lpwstr>t2</vt:lpwstr>
      </vt:variant>
      <vt:variant>
        <vt:i4>3211380</vt:i4>
      </vt:variant>
      <vt:variant>
        <vt:i4>9</vt:i4>
      </vt:variant>
      <vt:variant>
        <vt:i4>0</vt:i4>
      </vt:variant>
      <vt:variant>
        <vt:i4>5</vt:i4>
      </vt:variant>
      <vt:variant>
        <vt:lpwstr/>
      </vt:variant>
      <vt:variant>
        <vt:lpwstr>t1</vt:lpwstr>
      </vt:variant>
      <vt:variant>
        <vt:i4>3211380</vt:i4>
      </vt:variant>
      <vt:variant>
        <vt:i4>6</vt:i4>
      </vt:variant>
      <vt:variant>
        <vt:i4>0</vt:i4>
      </vt:variant>
      <vt:variant>
        <vt:i4>5</vt:i4>
      </vt:variant>
      <vt:variant>
        <vt:lpwstr/>
      </vt:variant>
      <vt:variant>
        <vt:lpwstr>t13</vt:lpwstr>
      </vt:variant>
      <vt:variant>
        <vt:i4>3211380</vt:i4>
      </vt:variant>
      <vt:variant>
        <vt:i4>3</vt:i4>
      </vt:variant>
      <vt:variant>
        <vt:i4>0</vt:i4>
      </vt:variant>
      <vt:variant>
        <vt:i4>5</vt:i4>
      </vt:variant>
      <vt:variant>
        <vt:lpwstr/>
      </vt:variant>
      <vt:variant>
        <vt:lpwstr>t12</vt:lpwstr>
      </vt:variant>
      <vt:variant>
        <vt:i4>4849681</vt:i4>
      </vt:variant>
      <vt:variant>
        <vt:i4>0</vt:i4>
      </vt:variant>
      <vt:variant>
        <vt:i4>0</vt:i4>
      </vt:variant>
      <vt:variant>
        <vt:i4>5</vt:i4>
      </vt:variant>
      <vt:variant>
        <vt:lpwstr>index.doc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53</cp:revision>
  <cp:lastPrinted>2008-11-18T14:57:00Z</cp:lastPrinted>
  <dcterms:created xsi:type="dcterms:W3CDTF">2020-03-05T16:23:00Z</dcterms:created>
  <dcterms:modified xsi:type="dcterms:W3CDTF">2023-01-15T15:39:00Z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